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368FF" w14:textId="726C3344" w:rsidR="004F06BA" w:rsidRPr="0015148C" w:rsidRDefault="004F06BA" w:rsidP="004F06BA">
      <w:pPr>
        <w:pBdr>
          <w:bottom w:val="single" w:sz="4" w:space="1" w:color="auto"/>
        </w:pBdr>
        <w:rPr>
          <w:sz w:val="32"/>
          <w:szCs w:val="32"/>
        </w:rPr>
      </w:pPr>
      <w:r w:rsidRPr="0015148C">
        <w:rPr>
          <w:sz w:val="32"/>
          <w:szCs w:val="32"/>
        </w:rPr>
        <w:t>SHARC-</w:t>
      </w:r>
      <w:r w:rsidR="00193E84">
        <w:rPr>
          <w:sz w:val="32"/>
          <w:szCs w:val="32"/>
        </w:rPr>
        <w:t>Gesprächsleitfaden</w:t>
      </w:r>
    </w:p>
    <w:p w14:paraId="1E7BCF56" w14:textId="77777777" w:rsidR="004F06BA" w:rsidRDefault="004F06BA" w:rsidP="004F06BA"/>
    <w:p w14:paraId="72113796" w14:textId="198E5913" w:rsidR="00573D45" w:rsidRPr="00F245E6" w:rsidRDefault="00573D45">
      <w:pPr>
        <w:rPr>
          <w:rFonts w:cs="Calibri Light"/>
          <w:lang w:val="de-DE"/>
        </w:rPr>
      </w:pPr>
    </w:p>
    <w:p w14:paraId="30142C7D" w14:textId="77777777" w:rsidR="00D94C7A" w:rsidRPr="00F245E6" w:rsidRDefault="00D94C7A" w:rsidP="004F723A">
      <w:pPr>
        <w:pBdr>
          <w:top w:val="single" w:sz="4" w:space="1" w:color="auto"/>
          <w:left w:val="single" w:sz="4" w:space="4" w:color="auto"/>
          <w:bottom w:val="single" w:sz="4" w:space="1" w:color="auto"/>
          <w:right w:val="single" w:sz="4" w:space="4" w:color="auto"/>
        </w:pBdr>
        <w:shd w:val="clear" w:color="auto" w:fill="0070C0"/>
        <w:tabs>
          <w:tab w:val="left" w:pos="426"/>
        </w:tabs>
        <w:ind w:left="142" w:right="141"/>
        <w:rPr>
          <w:rFonts w:cs="Calibri Light"/>
          <w:b/>
        </w:rPr>
      </w:pPr>
      <w:r w:rsidRPr="00F245E6">
        <w:rPr>
          <w:rFonts w:cs="Calibri Light"/>
          <w:b/>
        </w:rPr>
        <w:t>A</w:t>
      </w:r>
      <w:r w:rsidRPr="00F245E6">
        <w:rPr>
          <w:rFonts w:cs="Calibri Light"/>
          <w:b/>
        </w:rPr>
        <w:tab/>
        <w:t>Handlungsfähigkeit</w:t>
      </w:r>
    </w:p>
    <w:p w14:paraId="10FB827E"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D94C7A" w:rsidRPr="00F245E6" w14:paraId="607769A3" w14:textId="77777777" w:rsidTr="00B07D55">
        <w:tc>
          <w:tcPr>
            <w:tcW w:w="987" w:type="dxa"/>
            <w:vMerge w:val="restart"/>
            <w:tcBorders>
              <w:top w:val="single" w:sz="4" w:space="0" w:color="auto"/>
              <w:left w:val="single" w:sz="4" w:space="0" w:color="auto"/>
              <w:bottom w:val="single" w:sz="4" w:space="0" w:color="auto"/>
              <w:right w:val="single" w:sz="4" w:space="0" w:color="auto"/>
            </w:tcBorders>
            <w:hideMark/>
          </w:tcPr>
          <w:p w14:paraId="629759E7" w14:textId="77777777" w:rsidR="00D94C7A" w:rsidRPr="00F245E6" w:rsidRDefault="00D94C7A">
            <w:pPr>
              <w:rPr>
                <w:rFonts w:cs="Calibri Light"/>
              </w:rPr>
            </w:pPr>
            <w:r w:rsidRPr="00F245E6">
              <w:rPr>
                <w:rFonts w:cs="Calibri Light"/>
              </w:rPr>
              <w:t>A.1.1.a</w:t>
            </w:r>
          </w:p>
        </w:tc>
        <w:tc>
          <w:tcPr>
            <w:tcW w:w="6781" w:type="dxa"/>
            <w:tcBorders>
              <w:top w:val="single" w:sz="4" w:space="0" w:color="auto"/>
              <w:left w:val="single" w:sz="4" w:space="0" w:color="auto"/>
              <w:bottom w:val="single" w:sz="4" w:space="0" w:color="auto"/>
              <w:right w:val="single" w:sz="4" w:space="0" w:color="auto"/>
            </w:tcBorders>
            <w:hideMark/>
          </w:tcPr>
          <w:p w14:paraId="6360E841" w14:textId="77777777" w:rsidR="00D94C7A" w:rsidRPr="00F245E6" w:rsidRDefault="00D94C7A">
            <w:pPr>
              <w:rPr>
                <w:rFonts w:cs="Calibri Light"/>
              </w:rPr>
            </w:pPr>
            <w:r w:rsidRPr="00F245E6">
              <w:rPr>
                <w:rFonts w:cs="Calibri Light"/>
              </w:rPr>
              <w:t>Welches sind langfristig (bis 2050) die 3 größten Herausforderungen für die Gemeinde?</w:t>
            </w:r>
          </w:p>
          <w:p w14:paraId="17BAF0B0" w14:textId="77777777" w:rsidR="00D94C7A" w:rsidRPr="00F245E6" w:rsidRDefault="00D94C7A">
            <w:pPr>
              <w:rPr>
                <w:rFonts w:cs="Calibri Light"/>
              </w:rPr>
            </w:pPr>
            <w:r w:rsidRPr="00F245E6">
              <w:rPr>
                <w:rFonts w:cs="Calibri Light"/>
              </w:rPr>
              <w:t>(Auswahl 3 aus den 9 Herausforderungen, Ausfüllen 1 Punkt)</w:t>
            </w:r>
          </w:p>
        </w:tc>
        <w:tc>
          <w:tcPr>
            <w:tcW w:w="759" w:type="dxa"/>
            <w:vMerge w:val="restart"/>
            <w:tcBorders>
              <w:top w:val="single" w:sz="4" w:space="0" w:color="auto"/>
              <w:left w:val="single" w:sz="4" w:space="0" w:color="auto"/>
              <w:bottom w:val="single" w:sz="4" w:space="0" w:color="auto"/>
              <w:right w:val="single" w:sz="4" w:space="0" w:color="auto"/>
            </w:tcBorders>
            <w:hideMark/>
          </w:tcPr>
          <w:p w14:paraId="79B05910" w14:textId="77777777" w:rsidR="00D94C7A" w:rsidRPr="00F245E6" w:rsidRDefault="00D94C7A">
            <w:pPr>
              <w:rPr>
                <w:rFonts w:cs="Calibri Light"/>
              </w:rPr>
            </w:pPr>
            <w:r w:rsidRPr="00F245E6">
              <w:rPr>
                <w:rFonts w:cs="Calibri Light"/>
              </w:rPr>
              <w:t>mögl.</w:t>
            </w:r>
          </w:p>
          <w:p w14:paraId="7D55C5CD" w14:textId="77777777" w:rsidR="00D94C7A" w:rsidRPr="00F245E6" w:rsidRDefault="00D94C7A">
            <w:pPr>
              <w:jc w:val="center"/>
              <w:rPr>
                <w:rFonts w:cs="Calibri Light"/>
                <w:b/>
              </w:rPr>
            </w:pPr>
            <w:r w:rsidRPr="00F245E6">
              <w:rPr>
                <w:rFonts w:cs="Calibri Light"/>
                <w:b/>
              </w:rPr>
              <w:t>1 (M)</w:t>
            </w:r>
          </w:p>
        </w:tc>
        <w:tc>
          <w:tcPr>
            <w:tcW w:w="760" w:type="dxa"/>
            <w:vMerge w:val="restart"/>
            <w:tcBorders>
              <w:top w:val="single" w:sz="4" w:space="0" w:color="auto"/>
              <w:left w:val="single" w:sz="4" w:space="0" w:color="auto"/>
              <w:bottom w:val="single" w:sz="4" w:space="0" w:color="auto"/>
              <w:right w:val="single" w:sz="4" w:space="0" w:color="auto"/>
            </w:tcBorders>
          </w:tcPr>
          <w:p w14:paraId="5E924793" w14:textId="77777777" w:rsidR="00D94C7A" w:rsidRPr="00F245E6" w:rsidRDefault="00D94C7A">
            <w:pPr>
              <w:rPr>
                <w:rFonts w:cs="Calibri Light"/>
              </w:rPr>
            </w:pPr>
            <w:r w:rsidRPr="00F245E6">
              <w:rPr>
                <w:rFonts w:cs="Calibri Light"/>
              </w:rPr>
              <w:t>tats.</w:t>
            </w:r>
          </w:p>
          <w:p w14:paraId="2CD0C738" w14:textId="77777777" w:rsidR="00D94C7A" w:rsidRPr="00F245E6" w:rsidRDefault="00D94C7A">
            <w:pPr>
              <w:jc w:val="center"/>
              <w:rPr>
                <w:rFonts w:cs="Calibri Light"/>
                <w:b/>
              </w:rPr>
            </w:pPr>
          </w:p>
        </w:tc>
      </w:tr>
      <w:tr w:rsidR="00D94C7A" w:rsidRPr="00F245E6" w14:paraId="118A720F" w14:textId="77777777" w:rsidTr="00B07D55">
        <w:tc>
          <w:tcPr>
            <w:tcW w:w="987" w:type="dxa"/>
            <w:vMerge/>
            <w:tcBorders>
              <w:top w:val="single" w:sz="4" w:space="0" w:color="auto"/>
              <w:left w:val="single" w:sz="4" w:space="0" w:color="auto"/>
              <w:bottom w:val="single" w:sz="4" w:space="0" w:color="auto"/>
              <w:right w:val="single" w:sz="4" w:space="0" w:color="auto"/>
            </w:tcBorders>
            <w:vAlign w:val="center"/>
            <w:hideMark/>
          </w:tcPr>
          <w:p w14:paraId="601C7831" w14:textId="77777777" w:rsidR="00D94C7A" w:rsidRPr="00F245E6" w:rsidRDefault="00D94C7A">
            <w:pPr>
              <w:rPr>
                <w:rFonts w:cs="Calibri Light"/>
              </w:rPr>
            </w:pPr>
          </w:p>
        </w:tc>
        <w:tc>
          <w:tcPr>
            <w:tcW w:w="6781" w:type="dxa"/>
            <w:tcBorders>
              <w:top w:val="single" w:sz="4" w:space="0" w:color="auto"/>
              <w:left w:val="single" w:sz="4" w:space="0" w:color="auto"/>
              <w:bottom w:val="single" w:sz="4" w:space="0" w:color="auto"/>
              <w:right w:val="single" w:sz="4" w:space="0" w:color="auto"/>
            </w:tcBorders>
          </w:tcPr>
          <w:p w14:paraId="3F3BD1CF" w14:textId="77777777" w:rsidR="00D94C7A" w:rsidRPr="00F245E6" w:rsidRDefault="00D94C7A">
            <w:pPr>
              <w:rPr>
                <w:rFonts w:cs="Calibri Light"/>
                <w:color w:val="C00000"/>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14:paraId="74ECBC27" w14:textId="77777777" w:rsidR="00D94C7A" w:rsidRPr="00F245E6" w:rsidRDefault="00D94C7A">
            <w:pPr>
              <w:rPr>
                <w:rFonts w:cs="Calibri Light"/>
                <w:b/>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38FB08B9" w14:textId="77777777" w:rsidR="00D94C7A" w:rsidRPr="00F245E6" w:rsidRDefault="00D94C7A">
            <w:pPr>
              <w:rPr>
                <w:rFonts w:cs="Calibri Light"/>
                <w:b/>
              </w:rPr>
            </w:pPr>
          </w:p>
        </w:tc>
      </w:tr>
    </w:tbl>
    <w:p w14:paraId="07465C8E"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7"/>
        <w:gridCol w:w="741"/>
        <w:gridCol w:w="741"/>
      </w:tblGrid>
      <w:tr w:rsidR="00B146FB" w:rsidRPr="00F245E6" w14:paraId="6747B07C"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3159626B" w14:textId="77777777" w:rsidR="00B146FB" w:rsidRPr="00F245E6" w:rsidRDefault="00B146FB">
            <w:pPr>
              <w:rPr>
                <w:rFonts w:cs="Calibri Light"/>
              </w:rPr>
            </w:pPr>
            <w:r w:rsidRPr="00F245E6">
              <w:rPr>
                <w:rFonts w:cs="Calibri Light"/>
              </w:rPr>
              <w:t>A.1.1.b</w:t>
            </w:r>
          </w:p>
        </w:tc>
        <w:tc>
          <w:tcPr>
            <w:tcW w:w="6817" w:type="dxa"/>
            <w:tcBorders>
              <w:top w:val="single" w:sz="4" w:space="0" w:color="auto"/>
              <w:left w:val="single" w:sz="4" w:space="0" w:color="auto"/>
              <w:bottom w:val="single" w:sz="4" w:space="0" w:color="auto"/>
              <w:right w:val="single" w:sz="4" w:space="0" w:color="auto"/>
            </w:tcBorders>
            <w:hideMark/>
          </w:tcPr>
          <w:p w14:paraId="4D216A81" w14:textId="77777777" w:rsidR="00B146FB" w:rsidRPr="00F245E6" w:rsidRDefault="00B146FB">
            <w:pPr>
              <w:rPr>
                <w:rFonts w:cs="Calibri Light"/>
              </w:rPr>
            </w:pPr>
            <w:r w:rsidRPr="00F245E6">
              <w:rPr>
                <w:rFonts w:cs="Calibri Light"/>
              </w:rPr>
              <w:t>Sind die Folgen des Klimawandels in der Gemeinde spürbar? 2 konkrete Beispiele</w:t>
            </w:r>
          </w:p>
          <w:p w14:paraId="15FFA338" w14:textId="77777777" w:rsidR="00B146FB" w:rsidRPr="00F245E6" w:rsidRDefault="00B146FB">
            <w:pPr>
              <w:rPr>
                <w:rFonts w:cs="Calibri Light"/>
              </w:rPr>
            </w:pPr>
            <w:r w:rsidRPr="00F245E6">
              <w:rPr>
                <w:rFonts w:cs="Calibri Light"/>
              </w:rPr>
              <w:t>(Ausfüllen = 2 Punkte)</w:t>
            </w:r>
          </w:p>
        </w:tc>
        <w:tc>
          <w:tcPr>
            <w:tcW w:w="741" w:type="dxa"/>
            <w:vMerge w:val="restart"/>
            <w:tcBorders>
              <w:top w:val="single" w:sz="4" w:space="0" w:color="auto"/>
              <w:left w:val="single" w:sz="4" w:space="0" w:color="auto"/>
              <w:right w:val="single" w:sz="4" w:space="0" w:color="auto"/>
            </w:tcBorders>
            <w:hideMark/>
          </w:tcPr>
          <w:p w14:paraId="0B255258" w14:textId="77777777" w:rsidR="00B146FB" w:rsidRPr="00F245E6" w:rsidRDefault="00B146FB">
            <w:pPr>
              <w:rPr>
                <w:rFonts w:cs="Calibri Light"/>
              </w:rPr>
            </w:pPr>
            <w:r w:rsidRPr="00F245E6">
              <w:rPr>
                <w:rFonts w:cs="Calibri Light"/>
              </w:rPr>
              <w:t>mögl.</w:t>
            </w:r>
          </w:p>
          <w:p w14:paraId="31D4B9E2" w14:textId="77777777" w:rsidR="00B146FB" w:rsidRPr="00F245E6" w:rsidRDefault="00B146FB">
            <w:pPr>
              <w:jc w:val="center"/>
              <w:rPr>
                <w:rFonts w:cs="Calibri Light"/>
                <w:b/>
              </w:rPr>
            </w:pPr>
            <w:r w:rsidRPr="00F245E6">
              <w:rPr>
                <w:rFonts w:cs="Calibri Light"/>
                <w:b/>
              </w:rPr>
              <w:t>2 (K)</w:t>
            </w:r>
          </w:p>
        </w:tc>
        <w:tc>
          <w:tcPr>
            <w:tcW w:w="741" w:type="dxa"/>
            <w:vMerge w:val="restart"/>
            <w:tcBorders>
              <w:top w:val="single" w:sz="4" w:space="0" w:color="auto"/>
              <w:left w:val="single" w:sz="4" w:space="0" w:color="auto"/>
              <w:bottom w:val="single" w:sz="4" w:space="0" w:color="auto"/>
              <w:right w:val="single" w:sz="4" w:space="0" w:color="auto"/>
            </w:tcBorders>
          </w:tcPr>
          <w:p w14:paraId="48EBEA9E" w14:textId="77777777" w:rsidR="00B146FB" w:rsidRPr="00F245E6" w:rsidRDefault="00B146FB">
            <w:pPr>
              <w:rPr>
                <w:rFonts w:cs="Calibri Light"/>
              </w:rPr>
            </w:pPr>
            <w:r w:rsidRPr="00F245E6">
              <w:rPr>
                <w:rFonts w:cs="Calibri Light"/>
              </w:rPr>
              <w:t>tats.</w:t>
            </w:r>
          </w:p>
          <w:p w14:paraId="1D948F3C" w14:textId="77777777" w:rsidR="00B146FB" w:rsidRPr="00F245E6" w:rsidRDefault="00B146FB">
            <w:pPr>
              <w:jc w:val="center"/>
              <w:rPr>
                <w:rFonts w:cs="Calibri Light"/>
                <w:b/>
              </w:rPr>
            </w:pPr>
          </w:p>
        </w:tc>
      </w:tr>
      <w:tr w:rsidR="00B146FB" w:rsidRPr="00F245E6" w14:paraId="1E05EB6F" w14:textId="77777777" w:rsidTr="00B07D55">
        <w:tc>
          <w:tcPr>
            <w:tcW w:w="988" w:type="dxa"/>
            <w:tcBorders>
              <w:top w:val="single" w:sz="4" w:space="0" w:color="auto"/>
              <w:left w:val="single" w:sz="4" w:space="0" w:color="auto"/>
              <w:bottom w:val="single" w:sz="4" w:space="0" w:color="auto"/>
              <w:right w:val="single" w:sz="4" w:space="0" w:color="auto"/>
            </w:tcBorders>
          </w:tcPr>
          <w:p w14:paraId="444A6E05" w14:textId="77777777" w:rsidR="00B146FB" w:rsidRPr="00F245E6" w:rsidRDefault="00B146FB">
            <w:pPr>
              <w:rPr>
                <w:rFonts w:cs="Calibri Light"/>
                <w:color w:val="C00000"/>
              </w:rPr>
            </w:pPr>
          </w:p>
        </w:tc>
        <w:tc>
          <w:tcPr>
            <w:tcW w:w="6817" w:type="dxa"/>
            <w:tcBorders>
              <w:right w:val="single" w:sz="4" w:space="0" w:color="auto"/>
            </w:tcBorders>
            <w:vAlign w:val="center"/>
            <w:hideMark/>
          </w:tcPr>
          <w:p w14:paraId="766BA203" w14:textId="77777777" w:rsidR="00B146FB" w:rsidRPr="00F245E6" w:rsidRDefault="00B146FB">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1A333205" w14:textId="77777777" w:rsidR="00B146FB" w:rsidRPr="00F245E6" w:rsidRDefault="00B146FB">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3912B711" w14:textId="77777777" w:rsidR="00B146FB" w:rsidRPr="00F245E6" w:rsidRDefault="00B146FB">
            <w:pPr>
              <w:rPr>
                <w:rFonts w:cs="Calibri Light"/>
                <w:b/>
              </w:rPr>
            </w:pPr>
          </w:p>
        </w:tc>
      </w:tr>
    </w:tbl>
    <w:p w14:paraId="6425B626"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7"/>
        <w:gridCol w:w="736"/>
        <w:gridCol w:w="736"/>
      </w:tblGrid>
      <w:tr w:rsidR="00B146FB" w:rsidRPr="00F245E6" w14:paraId="2C5D4873"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15C9ABD2" w14:textId="77777777" w:rsidR="00B146FB" w:rsidRPr="00F245E6" w:rsidRDefault="00B146FB">
            <w:pPr>
              <w:rPr>
                <w:rFonts w:cs="Calibri Light"/>
              </w:rPr>
            </w:pPr>
            <w:r w:rsidRPr="00F245E6">
              <w:rPr>
                <w:rFonts w:cs="Calibri Light"/>
              </w:rPr>
              <w:t>A.1.1.c</w:t>
            </w:r>
          </w:p>
        </w:tc>
        <w:tc>
          <w:tcPr>
            <w:tcW w:w="6827" w:type="dxa"/>
            <w:tcBorders>
              <w:top w:val="single" w:sz="4" w:space="0" w:color="auto"/>
              <w:left w:val="single" w:sz="4" w:space="0" w:color="auto"/>
              <w:bottom w:val="single" w:sz="4" w:space="0" w:color="auto"/>
              <w:right w:val="single" w:sz="4" w:space="0" w:color="auto"/>
            </w:tcBorders>
            <w:hideMark/>
          </w:tcPr>
          <w:p w14:paraId="74D14CDC" w14:textId="77777777" w:rsidR="00B146FB" w:rsidRPr="00F245E6" w:rsidRDefault="00B146FB">
            <w:pPr>
              <w:rPr>
                <w:rFonts w:cs="Calibri Light"/>
              </w:rPr>
            </w:pPr>
            <w:r w:rsidRPr="00F245E6">
              <w:rPr>
                <w:rFonts w:cs="Calibri Light"/>
              </w:rPr>
              <w:t xml:space="preserve">Gibt es eine Abschätzung der zukünftigen Klimaveränderungen in der Gemeinde bezüglich </w:t>
            </w:r>
            <w:proofErr w:type="gramStart"/>
            <w:r w:rsidRPr="00F245E6">
              <w:rPr>
                <w:rFonts w:cs="Calibri Light"/>
              </w:rPr>
              <w:t>Niederschlag</w:t>
            </w:r>
            <w:proofErr w:type="gramEnd"/>
            <w:r w:rsidRPr="00F245E6">
              <w:rPr>
                <w:rFonts w:cs="Calibri Light"/>
              </w:rPr>
              <w:t>, Temperatur, Wind?</w:t>
            </w:r>
          </w:p>
          <w:p w14:paraId="1C7E8F42" w14:textId="77777777" w:rsidR="00B146FB" w:rsidRPr="00F245E6" w:rsidRDefault="00B146FB">
            <w:pPr>
              <w:rPr>
                <w:rFonts w:cs="Calibri Light"/>
              </w:rPr>
            </w:pPr>
            <w:r w:rsidRPr="00F245E6">
              <w:rPr>
                <w:rFonts w:cs="Calibri Light"/>
              </w:rPr>
              <w:t>(Ausfüllen = 2 Punkte)</w:t>
            </w:r>
          </w:p>
        </w:tc>
        <w:tc>
          <w:tcPr>
            <w:tcW w:w="736" w:type="dxa"/>
            <w:vMerge w:val="restart"/>
            <w:tcBorders>
              <w:top w:val="single" w:sz="4" w:space="0" w:color="auto"/>
              <w:left w:val="single" w:sz="4" w:space="0" w:color="auto"/>
              <w:right w:val="single" w:sz="4" w:space="0" w:color="auto"/>
            </w:tcBorders>
            <w:hideMark/>
          </w:tcPr>
          <w:p w14:paraId="3E4A89DA" w14:textId="77777777" w:rsidR="00B146FB" w:rsidRPr="00F245E6" w:rsidRDefault="00B146FB">
            <w:pPr>
              <w:rPr>
                <w:rFonts w:cs="Calibri Light"/>
              </w:rPr>
            </w:pPr>
            <w:r w:rsidRPr="00F245E6">
              <w:rPr>
                <w:rFonts w:cs="Calibri Light"/>
              </w:rPr>
              <w:t>mögl.</w:t>
            </w:r>
          </w:p>
          <w:p w14:paraId="4C9756D9" w14:textId="77777777" w:rsidR="00B146FB" w:rsidRPr="00F245E6" w:rsidRDefault="00B146FB">
            <w:pPr>
              <w:jc w:val="center"/>
              <w:rPr>
                <w:rFonts w:cs="Calibri Light"/>
                <w:b/>
              </w:rPr>
            </w:pPr>
            <w:r w:rsidRPr="00F245E6">
              <w:rPr>
                <w:rFonts w:cs="Calibri Light"/>
                <w:b/>
              </w:rPr>
              <w:t>2 (K)</w:t>
            </w:r>
          </w:p>
        </w:tc>
        <w:tc>
          <w:tcPr>
            <w:tcW w:w="736" w:type="dxa"/>
            <w:vMerge w:val="restart"/>
            <w:tcBorders>
              <w:top w:val="single" w:sz="4" w:space="0" w:color="auto"/>
              <w:left w:val="single" w:sz="4" w:space="0" w:color="auto"/>
              <w:bottom w:val="single" w:sz="4" w:space="0" w:color="auto"/>
              <w:right w:val="single" w:sz="4" w:space="0" w:color="auto"/>
            </w:tcBorders>
          </w:tcPr>
          <w:p w14:paraId="64EB96D3" w14:textId="77777777" w:rsidR="00B146FB" w:rsidRPr="00F245E6" w:rsidRDefault="00B146FB">
            <w:pPr>
              <w:rPr>
                <w:rFonts w:cs="Calibri Light"/>
              </w:rPr>
            </w:pPr>
            <w:r w:rsidRPr="00F245E6">
              <w:rPr>
                <w:rFonts w:cs="Calibri Light"/>
              </w:rPr>
              <w:t>tats.</w:t>
            </w:r>
          </w:p>
          <w:p w14:paraId="3D060E3E" w14:textId="77777777" w:rsidR="00B146FB" w:rsidRPr="00F245E6" w:rsidRDefault="00B146FB">
            <w:pPr>
              <w:jc w:val="center"/>
              <w:rPr>
                <w:rFonts w:cs="Calibri Light"/>
                <w:b/>
              </w:rPr>
            </w:pPr>
          </w:p>
        </w:tc>
      </w:tr>
      <w:tr w:rsidR="00B146FB" w:rsidRPr="00F245E6" w14:paraId="59D66B96" w14:textId="77777777" w:rsidTr="00B07D55">
        <w:tc>
          <w:tcPr>
            <w:tcW w:w="988" w:type="dxa"/>
            <w:tcBorders>
              <w:top w:val="single" w:sz="4" w:space="0" w:color="auto"/>
              <w:left w:val="single" w:sz="4" w:space="0" w:color="auto"/>
              <w:bottom w:val="single" w:sz="4" w:space="0" w:color="auto"/>
              <w:right w:val="single" w:sz="4" w:space="0" w:color="auto"/>
            </w:tcBorders>
          </w:tcPr>
          <w:p w14:paraId="11B13B26" w14:textId="77777777" w:rsidR="00B146FB" w:rsidRPr="00F245E6" w:rsidRDefault="00B146FB">
            <w:pPr>
              <w:rPr>
                <w:rFonts w:cs="Calibri Light"/>
                <w:color w:val="C00000"/>
              </w:rPr>
            </w:pPr>
          </w:p>
        </w:tc>
        <w:tc>
          <w:tcPr>
            <w:tcW w:w="6827" w:type="dxa"/>
            <w:tcBorders>
              <w:right w:val="single" w:sz="4" w:space="0" w:color="auto"/>
            </w:tcBorders>
            <w:vAlign w:val="center"/>
            <w:hideMark/>
          </w:tcPr>
          <w:p w14:paraId="5736CC56" w14:textId="77777777" w:rsidR="00B146FB" w:rsidRPr="00F245E6" w:rsidRDefault="00B146F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6C49ED89" w14:textId="77777777" w:rsidR="00B146FB" w:rsidRPr="00F245E6" w:rsidRDefault="00B146F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B2A88FE" w14:textId="77777777" w:rsidR="00B146FB" w:rsidRPr="00F245E6" w:rsidRDefault="00B146FB">
            <w:pPr>
              <w:rPr>
                <w:rFonts w:cs="Calibri Light"/>
                <w:b/>
              </w:rPr>
            </w:pPr>
          </w:p>
        </w:tc>
      </w:tr>
    </w:tbl>
    <w:p w14:paraId="11EA4850"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8"/>
        <w:gridCol w:w="740"/>
        <w:gridCol w:w="741"/>
      </w:tblGrid>
      <w:tr w:rsidR="00B146FB" w:rsidRPr="00F245E6" w14:paraId="16CD1C47"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63E4F156" w14:textId="77777777" w:rsidR="00B146FB" w:rsidRPr="00F245E6" w:rsidRDefault="00B146FB">
            <w:pPr>
              <w:rPr>
                <w:rFonts w:cs="Calibri Light"/>
              </w:rPr>
            </w:pPr>
            <w:r w:rsidRPr="00F245E6">
              <w:rPr>
                <w:rFonts w:cs="Calibri Light"/>
              </w:rPr>
              <w:t>A.1.1.d</w:t>
            </w:r>
          </w:p>
        </w:tc>
        <w:tc>
          <w:tcPr>
            <w:tcW w:w="6818" w:type="dxa"/>
            <w:tcBorders>
              <w:top w:val="single" w:sz="4" w:space="0" w:color="auto"/>
              <w:left w:val="single" w:sz="4" w:space="0" w:color="auto"/>
              <w:bottom w:val="single" w:sz="4" w:space="0" w:color="auto"/>
              <w:right w:val="single" w:sz="4" w:space="0" w:color="auto"/>
            </w:tcBorders>
            <w:hideMark/>
          </w:tcPr>
          <w:p w14:paraId="610B6CFF" w14:textId="77777777" w:rsidR="00B146FB" w:rsidRPr="00F245E6" w:rsidRDefault="00B146FB">
            <w:pPr>
              <w:rPr>
                <w:rFonts w:cs="Calibri Light"/>
              </w:rPr>
            </w:pPr>
            <w:r w:rsidRPr="00F245E6">
              <w:rPr>
                <w:rFonts w:cs="Calibri Light"/>
              </w:rPr>
              <w:t>Gibt es ein Klimawandel-Leitbild (Ausrichtung der Gemeinde auf den Klimawandel)? Welche Vorteile können für die Gemeinde aus dem Klimawandel entstehen?</w:t>
            </w:r>
          </w:p>
          <w:p w14:paraId="0E615D0A" w14:textId="77777777" w:rsidR="00B146FB" w:rsidRPr="00F245E6" w:rsidRDefault="00B146FB">
            <w:pPr>
              <w:rPr>
                <w:rFonts w:cs="Calibri Light"/>
              </w:rPr>
            </w:pPr>
            <w:r w:rsidRPr="00F245E6">
              <w:rPr>
                <w:rFonts w:cs="Calibri Light"/>
              </w:rPr>
              <w:t>(Ausfüllen = 2 Punkte)</w:t>
            </w:r>
          </w:p>
        </w:tc>
        <w:tc>
          <w:tcPr>
            <w:tcW w:w="740" w:type="dxa"/>
            <w:vMerge w:val="restart"/>
            <w:tcBorders>
              <w:top w:val="single" w:sz="4" w:space="0" w:color="auto"/>
              <w:left w:val="single" w:sz="4" w:space="0" w:color="auto"/>
              <w:right w:val="single" w:sz="4" w:space="0" w:color="auto"/>
            </w:tcBorders>
            <w:hideMark/>
          </w:tcPr>
          <w:p w14:paraId="483AF969" w14:textId="77777777" w:rsidR="00B146FB" w:rsidRPr="00F245E6" w:rsidRDefault="00B146FB">
            <w:pPr>
              <w:rPr>
                <w:rFonts w:cs="Calibri Light"/>
              </w:rPr>
            </w:pPr>
            <w:r w:rsidRPr="00F245E6">
              <w:rPr>
                <w:rFonts w:cs="Calibri Light"/>
              </w:rPr>
              <w:t>mögl.</w:t>
            </w:r>
          </w:p>
          <w:p w14:paraId="197F1481" w14:textId="77777777" w:rsidR="00B146FB" w:rsidRPr="00F245E6" w:rsidRDefault="00B146FB">
            <w:pPr>
              <w:jc w:val="center"/>
              <w:rPr>
                <w:rFonts w:cs="Calibri Light"/>
                <w:b/>
              </w:rPr>
            </w:pPr>
            <w:r w:rsidRPr="00F245E6">
              <w:rPr>
                <w:rFonts w:cs="Calibri Light"/>
                <w:b/>
              </w:rPr>
              <w:t>2 (K)</w:t>
            </w:r>
          </w:p>
        </w:tc>
        <w:tc>
          <w:tcPr>
            <w:tcW w:w="741" w:type="dxa"/>
            <w:vMerge w:val="restart"/>
            <w:tcBorders>
              <w:top w:val="single" w:sz="4" w:space="0" w:color="auto"/>
              <w:left w:val="single" w:sz="4" w:space="0" w:color="auto"/>
              <w:bottom w:val="single" w:sz="4" w:space="0" w:color="auto"/>
              <w:right w:val="single" w:sz="4" w:space="0" w:color="auto"/>
            </w:tcBorders>
          </w:tcPr>
          <w:p w14:paraId="3B4246CC" w14:textId="77777777" w:rsidR="00B146FB" w:rsidRPr="00F245E6" w:rsidRDefault="00B146FB">
            <w:pPr>
              <w:rPr>
                <w:rFonts w:cs="Calibri Light"/>
              </w:rPr>
            </w:pPr>
            <w:r w:rsidRPr="00F245E6">
              <w:rPr>
                <w:rFonts w:cs="Calibri Light"/>
              </w:rPr>
              <w:t>tats.</w:t>
            </w:r>
          </w:p>
          <w:p w14:paraId="78A2C0D8" w14:textId="77777777" w:rsidR="00B146FB" w:rsidRPr="00F245E6" w:rsidRDefault="00B146FB">
            <w:pPr>
              <w:jc w:val="center"/>
              <w:rPr>
                <w:rFonts w:cs="Calibri Light"/>
                <w:b/>
              </w:rPr>
            </w:pPr>
          </w:p>
        </w:tc>
      </w:tr>
      <w:tr w:rsidR="00B146FB" w:rsidRPr="00F245E6" w14:paraId="1A88249B" w14:textId="77777777" w:rsidTr="00B07D55">
        <w:tc>
          <w:tcPr>
            <w:tcW w:w="988" w:type="dxa"/>
            <w:tcBorders>
              <w:top w:val="single" w:sz="4" w:space="0" w:color="auto"/>
              <w:left w:val="single" w:sz="4" w:space="0" w:color="auto"/>
              <w:bottom w:val="single" w:sz="4" w:space="0" w:color="auto"/>
              <w:right w:val="single" w:sz="4" w:space="0" w:color="auto"/>
            </w:tcBorders>
          </w:tcPr>
          <w:p w14:paraId="55C2825E" w14:textId="77777777" w:rsidR="00B146FB" w:rsidRPr="00F245E6" w:rsidRDefault="00B146FB">
            <w:pPr>
              <w:rPr>
                <w:rFonts w:cs="Calibri Light"/>
                <w:color w:val="C00000"/>
              </w:rPr>
            </w:pPr>
          </w:p>
        </w:tc>
        <w:tc>
          <w:tcPr>
            <w:tcW w:w="6818" w:type="dxa"/>
            <w:tcBorders>
              <w:right w:val="single" w:sz="4" w:space="0" w:color="auto"/>
            </w:tcBorders>
            <w:vAlign w:val="center"/>
            <w:hideMark/>
          </w:tcPr>
          <w:p w14:paraId="2210414B" w14:textId="77777777" w:rsidR="00B146FB" w:rsidRPr="00F245E6" w:rsidRDefault="00B146F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64A5985C" w14:textId="77777777" w:rsidR="00B146FB" w:rsidRPr="00F245E6" w:rsidRDefault="00B146FB">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3FD2F184" w14:textId="77777777" w:rsidR="00B146FB" w:rsidRPr="00F245E6" w:rsidRDefault="00B146FB">
            <w:pPr>
              <w:rPr>
                <w:rFonts w:cs="Calibri Light"/>
                <w:b/>
              </w:rPr>
            </w:pPr>
          </w:p>
        </w:tc>
      </w:tr>
    </w:tbl>
    <w:p w14:paraId="73F10501"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4"/>
        <w:gridCol w:w="742"/>
        <w:gridCol w:w="743"/>
      </w:tblGrid>
      <w:tr w:rsidR="00B146FB" w:rsidRPr="00F245E6" w14:paraId="127B3A5B"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0059E822" w14:textId="77777777" w:rsidR="00B146FB" w:rsidRPr="00F245E6" w:rsidRDefault="00B146FB">
            <w:pPr>
              <w:rPr>
                <w:rFonts w:cs="Calibri Light"/>
              </w:rPr>
            </w:pPr>
            <w:r w:rsidRPr="00F245E6">
              <w:rPr>
                <w:rFonts w:cs="Calibri Light"/>
              </w:rPr>
              <w:t>A.1.1.e</w:t>
            </w:r>
          </w:p>
        </w:tc>
        <w:tc>
          <w:tcPr>
            <w:tcW w:w="6814" w:type="dxa"/>
            <w:tcBorders>
              <w:top w:val="single" w:sz="4" w:space="0" w:color="auto"/>
              <w:left w:val="single" w:sz="4" w:space="0" w:color="auto"/>
              <w:bottom w:val="single" w:sz="4" w:space="0" w:color="auto"/>
              <w:right w:val="single" w:sz="4" w:space="0" w:color="auto"/>
            </w:tcBorders>
            <w:hideMark/>
          </w:tcPr>
          <w:p w14:paraId="142B2211" w14:textId="77777777" w:rsidR="00B146FB" w:rsidRPr="00F245E6" w:rsidRDefault="00B146FB">
            <w:pPr>
              <w:rPr>
                <w:rFonts w:cs="Calibri Light"/>
              </w:rPr>
            </w:pPr>
            <w:r w:rsidRPr="00F245E6">
              <w:rPr>
                <w:rFonts w:cs="Calibri Light"/>
              </w:rPr>
              <w:t>Ist die Knappheit an Ressourcen in der Gemeinde spürbar? 2 konkrete Beispiele</w:t>
            </w:r>
          </w:p>
          <w:p w14:paraId="55C6A51E" w14:textId="77777777" w:rsidR="00B146FB" w:rsidRPr="00F245E6" w:rsidRDefault="00B146FB">
            <w:pPr>
              <w:rPr>
                <w:rFonts w:cs="Calibri Light"/>
              </w:rPr>
            </w:pPr>
            <w:r w:rsidRPr="00F245E6">
              <w:rPr>
                <w:rFonts w:cs="Calibri Light"/>
              </w:rPr>
              <w:t>(Ausfüllen = 2 Punkte)</w:t>
            </w:r>
          </w:p>
        </w:tc>
        <w:tc>
          <w:tcPr>
            <w:tcW w:w="742" w:type="dxa"/>
            <w:vMerge w:val="restart"/>
            <w:tcBorders>
              <w:top w:val="single" w:sz="4" w:space="0" w:color="auto"/>
              <w:left w:val="single" w:sz="4" w:space="0" w:color="auto"/>
              <w:right w:val="single" w:sz="4" w:space="0" w:color="auto"/>
            </w:tcBorders>
            <w:hideMark/>
          </w:tcPr>
          <w:p w14:paraId="40B947EC" w14:textId="77777777" w:rsidR="00B146FB" w:rsidRPr="00F245E6" w:rsidRDefault="00B146FB">
            <w:pPr>
              <w:rPr>
                <w:rFonts w:cs="Calibri Light"/>
              </w:rPr>
            </w:pPr>
            <w:r w:rsidRPr="00F245E6">
              <w:rPr>
                <w:rFonts w:cs="Calibri Light"/>
              </w:rPr>
              <w:t>mögl.</w:t>
            </w:r>
          </w:p>
          <w:p w14:paraId="1F08F47D" w14:textId="77777777" w:rsidR="00B146FB" w:rsidRPr="00F245E6" w:rsidRDefault="00B146FB">
            <w:pPr>
              <w:jc w:val="center"/>
              <w:rPr>
                <w:rFonts w:cs="Calibri Light"/>
                <w:b/>
              </w:rPr>
            </w:pPr>
            <w:r w:rsidRPr="00F245E6">
              <w:rPr>
                <w:rFonts w:cs="Calibri Light"/>
                <w:b/>
              </w:rPr>
              <w:t>2 (K)</w:t>
            </w:r>
          </w:p>
        </w:tc>
        <w:tc>
          <w:tcPr>
            <w:tcW w:w="743" w:type="dxa"/>
            <w:vMerge w:val="restart"/>
            <w:tcBorders>
              <w:top w:val="single" w:sz="4" w:space="0" w:color="auto"/>
              <w:left w:val="single" w:sz="4" w:space="0" w:color="auto"/>
              <w:bottom w:val="single" w:sz="4" w:space="0" w:color="auto"/>
              <w:right w:val="single" w:sz="4" w:space="0" w:color="auto"/>
            </w:tcBorders>
          </w:tcPr>
          <w:p w14:paraId="35982B63" w14:textId="77777777" w:rsidR="00B146FB" w:rsidRPr="00F245E6" w:rsidRDefault="00B146FB">
            <w:pPr>
              <w:rPr>
                <w:rFonts w:cs="Calibri Light"/>
              </w:rPr>
            </w:pPr>
            <w:r w:rsidRPr="00F245E6">
              <w:rPr>
                <w:rFonts w:cs="Calibri Light"/>
              </w:rPr>
              <w:t>tats.</w:t>
            </w:r>
          </w:p>
          <w:p w14:paraId="29C555D9" w14:textId="77777777" w:rsidR="00B146FB" w:rsidRPr="00F245E6" w:rsidRDefault="00B146FB">
            <w:pPr>
              <w:jc w:val="center"/>
              <w:rPr>
                <w:rFonts w:cs="Calibri Light"/>
                <w:b/>
              </w:rPr>
            </w:pPr>
          </w:p>
        </w:tc>
      </w:tr>
      <w:tr w:rsidR="00B146FB" w:rsidRPr="00F245E6" w14:paraId="5AC3A8E1" w14:textId="77777777" w:rsidTr="00B07D55">
        <w:tc>
          <w:tcPr>
            <w:tcW w:w="988" w:type="dxa"/>
            <w:tcBorders>
              <w:top w:val="single" w:sz="4" w:space="0" w:color="auto"/>
              <w:left w:val="single" w:sz="4" w:space="0" w:color="auto"/>
              <w:bottom w:val="single" w:sz="4" w:space="0" w:color="auto"/>
              <w:right w:val="single" w:sz="4" w:space="0" w:color="auto"/>
            </w:tcBorders>
          </w:tcPr>
          <w:p w14:paraId="1C7A6457" w14:textId="77777777" w:rsidR="00B146FB" w:rsidRPr="00F245E6" w:rsidRDefault="00B146FB">
            <w:pPr>
              <w:rPr>
                <w:rFonts w:cs="Calibri Light"/>
                <w:color w:val="C00000"/>
              </w:rPr>
            </w:pPr>
          </w:p>
        </w:tc>
        <w:tc>
          <w:tcPr>
            <w:tcW w:w="6814" w:type="dxa"/>
            <w:tcBorders>
              <w:right w:val="single" w:sz="4" w:space="0" w:color="auto"/>
            </w:tcBorders>
            <w:vAlign w:val="center"/>
            <w:hideMark/>
          </w:tcPr>
          <w:p w14:paraId="1E6828B0" w14:textId="77777777" w:rsidR="00B146FB" w:rsidRPr="00F245E6" w:rsidRDefault="00B146FB">
            <w:pPr>
              <w:rPr>
                <w:rFonts w:cs="Calibri Light"/>
                <w:sz w:val="20"/>
                <w:szCs w:val="20"/>
                <w:lang w:val="de-AT" w:eastAsia="de-AT"/>
              </w:rPr>
            </w:pPr>
          </w:p>
        </w:tc>
        <w:tc>
          <w:tcPr>
            <w:tcW w:w="742" w:type="dxa"/>
            <w:vMerge/>
            <w:tcBorders>
              <w:left w:val="single" w:sz="4" w:space="0" w:color="auto"/>
              <w:right w:val="single" w:sz="4" w:space="0" w:color="auto"/>
            </w:tcBorders>
            <w:vAlign w:val="center"/>
            <w:hideMark/>
          </w:tcPr>
          <w:p w14:paraId="1CED9B91" w14:textId="77777777" w:rsidR="00B146FB" w:rsidRPr="00F245E6" w:rsidRDefault="00B146FB">
            <w:pPr>
              <w:rPr>
                <w:rFonts w:cs="Calibri Light"/>
                <w:sz w:val="20"/>
                <w:szCs w:val="20"/>
                <w:lang w:val="de-AT" w:eastAsia="de-AT"/>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14:paraId="6275C2EB" w14:textId="77777777" w:rsidR="00B146FB" w:rsidRPr="00F245E6" w:rsidRDefault="00B146FB">
            <w:pPr>
              <w:rPr>
                <w:rFonts w:cs="Calibri Light"/>
                <w:b/>
              </w:rPr>
            </w:pPr>
          </w:p>
        </w:tc>
      </w:tr>
    </w:tbl>
    <w:p w14:paraId="1F32B514"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6"/>
        <w:gridCol w:w="741"/>
        <w:gridCol w:w="742"/>
      </w:tblGrid>
      <w:tr w:rsidR="00B146FB" w:rsidRPr="00F245E6" w14:paraId="7C13AA4E"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775984F9" w14:textId="77777777" w:rsidR="00B146FB" w:rsidRPr="00F245E6" w:rsidRDefault="00B146FB">
            <w:pPr>
              <w:rPr>
                <w:rFonts w:cs="Calibri Light"/>
              </w:rPr>
            </w:pPr>
            <w:r w:rsidRPr="00F245E6">
              <w:rPr>
                <w:rFonts w:cs="Calibri Light"/>
              </w:rPr>
              <w:t>A.1.1.f</w:t>
            </w:r>
          </w:p>
        </w:tc>
        <w:tc>
          <w:tcPr>
            <w:tcW w:w="6816" w:type="dxa"/>
            <w:tcBorders>
              <w:top w:val="single" w:sz="4" w:space="0" w:color="auto"/>
              <w:left w:val="single" w:sz="4" w:space="0" w:color="auto"/>
              <w:bottom w:val="single" w:sz="4" w:space="0" w:color="auto"/>
              <w:right w:val="single" w:sz="4" w:space="0" w:color="auto"/>
            </w:tcBorders>
            <w:hideMark/>
          </w:tcPr>
          <w:p w14:paraId="404F33F3" w14:textId="77777777" w:rsidR="00B146FB" w:rsidRPr="00F245E6" w:rsidRDefault="00B146FB">
            <w:pPr>
              <w:rPr>
                <w:rFonts w:cs="Calibri Light"/>
              </w:rPr>
            </w:pPr>
            <w:r w:rsidRPr="00F245E6">
              <w:rPr>
                <w:rFonts w:cs="Calibri Light"/>
              </w:rPr>
              <w:t>Ist die Veränderung der Gesellschaft in der Gemeinde spürbar? 2 konkrete Beispiele</w:t>
            </w:r>
          </w:p>
          <w:p w14:paraId="3988D5E8" w14:textId="77777777" w:rsidR="00B146FB" w:rsidRPr="00F245E6" w:rsidRDefault="00B146FB">
            <w:pPr>
              <w:rPr>
                <w:rFonts w:cs="Calibri Light"/>
              </w:rPr>
            </w:pPr>
            <w:r w:rsidRPr="00F245E6">
              <w:rPr>
                <w:rFonts w:cs="Calibri Light"/>
              </w:rPr>
              <w:t>(Ausfüllen = 2 Punkte)</w:t>
            </w:r>
          </w:p>
        </w:tc>
        <w:tc>
          <w:tcPr>
            <w:tcW w:w="741" w:type="dxa"/>
            <w:vMerge w:val="restart"/>
            <w:tcBorders>
              <w:top w:val="single" w:sz="4" w:space="0" w:color="auto"/>
              <w:left w:val="single" w:sz="4" w:space="0" w:color="auto"/>
              <w:right w:val="single" w:sz="4" w:space="0" w:color="auto"/>
            </w:tcBorders>
            <w:hideMark/>
          </w:tcPr>
          <w:p w14:paraId="5182FCF2" w14:textId="77777777" w:rsidR="00B146FB" w:rsidRPr="00F245E6" w:rsidRDefault="00B146FB">
            <w:pPr>
              <w:rPr>
                <w:rFonts w:cs="Calibri Light"/>
              </w:rPr>
            </w:pPr>
            <w:r w:rsidRPr="00F245E6">
              <w:rPr>
                <w:rFonts w:cs="Calibri Light"/>
              </w:rPr>
              <w:t>mögl.</w:t>
            </w:r>
          </w:p>
          <w:p w14:paraId="292EBDB0" w14:textId="77777777" w:rsidR="00B146FB" w:rsidRPr="00F245E6" w:rsidRDefault="00B146FB">
            <w:pPr>
              <w:jc w:val="center"/>
              <w:rPr>
                <w:rFonts w:cs="Calibri Light"/>
                <w:b/>
              </w:rPr>
            </w:pPr>
            <w:r w:rsidRPr="00F245E6">
              <w:rPr>
                <w:rFonts w:cs="Calibri Light"/>
                <w:b/>
              </w:rPr>
              <w:t>2 (K)</w:t>
            </w:r>
          </w:p>
        </w:tc>
        <w:tc>
          <w:tcPr>
            <w:tcW w:w="742" w:type="dxa"/>
            <w:vMerge w:val="restart"/>
            <w:tcBorders>
              <w:top w:val="single" w:sz="4" w:space="0" w:color="auto"/>
              <w:left w:val="single" w:sz="4" w:space="0" w:color="auto"/>
              <w:bottom w:val="single" w:sz="4" w:space="0" w:color="auto"/>
              <w:right w:val="single" w:sz="4" w:space="0" w:color="auto"/>
            </w:tcBorders>
          </w:tcPr>
          <w:p w14:paraId="012FC063" w14:textId="77777777" w:rsidR="00B146FB" w:rsidRPr="00F245E6" w:rsidRDefault="00B146FB">
            <w:pPr>
              <w:rPr>
                <w:rFonts w:cs="Calibri Light"/>
              </w:rPr>
            </w:pPr>
            <w:r w:rsidRPr="00F245E6">
              <w:rPr>
                <w:rFonts w:cs="Calibri Light"/>
              </w:rPr>
              <w:t>tats.</w:t>
            </w:r>
          </w:p>
          <w:p w14:paraId="1FF45954" w14:textId="77777777" w:rsidR="00B146FB" w:rsidRPr="00F245E6" w:rsidRDefault="00B146FB">
            <w:pPr>
              <w:jc w:val="center"/>
              <w:rPr>
                <w:rFonts w:cs="Calibri Light"/>
                <w:b/>
              </w:rPr>
            </w:pPr>
          </w:p>
        </w:tc>
      </w:tr>
      <w:tr w:rsidR="00B146FB" w:rsidRPr="00F245E6" w14:paraId="25A1C079" w14:textId="77777777" w:rsidTr="00B07D55">
        <w:tc>
          <w:tcPr>
            <w:tcW w:w="988" w:type="dxa"/>
            <w:tcBorders>
              <w:top w:val="single" w:sz="4" w:space="0" w:color="auto"/>
              <w:left w:val="single" w:sz="4" w:space="0" w:color="auto"/>
              <w:bottom w:val="single" w:sz="4" w:space="0" w:color="auto"/>
              <w:right w:val="single" w:sz="4" w:space="0" w:color="auto"/>
            </w:tcBorders>
          </w:tcPr>
          <w:p w14:paraId="19795FEC" w14:textId="77777777" w:rsidR="00B146FB" w:rsidRPr="00F245E6" w:rsidRDefault="00B146FB">
            <w:pPr>
              <w:rPr>
                <w:rFonts w:cs="Calibri Light"/>
                <w:color w:val="C00000"/>
              </w:rPr>
            </w:pPr>
          </w:p>
        </w:tc>
        <w:tc>
          <w:tcPr>
            <w:tcW w:w="6816" w:type="dxa"/>
            <w:tcBorders>
              <w:right w:val="single" w:sz="4" w:space="0" w:color="auto"/>
            </w:tcBorders>
            <w:vAlign w:val="center"/>
            <w:hideMark/>
          </w:tcPr>
          <w:p w14:paraId="60619A0E" w14:textId="77777777" w:rsidR="00B146FB" w:rsidRPr="00F245E6" w:rsidRDefault="00B146FB">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1B5FE334" w14:textId="77777777" w:rsidR="00B146FB" w:rsidRPr="00F245E6" w:rsidRDefault="00B146FB">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89C0CBE" w14:textId="77777777" w:rsidR="00B146FB" w:rsidRPr="00F245E6" w:rsidRDefault="00B146FB">
            <w:pPr>
              <w:rPr>
                <w:rFonts w:cs="Calibri Light"/>
                <w:b/>
              </w:rPr>
            </w:pPr>
          </w:p>
        </w:tc>
      </w:tr>
    </w:tbl>
    <w:p w14:paraId="4961A791"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8"/>
        <w:gridCol w:w="735"/>
        <w:gridCol w:w="736"/>
      </w:tblGrid>
      <w:tr w:rsidR="00B146FB" w:rsidRPr="00F245E6" w14:paraId="5A33F282"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426635B3" w14:textId="77777777" w:rsidR="00B146FB" w:rsidRPr="00F245E6" w:rsidRDefault="00B146FB">
            <w:pPr>
              <w:rPr>
                <w:rFonts w:cs="Calibri Light"/>
              </w:rPr>
            </w:pPr>
            <w:r w:rsidRPr="00F245E6">
              <w:rPr>
                <w:rFonts w:cs="Calibri Light"/>
              </w:rPr>
              <w:t>A.1.1.g</w:t>
            </w:r>
          </w:p>
        </w:tc>
        <w:tc>
          <w:tcPr>
            <w:tcW w:w="6828" w:type="dxa"/>
            <w:tcBorders>
              <w:top w:val="single" w:sz="4" w:space="0" w:color="auto"/>
              <w:left w:val="single" w:sz="4" w:space="0" w:color="auto"/>
              <w:bottom w:val="single" w:sz="4" w:space="0" w:color="auto"/>
              <w:right w:val="single" w:sz="4" w:space="0" w:color="auto"/>
            </w:tcBorders>
            <w:hideMark/>
          </w:tcPr>
          <w:p w14:paraId="6626ED91" w14:textId="77777777" w:rsidR="00B146FB" w:rsidRPr="00F245E6" w:rsidRDefault="00B146FB">
            <w:pPr>
              <w:rPr>
                <w:rFonts w:cs="Calibri Light"/>
              </w:rPr>
            </w:pPr>
            <w:r w:rsidRPr="00F245E6">
              <w:rPr>
                <w:rFonts w:cs="Calibri Light"/>
              </w:rPr>
              <w:t>Ist die Bearbeitung der langfristigen Herausforderungen wie Klimawandel, Energie- und Ressourcenknappheit politisch verankert? Wenn ja, in welcher Form?</w:t>
            </w:r>
          </w:p>
          <w:p w14:paraId="7E74AFD6" w14:textId="6F5533ED" w:rsidR="00B146FB" w:rsidRPr="00F245E6" w:rsidRDefault="00B146FB">
            <w:pPr>
              <w:rPr>
                <w:rFonts w:cs="Calibri Light"/>
              </w:rPr>
            </w:pPr>
            <w:r w:rsidRPr="00F245E6">
              <w:rPr>
                <w:rFonts w:cs="Calibri Light"/>
              </w:rPr>
              <w:t>(Ja</w:t>
            </w:r>
            <w:r w:rsidR="001A393A">
              <w:rPr>
                <w:rFonts w:cs="Calibri Light"/>
              </w:rPr>
              <w:t xml:space="preserve"> </w:t>
            </w:r>
            <w:r w:rsidRPr="00F245E6">
              <w:rPr>
                <w:rFonts w:cs="Calibri Light"/>
              </w:rPr>
              <w:t>+</w:t>
            </w:r>
            <w:r w:rsidR="001A393A">
              <w:rPr>
                <w:rFonts w:cs="Calibri Light"/>
              </w:rPr>
              <w:t xml:space="preserve"> </w:t>
            </w:r>
            <w:r w:rsidRPr="00F245E6">
              <w:rPr>
                <w:rFonts w:cs="Calibri Light"/>
              </w:rPr>
              <w:t>Beschreibung = 3 Punkte)</w:t>
            </w:r>
          </w:p>
        </w:tc>
        <w:tc>
          <w:tcPr>
            <w:tcW w:w="735" w:type="dxa"/>
            <w:vMerge w:val="restart"/>
            <w:tcBorders>
              <w:top w:val="single" w:sz="4" w:space="0" w:color="auto"/>
              <w:left w:val="single" w:sz="4" w:space="0" w:color="auto"/>
              <w:right w:val="single" w:sz="4" w:space="0" w:color="auto"/>
            </w:tcBorders>
            <w:hideMark/>
          </w:tcPr>
          <w:p w14:paraId="5D8A8E9D" w14:textId="77777777" w:rsidR="00B146FB" w:rsidRPr="00F245E6" w:rsidRDefault="00B146FB">
            <w:pPr>
              <w:rPr>
                <w:rFonts w:cs="Calibri Light"/>
              </w:rPr>
            </w:pPr>
            <w:r w:rsidRPr="00F245E6">
              <w:rPr>
                <w:rFonts w:cs="Calibri Light"/>
              </w:rPr>
              <w:t>mögl.</w:t>
            </w:r>
          </w:p>
          <w:p w14:paraId="278E1034" w14:textId="77777777" w:rsidR="00B146FB" w:rsidRPr="00F245E6" w:rsidRDefault="00B146FB">
            <w:pPr>
              <w:jc w:val="center"/>
              <w:rPr>
                <w:rFonts w:cs="Calibri Light"/>
                <w:b/>
              </w:rPr>
            </w:pPr>
            <w:r w:rsidRPr="00F245E6">
              <w:rPr>
                <w:rFonts w:cs="Calibri Light"/>
                <w:b/>
              </w:rPr>
              <w:t>3 (K)</w:t>
            </w:r>
          </w:p>
        </w:tc>
        <w:tc>
          <w:tcPr>
            <w:tcW w:w="736" w:type="dxa"/>
            <w:vMerge w:val="restart"/>
            <w:tcBorders>
              <w:top w:val="single" w:sz="4" w:space="0" w:color="auto"/>
              <w:left w:val="single" w:sz="4" w:space="0" w:color="auto"/>
              <w:bottom w:val="single" w:sz="4" w:space="0" w:color="auto"/>
              <w:right w:val="single" w:sz="4" w:space="0" w:color="auto"/>
            </w:tcBorders>
          </w:tcPr>
          <w:p w14:paraId="10105557" w14:textId="77777777" w:rsidR="00B146FB" w:rsidRPr="00F245E6" w:rsidRDefault="00B146FB">
            <w:pPr>
              <w:rPr>
                <w:rFonts w:cs="Calibri Light"/>
              </w:rPr>
            </w:pPr>
            <w:r w:rsidRPr="00F245E6">
              <w:rPr>
                <w:rFonts w:cs="Calibri Light"/>
              </w:rPr>
              <w:t>tats.</w:t>
            </w:r>
          </w:p>
          <w:p w14:paraId="5DA691CB" w14:textId="77777777" w:rsidR="00B146FB" w:rsidRPr="00F245E6" w:rsidRDefault="00B146FB">
            <w:pPr>
              <w:jc w:val="center"/>
              <w:rPr>
                <w:rFonts w:cs="Calibri Light"/>
                <w:b/>
              </w:rPr>
            </w:pPr>
          </w:p>
        </w:tc>
      </w:tr>
      <w:tr w:rsidR="00B146FB" w:rsidRPr="00F245E6" w14:paraId="35277D5A" w14:textId="77777777" w:rsidTr="00B07D55">
        <w:tc>
          <w:tcPr>
            <w:tcW w:w="988" w:type="dxa"/>
            <w:tcBorders>
              <w:top w:val="single" w:sz="4" w:space="0" w:color="auto"/>
              <w:left w:val="single" w:sz="4" w:space="0" w:color="auto"/>
              <w:bottom w:val="single" w:sz="4" w:space="0" w:color="auto"/>
              <w:right w:val="single" w:sz="4" w:space="0" w:color="auto"/>
            </w:tcBorders>
          </w:tcPr>
          <w:p w14:paraId="15EB564C" w14:textId="77777777" w:rsidR="00B146FB" w:rsidRPr="00F245E6" w:rsidRDefault="00B146FB">
            <w:pPr>
              <w:rPr>
                <w:rFonts w:cs="Calibri Light"/>
                <w:color w:val="C00000"/>
              </w:rPr>
            </w:pPr>
          </w:p>
        </w:tc>
        <w:tc>
          <w:tcPr>
            <w:tcW w:w="6828" w:type="dxa"/>
            <w:tcBorders>
              <w:right w:val="single" w:sz="4" w:space="0" w:color="auto"/>
            </w:tcBorders>
            <w:vAlign w:val="center"/>
            <w:hideMark/>
          </w:tcPr>
          <w:p w14:paraId="005A58C3" w14:textId="77777777" w:rsidR="00B146FB" w:rsidRPr="00F245E6" w:rsidRDefault="00B146F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250BD854" w14:textId="77777777" w:rsidR="00B146FB" w:rsidRPr="00F245E6" w:rsidRDefault="00B146F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276DDCA" w14:textId="77777777" w:rsidR="00B146FB" w:rsidRPr="00F245E6" w:rsidRDefault="00B146FB">
            <w:pPr>
              <w:rPr>
                <w:rFonts w:cs="Calibri Light"/>
                <w:b/>
              </w:rPr>
            </w:pPr>
          </w:p>
        </w:tc>
      </w:tr>
    </w:tbl>
    <w:p w14:paraId="4700BFE9"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04"/>
        <w:gridCol w:w="747"/>
        <w:gridCol w:w="748"/>
      </w:tblGrid>
      <w:tr w:rsidR="00B146FB" w:rsidRPr="00F245E6" w14:paraId="517294DB"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02CF1BCC" w14:textId="77777777" w:rsidR="00B146FB" w:rsidRPr="00F245E6" w:rsidRDefault="00B146FB">
            <w:pPr>
              <w:rPr>
                <w:rFonts w:cs="Calibri Light"/>
              </w:rPr>
            </w:pPr>
            <w:r w:rsidRPr="00F245E6">
              <w:rPr>
                <w:rFonts w:cs="Calibri Light"/>
              </w:rPr>
              <w:t>A.1.1.h</w:t>
            </w:r>
          </w:p>
        </w:tc>
        <w:tc>
          <w:tcPr>
            <w:tcW w:w="6804" w:type="dxa"/>
            <w:tcBorders>
              <w:top w:val="single" w:sz="4" w:space="0" w:color="auto"/>
              <w:left w:val="single" w:sz="4" w:space="0" w:color="auto"/>
              <w:bottom w:val="single" w:sz="4" w:space="0" w:color="auto"/>
              <w:right w:val="single" w:sz="4" w:space="0" w:color="auto"/>
            </w:tcBorders>
            <w:hideMark/>
          </w:tcPr>
          <w:p w14:paraId="5E6A25E4" w14:textId="77777777" w:rsidR="00B146FB" w:rsidRPr="00F245E6" w:rsidRDefault="00B146FB">
            <w:pPr>
              <w:rPr>
                <w:rFonts w:cs="Calibri Light"/>
              </w:rPr>
            </w:pPr>
            <w:r w:rsidRPr="00F245E6">
              <w:rPr>
                <w:rFonts w:cs="Calibri Light"/>
              </w:rPr>
              <w:t>Wie schätzt die Gemeinde ihre eigenen Entwicklungsdynamiken bezüglich der langfristigen Herausforderungen ein?</w:t>
            </w:r>
          </w:p>
          <w:p w14:paraId="293C924B" w14:textId="77777777" w:rsidR="00B146FB" w:rsidRPr="00F245E6" w:rsidRDefault="00B146FB">
            <w:pPr>
              <w:rPr>
                <w:rFonts w:cs="Calibri Light"/>
              </w:rPr>
            </w:pPr>
            <w:r w:rsidRPr="00F245E6">
              <w:rPr>
                <w:rFonts w:cs="Calibri Light"/>
              </w:rPr>
              <w:t>(Auswahl aus Verneinung Herausforderungen (Klimawandel/Stärkung/Widerstandsfähigkeit/Anpassung/Umwandlung))</w:t>
            </w:r>
          </w:p>
        </w:tc>
        <w:tc>
          <w:tcPr>
            <w:tcW w:w="747" w:type="dxa"/>
            <w:vMerge w:val="restart"/>
            <w:tcBorders>
              <w:top w:val="single" w:sz="4" w:space="0" w:color="auto"/>
              <w:left w:val="single" w:sz="4" w:space="0" w:color="auto"/>
              <w:right w:val="single" w:sz="4" w:space="0" w:color="auto"/>
            </w:tcBorders>
            <w:hideMark/>
          </w:tcPr>
          <w:p w14:paraId="13C51865" w14:textId="77777777" w:rsidR="00B146FB" w:rsidRPr="00F245E6" w:rsidRDefault="00B146FB">
            <w:pPr>
              <w:rPr>
                <w:rFonts w:cs="Calibri Light"/>
              </w:rPr>
            </w:pPr>
            <w:r w:rsidRPr="00F245E6">
              <w:rPr>
                <w:rFonts w:cs="Calibri Light"/>
              </w:rPr>
              <w:t>mögl.</w:t>
            </w:r>
          </w:p>
          <w:p w14:paraId="0B45A9AB" w14:textId="77777777" w:rsidR="00B146FB" w:rsidRPr="00F245E6" w:rsidRDefault="00B146FB">
            <w:pPr>
              <w:jc w:val="center"/>
              <w:rPr>
                <w:rFonts w:cs="Calibri Light"/>
                <w:b/>
              </w:rPr>
            </w:pPr>
            <w:r w:rsidRPr="00F245E6">
              <w:rPr>
                <w:rFonts w:cs="Calibri Light"/>
                <w:b/>
              </w:rPr>
              <w:t>1 (M)</w:t>
            </w:r>
          </w:p>
        </w:tc>
        <w:tc>
          <w:tcPr>
            <w:tcW w:w="748" w:type="dxa"/>
            <w:vMerge w:val="restart"/>
            <w:tcBorders>
              <w:top w:val="single" w:sz="4" w:space="0" w:color="auto"/>
              <w:left w:val="single" w:sz="4" w:space="0" w:color="auto"/>
              <w:bottom w:val="single" w:sz="4" w:space="0" w:color="auto"/>
              <w:right w:val="single" w:sz="4" w:space="0" w:color="auto"/>
            </w:tcBorders>
          </w:tcPr>
          <w:p w14:paraId="0A8AC9D5" w14:textId="77777777" w:rsidR="00B146FB" w:rsidRPr="00F245E6" w:rsidRDefault="00B146FB">
            <w:pPr>
              <w:rPr>
                <w:rFonts w:cs="Calibri Light"/>
              </w:rPr>
            </w:pPr>
            <w:r w:rsidRPr="00F245E6">
              <w:rPr>
                <w:rFonts w:cs="Calibri Light"/>
              </w:rPr>
              <w:t>tats.</w:t>
            </w:r>
          </w:p>
          <w:p w14:paraId="096DB983" w14:textId="77777777" w:rsidR="00B146FB" w:rsidRPr="00F245E6" w:rsidRDefault="00B146FB">
            <w:pPr>
              <w:jc w:val="center"/>
              <w:rPr>
                <w:rFonts w:cs="Calibri Light"/>
                <w:b/>
              </w:rPr>
            </w:pPr>
          </w:p>
        </w:tc>
      </w:tr>
      <w:tr w:rsidR="00B146FB" w:rsidRPr="00F245E6" w14:paraId="43DDE545" w14:textId="77777777" w:rsidTr="00B07D55">
        <w:tc>
          <w:tcPr>
            <w:tcW w:w="988" w:type="dxa"/>
            <w:tcBorders>
              <w:top w:val="single" w:sz="4" w:space="0" w:color="auto"/>
              <w:left w:val="single" w:sz="4" w:space="0" w:color="auto"/>
              <w:bottom w:val="single" w:sz="4" w:space="0" w:color="auto"/>
              <w:right w:val="single" w:sz="4" w:space="0" w:color="auto"/>
            </w:tcBorders>
          </w:tcPr>
          <w:p w14:paraId="33C56D3A" w14:textId="77777777" w:rsidR="00B146FB" w:rsidRPr="00F245E6" w:rsidRDefault="00B146FB">
            <w:pPr>
              <w:rPr>
                <w:rFonts w:cs="Calibri Light"/>
                <w:color w:val="C00000"/>
              </w:rPr>
            </w:pPr>
          </w:p>
        </w:tc>
        <w:tc>
          <w:tcPr>
            <w:tcW w:w="6804" w:type="dxa"/>
            <w:tcBorders>
              <w:right w:val="single" w:sz="4" w:space="0" w:color="auto"/>
            </w:tcBorders>
            <w:vAlign w:val="center"/>
            <w:hideMark/>
          </w:tcPr>
          <w:p w14:paraId="37FC117A" w14:textId="77777777" w:rsidR="00B146FB" w:rsidRPr="00F245E6" w:rsidRDefault="00B146FB">
            <w:pPr>
              <w:rPr>
                <w:rFonts w:cs="Calibri Light"/>
                <w:sz w:val="20"/>
                <w:szCs w:val="20"/>
                <w:lang w:val="de-AT" w:eastAsia="de-AT"/>
              </w:rPr>
            </w:pPr>
          </w:p>
        </w:tc>
        <w:tc>
          <w:tcPr>
            <w:tcW w:w="747" w:type="dxa"/>
            <w:vMerge/>
            <w:tcBorders>
              <w:left w:val="single" w:sz="4" w:space="0" w:color="auto"/>
              <w:right w:val="single" w:sz="4" w:space="0" w:color="auto"/>
            </w:tcBorders>
            <w:vAlign w:val="center"/>
            <w:hideMark/>
          </w:tcPr>
          <w:p w14:paraId="5C375321" w14:textId="77777777" w:rsidR="00B146FB" w:rsidRPr="00F245E6" w:rsidRDefault="00B146FB">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17D02B6" w14:textId="77777777" w:rsidR="00B146FB" w:rsidRPr="00F245E6" w:rsidRDefault="00B146FB">
            <w:pPr>
              <w:rPr>
                <w:rFonts w:cs="Calibri Light"/>
                <w:b/>
              </w:rPr>
            </w:pPr>
          </w:p>
        </w:tc>
      </w:tr>
    </w:tbl>
    <w:p w14:paraId="32B16A26"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B146FB" w:rsidRPr="00F245E6" w14:paraId="13C7D518"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5B4204BA" w14:textId="77777777" w:rsidR="00B146FB" w:rsidRPr="00F245E6" w:rsidRDefault="00B146FB">
            <w:pPr>
              <w:rPr>
                <w:rFonts w:cs="Calibri Light"/>
              </w:rPr>
            </w:pPr>
            <w:r w:rsidRPr="00F245E6">
              <w:rPr>
                <w:rFonts w:cs="Calibri Light"/>
              </w:rPr>
              <w:t>A.1.2.a</w:t>
            </w:r>
          </w:p>
        </w:tc>
        <w:tc>
          <w:tcPr>
            <w:tcW w:w="6826" w:type="dxa"/>
            <w:tcBorders>
              <w:top w:val="single" w:sz="4" w:space="0" w:color="auto"/>
              <w:left w:val="single" w:sz="4" w:space="0" w:color="auto"/>
              <w:bottom w:val="single" w:sz="4" w:space="0" w:color="auto"/>
              <w:right w:val="single" w:sz="4" w:space="0" w:color="auto"/>
            </w:tcBorders>
            <w:hideMark/>
          </w:tcPr>
          <w:p w14:paraId="0EBC3402" w14:textId="77777777" w:rsidR="00B146FB" w:rsidRPr="00F245E6" w:rsidRDefault="00B146FB">
            <w:pPr>
              <w:rPr>
                <w:rFonts w:cs="Calibri Light"/>
              </w:rPr>
            </w:pPr>
            <w:r w:rsidRPr="00F245E6">
              <w:rPr>
                <w:rFonts w:cs="Calibri Light"/>
              </w:rPr>
              <w:t>Was ist das übergeordnete politische Leitziel, der ethische Leitmaßstab für das Zusammenspiel zwischen den Bürgern und der Gemeinde? Wie wurde dieser erarbeitet (Bürgerbeteiligung)?</w:t>
            </w:r>
          </w:p>
          <w:p w14:paraId="6523DB6F" w14:textId="77777777" w:rsidR="00B146FB" w:rsidRPr="00F245E6" w:rsidRDefault="00B146FB">
            <w:pPr>
              <w:rPr>
                <w:rFonts w:cs="Calibri Light"/>
              </w:rPr>
            </w:pPr>
            <w:r w:rsidRPr="00F245E6">
              <w:rPr>
                <w:rFonts w:cs="Calibri Light"/>
              </w:rPr>
              <w:t>(Ausfüllen = 2 Punkte + 1 Punkt Bürgerbeteiligung)</w:t>
            </w:r>
          </w:p>
        </w:tc>
        <w:tc>
          <w:tcPr>
            <w:tcW w:w="736" w:type="dxa"/>
            <w:vMerge w:val="restart"/>
            <w:tcBorders>
              <w:top w:val="single" w:sz="4" w:space="0" w:color="auto"/>
              <w:left w:val="single" w:sz="4" w:space="0" w:color="auto"/>
              <w:right w:val="single" w:sz="4" w:space="0" w:color="auto"/>
            </w:tcBorders>
            <w:hideMark/>
          </w:tcPr>
          <w:p w14:paraId="2BA61FB2" w14:textId="77777777" w:rsidR="00B146FB" w:rsidRPr="00F245E6" w:rsidRDefault="00B146FB">
            <w:pPr>
              <w:rPr>
                <w:rFonts w:cs="Calibri Light"/>
              </w:rPr>
            </w:pPr>
            <w:r w:rsidRPr="00F245E6">
              <w:rPr>
                <w:rFonts w:cs="Calibri Light"/>
              </w:rPr>
              <w:t>mögl.</w:t>
            </w:r>
          </w:p>
          <w:p w14:paraId="1F1AB87F" w14:textId="77777777" w:rsidR="00B146FB" w:rsidRPr="00F245E6" w:rsidRDefault="00B146FB">
            <w:pPr>
              <w:jc w:val="center"/>
              <w:rPr>
                <w:rFonts w:cs="Calibri Light"/>
                <w:b/>
              </w:rPr>
            </w:pPr>
            <w:r w:rsidRPr="00F245E6">
              <w:rPr>
                <w:rFonts w:cs="Calibri Light"/>
                <w:b/>
              </w:rPr>
              <w:t>2 (K)</w:t>
            </w:r>
          </w:p>
        </w:tc>
        <w:tc>
          <w:tcPr>
            <w:tcW w:w="737" w:type="dxa"/>
            <w:vMerge w:val="restart"/>
            <w:tcBorders>
              <w:top w:val="single" w:sz="4" w:space="0" w:color="auto"/>
              <w:left w:val="single" w:sz="4" w:space="0" w:color="auto"/>
              <w:bottom w:val="single" w:sz="4" w:space="0" w:color="auto"/>
              <w:right w:val="single" w:sz="4" w:space="0" w:color="auto"/>
            </w:tcBorders>
          </w:tcPr>
          <w:p w14:paraId="5F24A8E4" w14:textId="77777777" w:rsidR="00B146FB" w:rsidRPr="00F245E6" w:rsidRDefault="00B146FB">
            <w:pPr>
              <w:rPr>
                <w:rFonts w:cs="Calibri Light"/>
              </w:rPr>
            </w:pPr>
            <w:r w:rsidRPr="00F245E6">
              <w:rPr>
                <w:rFonts w:cs="Calibri Light"/>
              </w:rPr>
              <w:t>tats.</w:t>
            </w:r>
          </w:p>
          <w:p w14:paraId="1C701AFB" w14:textId="77777777" w:rsidR="00B146FB" w:rsidRPr="00F245E6" w:rsidRDefault="00B146FB">
            <w:pPr>
              <w:jc w:val="center"/>
              <w:rPr>
                <w:rFonts w:cs="Calibri Light"/>
                <w:b/>
              </w:rPr>
            </w:pPr>
          </w:p>
        </w:tc>
      </w:tr>
      <w:tr w:rsidR="00B146FB" w:rsidRPr="00F245E6" w14:paraId="18A7FC57" w14:textId="77777777" w:rsidTr="00B07D55">
        <w:tc>
          <w:tcPr>
            <w:tcW w:w="988" w:type="dxa"/>
            <w:tcBorders>
              <w:top w:val="single" w:sz="4" w:space="0" w:color="auto"/>
              <w:left w:val="single" w:sz="4" w:space="0" w:color="auto"/>
              <w:bottom w:val="single" w:sz="4" w:space="0" w:color="auto"/>
              <w:right w:val="single" w:sz="4" w:space="0" w:color="auto"/>
            </w:tcBorders>
          </w:tcPr>
          <w:p w14:paraId="7446BF40" w14:textId="77777777" w:rsidR="00B146FB" w:rsidRPr="00F245E6" w:rsidRDefault="00B146FB">
            <w:pPr>
              <w:rPr>
                <w:rFonts w:cs="Calibri Light"/>
                <w:color w:val="C00000"/>
              </w:rPr>
            </w:pPr>
          </w:p>
        </w:tc>
        <w:tc>
          <w:tcPr>
            <w:tcW w:w="6826" w:type="dxa"/>
            <w:tcBorders>
              <w:right w:val="single" w:sz="4" w:space="0" w:color="auto"/>
            </w:tcBorders>
            <w:vAlign w:val="center"/>
            <w:hideMark/>
          </w:tcPr>
          <w:p w14:paraId="5923E9AB" w14:textId="77777777" w:rsidR="00B146FB" w:rsidRPr="00F245E6" w:rsidRDefault="00B146F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1C822DB" w14:textId="77777777" w:rsidR="00B146FB" w:rsidRPr="00F245E6" w:rsidRDefault="00B146F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5EE0E51" w14:textId="77777777" w:rsidR="00B146FB" w:rsidRPr="00F245E6" w:rsidRDefault="00B146FB">
            <w:pPr>
              <w:rPr>
                <w:rFonts w:cs="Calibri Light"/>
                <w:b/>
              </w:rPr>
            </w:pPr>
          </w:p>
        </w:tc>
      </w:tr>
    </w:tbl>
    <w:p w14:paraId="7F8850F2"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72"/>
        <w:gridCol w:w="713"/>
        <w:gridCol w:w="714"/>
      </w:tblGrid>
      <w:tr w:rsidR="00B146FB" w:rsidRPr="00F245E6" w14:paraId="0CE67390"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2B964EB9" w14:textId="77777777" w:rsidR="00B146FB" w:rsidRPr="00F245E6" w:rsidRDefault="00B146FB">
            <w:pPr>
              <w:rPr>
                <w:rFonts w:cs="Calibri Light"/>
              </w:rPr>
            </w:pPr>
            <w:r w:rsidRPr="00F245E6">
              <w:rPr>
                <w:rFonts w:cs="Calibri Light"/>
              </w:rPr>
              <w:t>A.1.2.b</w:t>
            </w:r>
          </w:p>
        </w:tc>
        <w:tc>
          <w:tcPr>
            <w:tcW w:w="6872" w:type="dxa"/>
            <w:tcBorders>
              <w:top w:val="single" w:sz="4" w:space="0" w:color="auto"/>
              <w:left w:val="single" w:sz="4" w:space="0" w:color="auto"/>
              <w:bottom w:val="single" w:sz="4" w:space="0" w:color="auto"/>
              <w:right w:val="single" w:sz="4" w:space="0" w:color="auto"/>
            </w:tcBorders>
            <w:hideMark/>
          </w:tcPr>
          <w:p w14:paraId="4056DDF5" w14:textId="77777777" w:rsidR="00B146FB" w:rsidRPr="00F245E6" w:rsidRDefault="00B146FB">
            <w:pPr>
              <w:rPr>
                <w:rFonts w:cs="Calibri Light"/>
              </w:rPr>
            </w:pPr>
            <w:r w:rsidRPr="00F245E6">
              <w:rPr>
                <w:rFonts w:cs="Calibri Light"/>
              </w:rPr>
              <w:t>Welche räumliche Verantwortung sieht die Gemeinde in der Bewältigung der langfristigen Herausforderungen, auf einer Skala von 1-10 (Erfüllung gesetzlicher Vorschriften vor Ort/Nachbargemeinden/Region/Land/Staat/ Europa/Welt)?</w:t>
            </w:r>
          </w:p>
          <w:p w14:paraId="5F8DD62B" w14:textId="77777777" w:rsidR="00B146FB" w:rsidRPr="00F245E6" w:rsidRDefault="00B146FB">
            <w:pPr>
              <w:rPr>
                <w:rFonts w:cs="Calibri Light"/>
              </w:rPr>
            </w:pPr>
            <w:r w:rsidRPr="00F245E6">
              <w:rPr>
                <w:rFonts w:cs="Calibri Light"/>
              </w:rPr>
              <w:t>(Ausfüllen = 1 Punkt)</w:t>
            </w:r>
          </w:p>
        </w:tc>
        <w:tc>
          <w:tcPr>
            <w:tcW w:w="713" w:type="dxa"/>
            <w:vMerge w:val="restart"/>
            <w:tcBorders>
              <w:top w:val="single" w:sz="4" w:space="0" w:color="auto"/>
              <w:left w:val="single" w:sz="4" w:space="0" w:color="auto"/>
              <w:right w:val="single" w:sz="4" w:space="0" w:color="auto"/>
            </w:tcBorders>
            <w:hideMark/>
          </w:tcPr>
          <w:p w14:paraId="5F5E2B7A" w14:textId="77777777" w:rsidR="00B146FB" w:rsidRPr="00F245E6" w:rsidRDefault="00B146FB">
            <w:pPr>
              <w:rPr>
                <w:rFonts w:cs="Calibri Light"/>
              </w:rPr>
            </w:pPr>
            <w:r w:rsidRPr="00F245E6">
              <w:rPr>
                <w:rFonts w:cs="Calibri Light"/>
              </w:rPr>
              <w:t>mögl.</w:t>
            </w:r>
          </w:p>
          <w:p w14:paraId="3AB6CAD3" w14:textId="77777777" w:rsidR="00B146FB" w:rsidRPr="00F245E6" w:rsidRDefault="00B146FB">
            <w:pPr>
              <w:jc w:val="center"/>
              <w:rPr>
                <w:rFonts w:cs="Calibri Light"/>
                <w:b/>
              </w:rPr>
            </w:pPr>
            <w:r w:rsidRPr="00F245E6">
              <w:rPr>
                <w:rFonts w:cs="Calibri Light"/>
                <w:b/>
              </w:rPr>
              <w:t>1 (K)</w:t>
            </w:r>
          </w:p>
        </w:tc>
        <w:tc>
          <w:tcPr>
            <w:tcW w:w="714" w:type="dxa"/>
            <w:vMerge w:val="restart"/>
            <w:tcBorders>
              <w:top w:val="single" w:sz="4" w:space="0" w:color="auto"/>
              <w:left w:val="single" w:sz="4" w:space="0" w:color="auto"/>
              <w:bottom w:val="single" w:sz="4" w:space="0" w:color="auto"/>
              <w:right w:val="single" w:sz="4" w:space="0" w:color="auto"/>
            </w:tcBorders>
          </w:tcPr>
          <w:p w14:paraId="118FE2E3" w14:textId="77777777" w:rsidR="00B146FB" w:rsidRPr="00F245E6" w:rsidRDefault="00B146FB">
            <w:pPr>
              <w:rPr>
                <w:rFonts w:cs="Calibri Light"/>
              </w:rPr>
            </w:pPr>
            <w:r w:rsidRPr="00F245E6">
              <w:rPr>
                <w:rFonts w:cs="Calibri Light"/>
              </w:rPr>
              <w:t>tats.</w:t>
            </w:r>
          </w:p>
          <w:p w14:paraId="57FFD6F6" w14:textId="77777777" w:rsidR="00B146FB" w:rsidRPr="00F245E6" w:rsidRDefault="00B146FB">
            <w:pPr>
              <w:jc w:val="center"/>
              <w:rPr>
                <w:rFonts w:cs="Calibri Light"/>
                <w:b/>
              </w:rPr>
            </w:pPr>
          </w:p>
        </w:tc>
      </w:tr>
      <w:tr w:rsidR="00B146FB" w:rsidRPr="00F245E6" w14:paraId="614C0D2B" w14:textId="77777777" w:rsidTr="00B07D55">
        <w:tc>
          <w:tcPr>
            <w:tcW w:w="988" w:type="dxa"/>
            <w:tcBorders>
              <w:top w:val="single" w:sz="4" w:space="0" w:color="auto"/>
              <w:left w:val="single" w:sz="4" w:space="0" w:color="auto"/>
              <w:bottom w:val="single" w:sz="4" w:space="0" w:color="auto"/>
              <w:right w:val="single" w:sz="4" w:space="0" w:color="auto"/>
            </w:tcBorders>
          </w:tcPr>
          <w:p w14:paraId="7FEC06C4" w14:textId="77777777" w:rsidR="00B146FB" w:rsidRPr="00F245E6" w:rsidRDefault="00B146FB">
            <w:pPr>
              <w:rPr>
                <w:rFonts w:cs="Calibri Light"/>
                <w:color w:val="C00000"/>
              </w:rPr>
            </w:pPr>
          </w:p>
        </w:tc>
        <w:tc>
          <w:tcPr>
            <w:tcW w:w="6872" w:type="dxa"/>
            <w:tcBorders>
              <w:right w:val="single" w:sz="4" w:space="0" w:color="auto"/>
            </w:tcBorders>
            <w:vAlign w:val="center"/>
            <w:hideMark/>
          </w:tcPr>
          <w:p w14:paraId="1CCC9AE5" w14:textId="77777777" w:rsidR="00B146FB" w:rsidRPr="00F245E6" w:rsidRDefault="00B146FB">
            <w:pPr>
              <w:rPr>
                <w:rFonts w:cs="Calibri Light"/>
                <w:sz w:val="20"/>
                <w:szCs w:val="20"/>
                <w:lang w:val="de-AT" w:eastAsia="de-AT"/>
              </w:rPr>
            </w:pPr>
          </w:p>
        </w:tc>
        <w:tc>
          <w:tcPr>
            <w:tcW w:w="713" w:type="dxa"/>
            <w:vMerge/>
            <w:tcBorders>
              <w:left w:val="single" w:sz="4" w:space="0" w:color="auto"/>
              <w:right w:val="single" w:sz="4" w:space="0" w:color="auto"/>
            </w:tcBorders>
            <w:vAlign w:val="center"/>
            <w:hideMark/>
          </w:tcPr>
          <w:p w14:paraId="705F093F" w14:textId="77777777" w:rsidR="00B146FB" w:rsidRPr="00F245E6" w:rsidRDefault="00B146FB">
            <w:pPr>
              <w:rPr>
                <w:rFonts w:cs="Calibri Light"/>
                <w:sz w:val="20"/>
                <w:szCs w:val="20"/>
                <w:lang w:val="de-AT" w:eastAsia="de-AT"/>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8F2AFB9" w14:textId="77777777" w:rsidR="00B146FB" w:rsidRPr="00F245E6" w:rsidRDefault="00B146FB">
            <w:pPr>
              <w:rPr>
                <w:rFonts w:cs="Calibri Light"/>
                <w:b/>
              </w:rPr>
            </w:pPr>
          </w:p>
        </w:tc>
      </w:tr>
    </w:tbl>
    <w:p w14:paraId="3DA216F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B146FB" w:rsidRPr="00F245E6" w14:paraId="7BCBD747"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0E57F499" w14:textId="77777777" w:rsidR="00B146FB" w:rsidRPr="00F245E6" w:rsidRDefault="00B146FB">
            <w:pPr>
              <w:rPr>
                <w:rFonts w:cs="Calibri Light"/>
              </w:rPr>
            </w:pPr>
            <w:r w:rsidRPr="00F245E6">
              <w:rPr>
                <w:rFonts w:cs="Calibri Light"/>
              </w:rPr>
              <w:t>A.1.2.c</w:t>
            </w:r>
          </w:p>
        </w:tc>
        <w:tc>
          <w:tcPr>
            <w:tcW w:w="6826" w:type="dxa"/>
            <w:tcBorders>
              <w:top w:val="single" w:sz="4" w:space="0" w:color="auto"/>
              <w:left w:val="single" w:sz="4" w:space="0" w:color="auto"/>
              <w:bottom w:val="single" w:sz="4" w:space="0" w:color="auto"/>
              <w:right w:val="single" w:sz="4" w:space="0" w:color="auto"/>
            </w:tcBorders>
            <w:hideMark/>
          </w:tcPr>
          <w:p w14:paraId="5F4F5684" w14:textId="753F777A" w:rsidR="00B146FB" w:rsidRPr="00F245E6" w:rsidRDefault="00B146FB">
            <w:pPr>
              <w:rPr>
                <w:rFonts w:cs="Calibri Light"/>
              </w:rPr>
            </w:pPr>
            <w:r w:rsidRPr="00F245E6">
              <w:rPr>
                <w:rFonts w:cs="Calibri Light"/>
              </w:rPr>
              <w:t>Welche zeitliche Veran</w:t>
            </w:r>
            <w:r w:rsidR="00EC550A">
              <w:rPr>
                <w:rFonts w:cs="Calibri Light"/>
              </w:rPr>
              <w:t>t</w:t>
            </w:r>
            <w:r w:rsidRPr="00F245E6">
              <w:rPr>
                <w:rFonts w:cs="Calibri Light"/>
              </w:rPr>
              <w:t>wortung hat die Gemeinde in der Bewältigung der langfristigen Herausforderungen, auf einer Skala von 1-10 (Erfüllung gesetzlicher Vorschriften heute - Positiver Beitrag für die folgenden 2 ungeborenen Generationen)?</w:t>
            </w:r>
          </w:p>
          <w:p w14:paraId="01B6E3FE" w14:textId="77777777" w:rsidR="00B146FB" w:rsidRPr="00F245E6" w:rsidRDefault="00B146FB">
            <w:pPr>
              <w:rPr>
                <w:rFonts w:cs="Calibri Light"/>
              </w:rPr>
            </w:pPr>
            <w:r w:rsidRPr="00F245E6">
              <w:rPr>
                <w:rFonts w:cs="Calibri Light"/>
              </w:rPr>
              <w:t>(Ausfüllen = 1 Punkt)</w:t>
            </w:r>
          </w:p>
        </w:tc>
        <w:tc>
          <w:tcPr>
            <w:tcW w:w="736" w:type="dxa"/>
            <w:vMerge w:val="restart"/>
            <w:tcBorders>
              <w:top w:val="single" w:sz="4" w:space="0" w:color="auto"/>
              <w:left w:val="single" w:sz="4" w:space="0" w:color="auto"/>
              <w:right w:val="single" w:sz="4" w:space="0" w:color="auto"/>
            </w:tcBorders>
            <w:hideMark/>
          </w:tcPr>
          <w:p w14:paraId="6055392D" w14:textId="77777777" w:rsidR="00B146FB" w:rsidRPr="00F245E6" w:rsidRDefault="00B146FB">
            <w:pPr>
              <w:rPr>
                <w:rFonts w:cs="Calibri Light"/>
              </w:rPr>
            </w:pPr>
            <w:r w:rsidRPr="00F245E6">
              <w:rPr>
                <w:rFonts w:cs="Calibri Light"/>
              </w:rPr>
              <w:t>mögl.</w:t>
            </w:r>
          </w:p>
          <w:p w14:paraId="407F4C24" w14:textId="77777777" w:rsidR="00B146FB" w:rsidRPr="00F245E6" w:rsidRDefault="00B146FB">
            <w:pPr>
              <w:jc w:val="center"/>
              <w:rPr>
                <w:rFonts w:cs="Calibri Light"/>
                <w:b/>
              </w:rPr>
            </w:pPr>
            <w:r w:rsidRPr="00F245E6">
              <w:rPr>
                <w:rFonts w:cs="Calibri Light"/>
                <w:b/>
              </w:rPr>
              <w:t>1 (K)</w:t>
            </w:r>
          </w:p>
        </w:tc>
        <w:tc>
          <w:tcPr>
            <w:tcW w:w="737" w:type="dxa"/>
            <w:vMerge w:val="restart"/>
            <w:tcBorders>
              <w:top w:val="single" w:sz="4" w:space="0" w:color="auto"/>
              <w:left w:val="single" w:sz="4" w:space="0" w:color="auto"/>
              <w:bottom w:val="single" w:sz="4" w:space="0" w:color="auto"/>
              <w:right w:val="single" w:sz="4" w:space="0" w:color="auto"/>
            </w:tcBorders>
          </w:tcPr>
          <w:p w14:paraId="6E98D4EC" w14:textId="77777777" w:rsidR="00B146FB" w:rsidRPr="00F245E6" w:rsidRDefault="00B146FB">
            <w:pPr>
              <w:rPr>
                <w:rFonts w:cs="Calibri Light"/>
              </w:rPr>
            </w:pPr>
            <w:r w:rsidRPr="00F245E6">
              <w:rPr>
                <w:rFonts w:cs="Calibri Light"/>
              </w:rPr>
              <w:t>tats.</w:t>
            </w:r>
          </w:p>
          <w:p w14:paraId="782D4563" w14:textId="77777777" w:rsidR="00B146FB" w:rsidRPr="00F245E6" w:rsidRDefault="00B146FB">
            <w:pPr>
              <w:jc w:val="center"/>
              <w:rPr>
                <w:rFonts w:cs="Calibri Light"/>
                <w:b/>
              </w:rPr>
            </w:pPr>
          </w:p>
        </w:tc>
      </w:tr>
      <w:tr w:rsidR="00B146FB" w:rsidRPr="00F245E6" w14:paraId="565C4B38" w14:textId="77777777" w:rsidTr="00B07D55">
        <w:tc>
          <w:tcPr>
            <w:tcW w:w="988" w:type="dxa"/>
            <w:tcBorders>
              <w:top w:val="single" w:sz="4" w:space="0" w:color="auto"/>
              <w:left w:val="single" w:sz="4" w:space="0" w:color="auto"/>
              <w:bottom w:val="single" w:sz="4" w:space="0" w:color="auto"/>
              <w:right w:val="single" w:sz="4" w:space="0" w:color="auto"/>
            </w:tcBorders>
          </w:tcPr>
          <w:p w14:paraId="560EC9C9" w14:textId="77777777" w:rsidR="00B146FB" w:rsidRPr="00F245E6" w:rsidRDefault="00B146FB">
            <w:pPr>
              <w:rPr>
                <w:rFonts w:cs="Calibri Light"/>
                <w:color w:val="C00000"/>
              </w:rPr>
            </w:pPr>
          </w:p>
        </w:tc>
        <w:tc>
          <w:tcPr>
            <w:tcW w:w="6826" w:type="dxa"/>
            <w:tcBorders>
              <w:right w:val="single" w:sz="4" w:space="0" w:color="auto"/>
            </w:tcBorders>
            <w:vAlign w:val="center"/>
            <w:hideMark/>
          </w:tcPr>
          <w:p w14:paraId="105FFBC4" w14:textId="77777777" w:rsidR="00B146FB" w:rsidRPr="00F245E6" w:rsidRDefault="00B146F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4D4A3637" w14:textId="77777777" w:rsidR="00B146FB" w:rsidRPr="00F245E6" w:rsidRDefault="00B146F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30EB5AC" w14:textId="77777777" w:rsidR="00B146FB" w:rsidRPr="00F245E6" w:rsidRDefault="00B146FB">
            <w:pPr>
              <w:rPr>
                <w:rFonts w:cs="Calibri Light"/>
                <w:b/>
              </w:rPr>
            </w:pPr>
          </w:p>
        </w:tc>
      </w:tr>
    </w:tbl>
    <w:p w14:paraId="2DBE84FA" w14:textId="77777777" w:rsidR="00D94C7A" w:rsidRPr="00F245E6" w:rsidRDefault="00D94C7A" w:rsidP="00D94C7A">
      <w:pPr>
        <w:rPr>
          <w:rFonts w:cs="Calibri Light"/>
          <w:b/>
          <w:lang w:val="de-DE"/>
        </w:rPr>
      </w:pPr>
    </w:p>
    <w:tbl>
      <w:tblPr>
        <w:tblStyle w:val="Tabellenraster"/>
        <w:tblW w:w="9287" w:type="dxa"/>
        <w:tblInd w:w="0" w:type="dxa"/>
        <w:tblLook w:val="04A0" w:firstRow="1" w:lastRow="0" w:firstColumn="1" w:lastColumn="0" w:noHBand="0" w:noVBand="1"/>
      </w:tblPr>
      <w:tblGrid>
        <w:gridCol w:w="988"/>
        <w:gridCol w:w="6851"/>
        <w:gridCol w:w="724"/>
        <w:gridCol w:w="724"/>
      </w:tblGrid>
      <w:tr w:rsidR="00B146FB" w:rsidRPr="00F245E6" w14:paraId="3D6508D8"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0100384D" w14:textId="77777777" w:rsidR="00B146FB" w:rsidRPr="00F245E6" w:rsidRDefault="00B146FB">
            <w:pPr>
              <w:rPr>
                <w:rFonts w:cs="Calibri Light"/>
              </w:rPr>
            </w:pPr>
            <w:r w:rsidRPr="00F245E6">
              <w:rPr>
                <w:rFonts w:cs="Calibri Light"/>
              </w:rPr>
              <w:t>A.1.3.a</w:t>
            </w:r>
          </w:p>
        </w:tc>
        <w:tc>
          <w:tcPr>
            <w:tcW w:w="6851" w:type="dxa"/>
            <w:tcBorders>
              <w:top w:val="single" w:sz="4" w:space="0" w:color="auto"/>
              <w:left w:val="single" w:sz="4" w:space="0" w:color="auto"/>
              <w:bottom w:val="single" w:sz="4" w:space="0" w:color="auto"/>
              <w:right w:val="single" w:sz="4" w:space="0" w:color="auto"/>
            </w:tcBorders>
            <w:hideMark/>
          </w:tcPr>
          <w:p w14:paraId="007C8E69" w14:textId="1ED77BA8" w:rsidR="00B146FB" w:rsidRPr="00F245E6" w:rsidRDefault="00B146FB">
            <w:pPr>
              <w:rPr>
                <w:rFonts w:cs="Calibri Light"/>
              </w:rPr>
            </w:pPr>
            <w:r w:rsidRPr="00F245E6">
              <w:rPr>
                <w:rFonts w:cs="Calibri Light"/>
              </w:rPr>
              <w:t>Welche(s) Alleinstellungsmerkmal(e) hat die Gemeinde gegenüber anderen Gemeinde</w:t>
            </w:r>
            <w:r w:rsidR="00EC550A">
              <w:rPr>
                <w:rFonts w:cs="Calibri Light"/>
              </w:rPr>
              <w:t>n</w:t>
            </w:r>
            <w:r w:rsidRPr="00F245E6">
              <w:rPr>
                <w:rFonts w:cs="Calibri Light"/>
              </w:rPr>
              <w:t xml:space="preserve"> im Umkreis von 100 km bzw. Nachbargemeinden/Region/Land?</w:t>
            </w:r>
          </w:p>
          <w:p w14:paraId="456FFA9B" w14:textId="77777777" w:rsidR="00B146FB" w:rsidRPr="00F245E6" w:rsidRDefault="00B146FB">
            <w:pPr>
              <w:rPr>
                <w:rFonts w:cs="Calibri Light"/>
              </w:rPr>
            </w:pPr>
            <w:r w:rsidRPr="00F245E6">
              <w:rPr>
                <w:rFonts w:cs="Calibri Light"/>
              </w:rPr>
              <w:t>(Ausfüllen = 1 Punkt)</w:t>
            </w:r>
          </w:p>
        </w:tc>
        <w:tc>
          <w:tcPr>
            <w:tcW w:w="724" w:type="dxa"/>
            <w:vMerge w:val="restart"/>
            <w:tcBorders>
              <w:top w:val="single" w:sz="4" w:space="0" w:color="auto"/>
              <w:left w:val="single" w:sz="4" w:space="0" w:color="auto"/>
              <w:right w:val="single" w:sz="4" w:space="0" w:color="auto"/>
            </w:tcBorders>
            <w:hideMark/>
          </w:tcPr>
          <w:p w14:paraId="73EDF4F1" w14:textId="77777777" w:rsidR="00B146FB" w:rsidRPr="00F245E6" w:rsidRDefault="00B146FB">
            <w:pPr>
              <w:rPr>
                <w:rFonts w:cs="Calibri Light"/>
              </w:rPr>
            </w:pPr>
            <w:r w:rsidRPr="00F245E6">
              <w:rPr>
                <w:rFonts w:cs="Calibri Light"/>
              </w:rPr>
              <w:t>mögl.</w:t>
            </w:r>
          </w:p>
          <w:p w14:paraId="0ADAB0F9" w14:textId="77777777" w:rsidR="00B146FB" w:rsidRPr="00F245E6" w:rsidRDefault="00B146FB">
            <w:pPr>
              <w:jc w:val="center"/>
              <w:rPr>
                <w:rFonts w:cs="Calibri Light"/>
                <w:b/>
              </w:rPr>
            </w:pPr>
            <w:r w:rsidRPr="00F245E6">
              <w:rPr>
                <w:rFonts w:cs="Calibri Light"/>
                <w:b/>
              </w:rPr>
              <w:t>1 (K)</w:t>
            </w:r>
          </w:p>
        </w:tc>
        <w:tc>
          <w:tcPr>
            <w:tcW w:w="724" w:type="dxa"/>
            <w:vMerge w:val="restart"/>
            <w:tcBorders>
              <w:top w:val="single" w:sz="4" w:space="0" w:color="auto"/>
              <w:left w:val="single" w:sz="4" w:space="0" w:color="auto"/>
              <w:bottom w:val="single" w:sz="4" w:space="0" w:color="auto"/>
              <w:right w:val="single" w:sz="4" w:space="0" w:color="auto"/>
            </w:tcBorders>
          </w:tcPr>
          <w:p w14:paraId="02C3F7D5" w14:textId="77777777" w:rsidR="00B146FB" w:rsidRPr="00F245E6" w:rsidRDefault="00B146FB">
            <w:pPr>
              <w:rPr>
                <w:rFonts w:cs="Calibri Light"/>
              </w:rPr>
            </w:pPr>
            <w:r w:rsidRPr="00F245E6">
              <w:rPr>
                <w:rFonts w:cs="Calibri Light"/>
              </w:rPr>
              <w:t>tats.</w:t>
            </w:r>
          </w:p>
          <w:p w14:paraId="330762C6" w14:textId="77777777" w:rsidR="00B146FB" w:rsidRPr="00F245E6" w:rsidRDefault="00B146FB">
            <w:pPr>
              <w:jc w:val="center"/>
              <w:rPr>
                <w:rFonts w:cs="Calibri Light"/>
                <w:b/>
              </w:rPr>
            </w:pPr>
          </w:p>
        </w:tc>
      </w:tr>
      <w:tr w:rsidR="00B146FB" w:rsidRPr="00F245E6" w14:paraId="7CDE3729" w14:textId="77777777" w:rsidTr="00B07D55">
        <w:tc>
          <w:tcPr>
            <w:tcW w:w="988" w:type="dxa"/>
            <w:tcBorders>
              <w:top w:val="single" w:sz="4" w:space="0" w:color="auto"/>
              <w:left w:val="single" w:sz="4" w:space="0" w:color="auto"/>
              <w:bottom w:val="single" w:sz="4" w:space="0" w:color="auto"/>
              <w:right w:val="single" w:sz="4" w:space="0" w:color="auto"/>
            </w:tcBorders>
          </w:tcPr>
          <w:p w14:paraId="681118D0" w14:textId="77777777" w:rsidR="00B146FB" w:rsidRPr="00F245E6" w:rsidRDefault="00B146FB">
            <w:pPr>
              <w:rPr>
                <w:rFonts w:cs="Calibri Light"/>
                <w:color w:val="C00000"/>
              </w:rPr>
            </w:pPr>
          </w:p>
        </w:tc>
        <w:tc>
          <w:tcPr>
            <w:tcW w:w="6851" w:type="dxa"/>
            <w:tcBorders>
              <w:right w:val="single" w:sz="4" w:space="0" w:color="auto"/>
            </w:tcBorders>
            <w:vAlign w:val="center"/>
            <w:hideMark/>
          </w:tcPr>
          <w:p w14:paraId="72F1D54D" w14:textId="77777777" w:rsidR="00B146FB" w:rsidRPr="00F245E6" w:rsidRDefault="00B146FB">
            <w:pPr>
              <w:rPr>
                <w:rFonts w:cs="Calibri Light"/>
                <w:sz w:val="20"/>
                <w:szCs w:val="20"/>
                <w:lang w:val="de-AT" w:eastAsia="de-AT"/>
              </w:rPr>
            </w:pPr>
          </w:p>
        </w:tc>
        <w:tc>
          <w:tcPr>
            <w:tcW w:w="724" w:type="dxa"/>
            <w:vMerge/>
            <w:tcBorders>
              <w:left w:val="single" w:sz="4" w:space="0" w:color="auto"/>
              <w:right w:val="single" w:sz="4" w:space="0" w:color="auto"/>
            </w:tcBorders>
            <w:vAlign w:val="center"/>
            <w:hideMark/>
          </w:tcPr>
          <w:p w14:paraId="4290E0D6" w14:textId="77777777" w:rsidR="00B146FB" w:rsidRPr="00F245E6" w:rsidRDefault="00B146FB">
            <w:pPr>
              <w:rPr>
                <w:rFonts w:cs="Calibri Light"/>
                <w:sz w:val="20"/>
                <w:szCs w:val="20"/>
                <w:lang w:val="de-AT" w:eastAsia="de-AT"/>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4B0E40F1" w14:textId="77777777" w:rsidR="00B146FB" w:rsidRPr="00F245E6" w:rsidRDefault="00B146FB">
            <w:pPr>
              <w:rPr>
                <w:rFonts w:cs="Calibri Light"/>
                <w:b/>
              </w:rPr>
            </w:pPr>
          </w:p>
        </w:tc>
      </w:tr>
    </w:tbl>
    <w:p w14:paraId="73F72963" w14:textId="77777777" w:rsidR="00D94C7A" w:rsidRPr="00F245E6" w:rsidRDefault="00D94C7A" w:rsidP="00D94C7A">
      <w:pPr>
        <w:rPr>
          <w:rFonts w:cs="Calibri Light"/>
          <w:b/>
          <w:lang w:val="de-DE"/>
        </w:rPr>
      </w:pPr>
    </w:p>
    <w:tbl>
      <w:tblPr>
        <w:tblStyle w:val="Tabellenraster"/>
        <w:tblW w:w="9287" w:type="dxa"/>
        <w:tblInd w:w="0" w:type="dxa"/>
        <w:tblLook w:val="04A0" w:firstRow="1" w:lastRow="0" w:firstColumn="1" w:lastColumn="0" w:noHBand="0" w:noVBand="1"/>
      </w:tblPr>
      <w:tblGrid>
        <w:gridCol w:w="988"/>
        <w:gridCol w:w="6823"/>
        <w:gridCol w:w="738"/>
        <w:gridCol w:w="738"/>
      </w:tblGrid>
      <w:tr w:rsidR="00B146FB" w:rsidRPr="00F245E6" w14:paraId="6AC60B0F"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6BFBA0CA" w14:textId="77777777" w:rsidR="00B146FB" w:rsidRPr="00F245E6" w:rsidRDefault="00B146FB">
            <w:pPr>
              <w:rPr>
                <w:rFonts w:cs="Calibri Light"/>
              </w:rPr>
            </w:pPr>
            <w:r w:rsidRPr="00F245E6">
              <w:rPr>
                <w:rFonts w:cs="Calibri Light"/>
              </w:rPr>
              <w:t>A.1.3.b</w:t>
            </w:r>
          </w:p>
        </w:tc>
        <w:tc>
          <w:tcPr>
            <w:tcW w:w="6823" w:type="dxa"/>
            <w:tcBorders>
              <w:top w:val="single" w:sz="4" w:space="0" w:color="auto"/>
              <w:left w:val="single" w:sz="4" w:space="0" w:color="auto"/>
              <w:bottom w:val="single" w:sz="4" w:space="0" w:color="auto"/>
              <w:right w:val="single" w:sz="4" w:space="0" w:color="auto"/>
            </w:tcBorders>
            <w:hideMark/>
          </w:tcPr>
          <w:p w14:paraId="2F545FE4" w14:textId="77777777" w:rsidR="00B146FB" w:rsidRPr="00F245E6" w:rsidRDefault="00B146FB">
            <w:pPr>
              <w:rPr>
                <w:rFonts w:cs="Calibri Light"/>
              </w:rPr>
            </w:pPr>
            <w:r w:rsidRPr="00F245E6">
              <w:rPr>
                <w:rFonts w:cs="Calibri Light"/>
              </w:rPr>
              <w:t>Welche allgemeinen Entwicklungsziele strebt die Gemeinde an?</w:t>
            </w:r>
          </w:p>
          <w:p w14:paraId="52EF8711" w14:textId="77777777" w:rsidR="00B146FB" w:rsidRPr="00F245E6" w:rsidRDefault="00B146FB">
            <w:pPr>
              <w:rPr>
                <w:rFonts w:cs="Calibri Light"/>
              </w:rPr>
            </w:pPr>
            <w:r w:rsidRPr="00F245E6">
              <w:rPr>
                <w:rFonts w:cs="Calibri Light"/>
              </w:rPr>
              <w:t>(Ausfüllen = 1 Punkt)</w:t>
            </w:r>
          </w:p>
        </w:tc>
        <w:tc>
          <w:tcPr>
            <w:tcW w:w="738" w:type="dxa"/>
            <w:vMerge w:val="restart"/>
            <w:tcBorders>
              <w:top w:val="single" w:sz="4" w:space="0" w:color="auto"/>
              <w:left w:val="single" w:sz="4" w:space="0" w:color="auto"/>
              <w:right w:val="single" w:sz="4" w:space="0" w:color="auto"/>
            </w:tcBorders>
            <w:hideMark/>
          </w:tcPr>
          <w:p w14:paraId="4A1D7DD4" w14:textId="77777777" w:rsidR="00B146FB" w:rsidRPr="00F245E6" w:rsidRDefault="00B146FB">
            <w:pPr>
              <w:rPr>
                <w:rFonts w:cs="Calibri Light"/>
              </w:rPr>
            </w:pPr>
            <w:r w:rsidRPr="00F245E6">
              <w:rPr>
                <w:rFonts w:cs="Calibri Light"/>
              </w:rPr>
              <w:t>mögl.</w:t>
            </w:r>
          </w:p>
          <w:p w14:paraId="68710202" w14:textId="77777777" w:rsidR="00B146FB" w:rsidRPr="00F245E6" w:rsidRDefault="00B146FB">
            <w:pPr>
              <w:jc w:val="center"/>
              <w:rPr>
                <w:rFonts w:cs="Calibri Light"/>
                <w:b/>
              </w:rPr>
            </w:pPr>
            <w:r w:rsidRPr="00F245E6">
              <w:rPr>
                <w:rFonts w:cs="Calibri Light"/>
                <w:b/>
              </w:rPr>
              <w:t>1 (M)</w:t>
            </w:r>
          </w:p>
        </w:tc>
        <w:tc>
          <w:tcPr>
            <w:tcW w:w="738" w:type="dxa"/>
            <w:vMerge w:val="restart"/>
            <w:tcBorders>
              <w:top w:val="single" w:sz="4" w:space="0" w:color="auto"/>
              <w:left w:val="single" w:sz="4" w:space="0" w:color="auto"/>
              <w:bottom w:val="single" w:sz="4" w:space="0" w:color="auto"/>
              <w:right w:val="single" w:sz="4" w:space="0" w:color="auto"/>
            </w:tcBorders>
          </w:tcPr>
          <w:p w14:paraId="5266F851" w14:textId="77777777" w:rsidR="00B146FB" w:rsidRPr="00F245E6" w:rsidRDefault="00B146FB">
            <w:pPr>
              <w:rPr>
                <w:rFonts w:cs="Calibri Light"/>
              </w:rPr>
            </w:pPr>
            <w:r w:rsidRPr="00F245E6">
              <w:rPr>
                <w:rFonts w:cs="Calibri Light"/>
              </w:rPr>
              <w:t>tats.</w:t>
            </w:r>
          </w:p>
          <w:p w14:paraId="5351235A" w14:textId="77777777" w:rsidR="00B146FB" w:rsidRPr="00F245E6" w:rsidRDefault="00B146FB">
            <w:pPr>
              <w:jc w:val="center"/>
              <w:rPr>
                <w:rFonts w:cs="Calibri Light"/>
                <w:b/>
              </w:rPr>
            </w:pPr>
          </w:p>
        </w:tc>
      </w:tr>
      <w:tr w:rsidR="00B146FB" w:rsidRPr="00F245E6" w14:paraId="52E2C920" w14:textId="77777777" w:rsidTr="00B07D55">
        <w:tc>
          <w:tcPr>
            <w:tcW w:w="988" w:type="dxa"/>
            <w:tcBorders>
              <w:top w:val="single" w:sz="4" w:space="0" w:color="auto"/>
              <w:left w:val="single" w:sz="4" w:space="0" w:color="auto"/>
              <w:bottom w:val="single" w:sz="4" w:space="0" w:color="auto"/>
              <w:right w:val="single" w:sz="4" w:space="0" w:color="auto"/>
            </w:tcBorders>
          </w:tcPr>
          <w:p w14:paraId="4AA336B5" w14:textId="77777777" w:rsidR="00B146FB" w:rsidRPr="00F245E6" w:rsidRDefault="00B146FB">
            <w:pPr>
              <w:rPr>
                <w:rFonts w:cs="Calibri Light"/>
                <w:color w:val="C00000"/>
              </w:rPr>
            </w:pPr>
          </w:p>
        </w:tc>
        <w:tc>
          <w:tcPr>
            <w:tcW w:w="6823" w:type="dxa"/>
            <w:tcBorders>
              <w:right w:val="single" w:sz="4" w:space="0" w:color="auto"/>
            </w:tcBorders>
            <w:vAlign w:val="center"/>
            <w:hideMark/>
          </w:tcPr>
          <w:p w14:paraId="7276AC1F" w14:textId="77777777" w:rsidR="00B146FB" w:rsidRPr="00F245E6" w:rsidRDefault="00B146FB">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4DB61074" w14:textId="77777777" w:rsidR="00B146FB" w:rsidRPr="00F245E6" w:rsidRDefault="00B146F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CA22142" w14:textId="77777777" w:rsidR="00B146FB" w:rsidRPr="00F245E6" w:rsidRDefault="00B146FB">
            <w:pPr>
              <w:rPr>
                <w:rFonts w:cs="Calibri Light"/>
                <w:b/>
              </w:rPr>
            </w:pPr>
          </w:p>
        </w:tc>
      </w:tr>
    </w:tbl>
    <w:p w14:paraId="614ABCE5"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3"/>
        <w:gridCol w:w="6836"/>
        <w:gridCol w:w="734"/>
        <w:gridCol w:w="734"/>
      </w:tblGrid>
      <w:tr w:rsidR="00D94C7A" w:rsidRPr="00F245E6" w14:paraId="337B1367" w14:textId="77777777" w:rsidTr="00B07D55">
        <w:tc>
          <w:tcPr>
            <w:tcW w:w="983" w:type="dxa"/>
            <w:vMerge w:val="restart"/>
            <w:tcBorders>
              <w:top w:val="single" w:sz="4" w:space="0" w:color="auto"/>
              <w:left w:val="single" w:sz="4" w:space="0" w:color="auto"/>
              <w:bottom w:val="single" w:sz="4" w:space="0" w:color="auto"/>
              <w:right w:val="single" w:sz="4" w:space="0" w:color="auto"/>
            </w:tcBorders>
            <w:hideMark/>
          </w:tcPr>
          <w:p w14:paraId="0B3D8917" w14:textId="77777777" w:rsidR="00D94C7A" w:rsidRPr="00F245E6" w:rsidRDefault="00D94C7A">
            <w:pPr>
              <w:rPr>
                <w:rFonts w:cs="Calibri Light"/>
              </w:rPr>
            </w:pPr>
            <w:r w:rsidRPr="00F245E6">
              <w:rPr>
                <w:rFonts w:cs="Calibri Light"/>
              </w:rPr>
              <w:t>A.1.3.c</w:t>
            </w:r>
          </w:p>
        </w:tc>
        <w:tc>
          <w:tcPr>
            <w:tcW w:w="6836" w:type="dxa"/>
            <w:tcBorders>
              <w:top w:val="single" w:sz="4" w:space="0" w:color="auto"/>
              <w:left w:val="single" w:sz="4" w:space="0" w:color="auto"/>
              <w:bottom w:val="single" w:sz="4" w:space="0" w:color="auto"/>
              <w:right w:val="single" w:sz="4" w:space="0" w:color="auto"/>
            </w:tcBorders>
            <w:hideMark/>
          </w:tcPr>
          <w:p w14:paraId="52C10069" w14:textId="77777777" w:rsidR="00D94C7A" w:rsidRPr="00F245E6" w:rsidRDefault="00D94C7A">
            <w:pPr>
              <w:rPr>
                <w:rFonts w:cs="Calibri Light"/>
              </w:rPr>
            </w:pPr>
            <w:r w:rsidRPr="00F245E6">
              <w:rPr>
                <w:rFonts w:cs="Calibri Light"/>
              </w:rPr>
              <w:t>Sind die allgemeinen Entwicklungsziele in einem Gesamtkonzept niedergeschrieben (nicht älter als 10 Jahre)?</w:t>
            </w:r>
          </w:p>
          <w:p w14:paraId="513999CE" w14:textId="77777777" w:rsidR="00D94C7A" w:rsidRPr="00F245E6" w:rsidRDefault="00D94C7A">
            <w:pPr>
              <w:rPr>
                <w:rFonts w:cs="Calibri Light"/>
              </w:rPr>
            </w:pPr>
            <w:r w:rsidRPr="00F245E6">
              <w:rPr>
                <w:rFonts w:cs="Calibri Light"/>
              </w:rPr>
              <w:t>(Ja = 1 Punkt)</w:t>
            </w:r>
          </w:p>
        </w:tc>
        <w:tc>
          <w:tcPr>
            <w:tcW w:w="734" w:type="dxa"/>
            <w:vMerge w:val="restart"/>
            <w:tcBorders>
              <w:top w:val="single" w:sz="4" w:space="0" w:color="auto"/>
              <w:left w:val="single" w:sz="4" w:space="0" w:color="auto"/>
              <w:bottom w:val="single" w:sz="4" w:space="0" w:color="auto"/>
              <w:right w:val="single" w:sz="4" w:space="0" w:color="auto"/>
            </w:tcBorders>
            <w:hideMark/>
          </w:tcPr>
          <w:p w14:paraId="29CE4FA0" w14:textId="77777777" w:rsidR="00D94C7A" w:rsidRPr="00F245E6" w:rsidRDefault="00D94C7A">
            <w:pPr>
              <w:rPr>
                <w:rFonts w:cs="Calibri Light"/>
              </w:rPr>
            </w:pPr>
            <w:r w:rsidRPr="00F245E6">
              <w:rPr>
                <w:rFonts w:cs="Calibri Light"/>
              </w:rPr>
              <w:t>mögl.</w:t>
            </w:r>
          </w:p>
          <w:p w14:paraId="6AD17428" w14:textId="77777777" w:rsidR="00D94C7A" w:rsidRPr="00F245E6" w:rsidRDefault="00D94C7A">
            <w:pPr>
              <w:jc w:val="center"/>
              <w:rPr>
                <w:rFonts w:cs="Calibri Light"/>
                <w:b/>
              </w:rPr>
            </w:pPr>
            <w:r w:rsidRPr="00F245E6">
              <w:rPr>
                <w:rFonts w:cs="Calibri Light"/>
                <w:b/>
              </w:rPr>
              <w:t>1 (K)</w:t>
            </w:r>
          </w:p>
        </w:tc>
        <w:tc>
          <w:tcPr>
            <w:tcW w:w="734" w:type="dxa"/>
            <w:vMerge w:val="restart"/>
            <w:tcBorders>
              <w:top w:val="single" w:sz="4" w:space="0" w:color="auto"/>
              <w:left w:val="single" w:sz="4" w:space="0" w:color="auto"/>
              <w:bottom w:val="single" w:sz="4" w:space="0" w:color="auto"/>
              <w:right w:val="single" w:sz="4" w:space="0" w:color="auto"/>
            </w:tcBorders>
          </w:tcPr>
          <w:p w14:paraId="006203DE" w14:textId="77777777" w:rsidR="00D94C7A" w:rsidRPr="00F245E6" w:rsidRDefault="00D94C7A">
            <w:pPr>
              <w:rPr>
                <w:rFonts w:cs="Calibri Light"/>
              </w:rPr>
            </w:pPr>
            <w:r w:rsidRPr="00F245E6">
              <w:rPr>
                <w:rFonts w:cs="Calibri Light"/>
              </w:rPr>
              <w:t>tats.</w:t>
            </w:r>
          </w:p>
          <w:p w14:paraId="4B3B0D53" w14:textId="77777777" w:rsidR="00D94C7A" w:rsidRPr="00F245E6" w:rsidRDefault="00D94C7A">
            <w:pPr>
              <w:jc w:val="center"/>
              <w:rPr>
                <w:rFonts w:cs="Calibri Light"/>
                <w:b/>
              </w:rPr>
            </w:pPr>
          </w:p>
        </w:tc>
      </w:tr>
      <w:tr w:rsidR="00D94C7A" w:rsidRPr="00F245E6" w14:paraId="4B310583" w14:textId="77777777" w:rsidTr="00B07D55">
        <w:tc>
          <w:tcPr>
            <w:tcW w:w="983" w:type="dxa"/>
            <w:vMerge/>
            <w:tcBorders>
              <w:top w:val="single" w:sz="4" w:space="0" w:color="auto"/>
              <w:left w:val="single" w:sz="4" w:space="0" w:color="auto"/>
              <w:bottom w:val="single" w:sz="4" w:space="0" w:color="auto"/>
              <w:right w:val="single" w:sz="4" w:space="0" w:color="auto"/>
            </w:tcBorders>
            <w:vAlign w:val="center"/>
            <w:hideMark/>
          </w:tcPr>
          <w:p w14:paraId="13A42E03" w14:textId="77777777" w:rsidR="00D94C7A" w:rsidRPr="00F245E6" w:rsidRDefault="00D94C7A">
            <w:pPr>
              <w:rPr>
                <w:rFonts w:cs="Calibri Light"/>
              </w:rPr>
            </w:pPr>
          </w:p>
        </w:tc>
        <w:tc>
          <w:tcPr>
            <w:tcW w:w="6836" w:type="dxa"/>
            <w:tcBorders>
              <w:top w:val="single" w:sz="4" w:space="0" w:color="auto"/>
              <w:left w:val="single" w:sz="4" w:space="0" w:color="auto"/>
              <w:bottom w:val="single" w:sz="4" w:space="0" w:color="auto"/>
              <w:right w:val="single" w:sz="4" w:space="0" w:color="auto"/>
            </w:tcBorders>
          </w:tcPr>
          <w:p w14:paraId="1C85E988" w14:textId="77777777" w:rsidR="00D94C7A" w:rsidRPr="00F245E6" w:rsidRDefault="00D94C7A">
            <w:pPr>
              <w:rPr>
                <w:rFonts w:cs="Calibri Light"/>
                <w:color w:val="C00000"/>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585CC1F9" w14:textId="77777777" w:rsidR="00D94C7A" w:rsidRPr="00F245E6" w:rsidRDefault="00D94C7A">
            <w:pPr>
              <w:rPr>
                <w:rFonts w:cs="Calibri Light"/>
                <w:b/>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798A56CE" w14:textId="77777777" w:rsidR="00D94C7A" w:rsidRPr="00F245E6" w:rsidRDefault="00D94C7A">
            <w:pPr>
              <w:rPr>
                <w:rFonts w:cs="Calibri Light"/>
                <w:b/>
              </w:rPr>
            </w:pPr>
          </w:p>
        </w:tc>
      </w:tr>
    </w:tbl>
    <w:p w14:paraId="32AD42FD"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3"/>
        <w:gridCol w:w="6837"/>
        <w:gridCol w:w="733"/>
        <w:gridCol w:w="734"/>
      </w:tblGrid>
      <w:tr w:rsidR="00D94C7A" w:rsidRPr="00F245E6" w14:paraId="794B39D0" w14:textId="77777777" w:rsidTr="00B07D55">
        <w:tc>
          <w:tcPr>
            <w:tcW w:w="983" w:type="dxa"/>
            <w:vMerge w:val="restart"/>
            <w:tcBorders>
              <w:top w:val="single" w:sz="4" w:space="0" w:color="auto"/>
              <w:left w:val="single" w:sz="4" w:space="0" w:color="auto"/>
              <w:bottom w:val="single" w:sz="4" w:space="0" w:color="auto"/>
              <w:right w:val="single" w:sz="4" w:space="0" w:color="auto"/>
            </w:tcBorders>
            <w:hideMark/>
          </w:tcPr>
          <w:p w14:paraId="3BEFB9EE" w14:textId="77777777" w:rsidR="00D94C7A" w:rsidRPr="00F245E6" w:rsidRDefault="00D94C7A">
            <w:pPr>
              <w:rPr>
                <w:rFonts w:cs="Calibri Light"/>
              </w:rPr>
            </w:pPr>
            <w:r w:rsidRPr="00F245E6">
              <w:rPr>
                <w:rFonts w:cs="Calibri Light"/>
              </w:rPr>
              <w:t>A.1.3.d</w:t>
            </w:r>
          </w:p>
        </w:tc>
        <w:tc>
          <w:tcPr>
            <w:tcW w:w="6837" w:type="dxa"/>
            <w:tcBorders>
              <w:top w:val="single" w:sz="4" w:space="0" w:color="auto"/>
              <w:left w:val="single" w:sz="4" w:space="0" w:color="auto"/>
              <w:bottom w:val="single" w:sz="4" w:space="0" w:color="auto"/>
              <w:right w:val="single" w:sz="4" w:space="0" w:color="auto"/>
            </w:tcBorders>
            <w:hideMark/>
          </w:tcPr>
          <w:p w14:paraId="76BCA704" w14:textId="3F87B889" w:rsidR="00D94C7A" w:rsidRPr="00F245E6" w:rsidRDefault="00D94C7A">
            <w:pPr>
              <w:rPr>
                <w:rFonts w:cs="Calibri Light"/>
              </w:rPr>
            </w:pPr>
            <w:r w:rsidRPr="00F245E6">
              <w:rPr>
                <w:rFonts w:cs="Calibri Light"/>
              </w:rPr>
              <w:t xml:space="preserve">Nehmen die niedergeschriebenen Entwicklungsziele </w:t>
            </w:r>
            <w:r w:rsidR="001A393A">
              <w:rPr>
                <w:rFonts w:cs="Calibri Light"/>
              </w:rPr>
              <w:t>B</w:t>
            </w:r>
            <w:r w:rsidR="001A393A" w:rsidRPr="00F245E6">
              <w:rPr>
                <w:rFonts w:cs="Calibri Light"/>
              </w:rPr>
              <w:t>ezug</w:t>
            </w:r>
            <w:r w:rsidRPr="00F245E6">
              <w:rPr>
                <w:rFonts w:cs="Calibri Light"/>
              </w:rPr>
              <w:t xml:space="preserve"> auf die 3 von der Gemeinde genannten Herausforderungen (siehe A.1.1.a)?</w:t>
            </w:r>
          </w:p>
          <w:p w14:paraId="3E603033" w14:textId="77777777" w:rsidR="00D94C7A" w:rsidRPr="00F245E6" w:rsidRDefault="00D94C7A">
            <w:pPr>
              <w:rPr>
                <w:rFonts w:cs="Calibri Light"/>
              </w:rPr>
            </w:pPr>
            <w:r w:rsidRPr="00F245E6">
              <w:rPr>
                <w:rFonts w:cs="Calibri Light"/>
              </w:rPr>
              <w:t>(3-7=1 Punkt, 8-10=2 Punkte)</w:t>
            </w:r>
          </w:p>
        </w:tc>
        <w:tc>
          <w:tcPr>
            <w:tcW w:w="733" w:type="dxa"/>
            <w:vMerge w:val="restart"/>
            <w:tcBorders>
              <w:top w:val="single" w:sz="4" w:space="0" w:color="auto"/>
              <w:left w:val="single" w:sz="4" w:space="0" w:color="auto"/>
              <w:bottom w:val="single" w:sz="4" w:space="0" w:color="auto"/>
              <w:right w:val="single" w:sz="4" w:space="0" w:color="auto"/>
            </w:tcBorders>
            <w:hideMark/>
          </w:tcPr>
          <w:p w14:paraId="0B25F62A" w14:textId="77777777" w:rsidR="00D94C7A" w:rsidRPr="00F245E6" w:rsidRDefault="00D94C7A">
            <w:pPr>
              <w:rPr>
                <w:rFonts w:cs="Calibri Light"/>
              </w:rPr>
            </w:pPr>
            <w:r w:rsidRPr="00F245E6">
              <w:rPr>
                <w:rFonts w:cs="Calibri Light"/>
              </w:rPr>
              <w:t>mögl.</w:t>
            </w:r>
          </w:p>
          <w:p w14:paraId="4A61505F" w14:textId="77777777" w:rsidR="00D94C7A" w:rsidRPr="00F245E6" w:rsidRDefault="00D94C7A">
            <w:pPr>
              <w:jc w:val="center"/>
              <w:rPr>
                <w:rFonts w:cs="Calibri Light"/>
                <w:b/>
              </w:rPr>
            </w:pPr>
            <w:r w:rsidRPr="00F245E6">
              <w:rPr>
                <w:rFonts w:cs="Calibri Light"/>
                <w:b/>
              </w:rPr>
              <w:t>2 (K)</w:t>
            </w:r>
          </w:p>
        </w:tc>
        <w:tc>
          <w:tcPr>
            <w:tcW w:w="734" w:type="dxa"/>
            <w:vMerge w:val="restart"/>
            <w:tcBorders>
              <w:top w:val="single" w:sz="4" w:space="0" w:color="auto"/>
              <w:left w:val="single" w:sz="4" w:space="0" w:color="auto"/>
              <w:bottom w:val="single" w:sz="4" w:space="0" w:color="auto"/>
              <w:right w:val="single" w:sz="4" w:space="0" w:color="auto"/>
            </w:tcBorders>
          </w:tcPr>
          <w:p w14:paraId="12551F50" w14:textId="77777777" w:rsidR="00D94C7A" w:rsidRPr="00F245E6" w:rsidRDefault="00D94C7A">
            <w:pPr>
              <w:rPr>
                <w:rFonts w:cs="Calibri Light"/>
              </w:rPr>
            </w:pPr>
            <w:r w:rsidRPr="00F245E6">
              <w:rPr>
                <w:rFonts w:cs="Calibri Light"/>
              </w:rPr>
              <w:t>tats.</w:t>
            </w:r>
          </w:p>
          <w:p w14:paraId="669EE886" w14:textId="77777777" w:rsidR="00D94C7A" w:rsidRPr="00F245E6" w:rsidRDefault="00D94C7A">
            <w:pPr>
              <w:jc w:val="center"/>
              <w:rPr>
                <w:rFonts w:cs="Calibri Light"/>
                <w:b/>
              </w:rPr>
            </w:pPr>
          </w:p>
        </w:tc>
      </w:tr>
      <w:tr w:rsidR="00D94C7A" w:rsidRPr="00F245E6" w14:paraId="2F993A6C" w14:textId="77777777" w:rsidTr="00B07D55">
        <w:tc>
          <w:tcPr>
            <w:tcW w:w="983" w:type="dxa"/>
            <w:vMerge/>
            <w:tcBorders>
              <w:top w:val="single" w:sz="4" w:space="0" w:color="auto"/>
              <w:left w:val="single" w:sz="4" w:space="0" w:color="auto"/>
              <w:bottom w:val="single" w:sz="4" w:space="0" w:color="auto"/>
              <w:right w:val="single" w:sz="4" w:space="0" w:color="auto"/>
            </w:tcBorders>
            <w:vAlign w:val="center"/>
            <w:hideMark/>
          </w:tcPr>
          <w:p w14:paraId="55F5D84C" w14:textId="77777777" w:rsidR="00D94C7A" w:rsidRPr="00F245E6" w:rsidRDefault="00D94C7A">
            <w:pPr>
              <w:rPr>
                <w:rFonts w:cs="Calibri Light"/>
              </w:rPr>
            </w:pPr>
          </w:p>
        </w:tc>
        <w:tc>
          <w:tcPr>
            <w:tcW w:w="6837" w:type="dxa"/>
            <w:tcBorders>
              <w:top w:val="single" w:sz="4" w:space="0" w:color="auto"/>
              <w:left w:val="single" w:sz="4" w:space="0" w:color="auto"/>
              <w:bottom w:val="single" w:sz="4" w:space="0" w:color="auto"/>
              <w:right w:val="single" w:sz="4" w:space="0" w:color="auto"/>
            </w:tcBorders>
          </w:tcPr>
          <w:p w14:paraId="5377BFA3" w14:textId="77777777" w:rsidR="00D94C7A" w:rsidRPr="00F245E6" w:rsidRDefault="00D94C7A">
            <w:pPr>
              <w:rPr>
                <w:rFonts w:cs="Calibri Light"/>
                <w:color w:val="C00000"/>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33FFBCDD" w14:textId="77777777" w:rsidR="00D94C7A" w:rsidRPr="00F245E6" w:rsidRDefault="00D94C7A">
            <w:pPr>
              <w:rPr>
                <w:rFonts w:cs="Calibri Light"/>
                <w:b/>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74FD2C4B" w14:textId="77777777" w:rsidR="00D94C7A" w:rsidRPr="00F245E6" w:rsidRDefault="00D94C7A">
            <w:pPr>
              <w:rPr>
                <w:rFonts w:cs="Calibri Light"/>
                <w:b/>
              </w:rPr>
            </w:pPr>
          </w:p>
        </w:tc>
      </w:tr>
    </w:tbl>
    <w:p w14:paraId="246320C5"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8"/>
        <w:gridCol w:w="735"/>
        <w:gridCol w:w="736"/>
      </w:tblGrid>
      <w:tr w:rsidR="00B146FB" w:rsidRPr="00F245E6" w14:paraId="61660C02"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09ECEFC0" w14:textId="77777777" w:rsidR="00B146FB" w:rsidRPr="00F245E6" w:rsidRDefault="00B146FB">
            <w:pPr>
              <w:rPr>
                <w:rFonts w:cs="Calibri Light"/>
              </w:rPr>
            </w:pPr>
            <w:r w:rsidRPr="00F245E6">
              <w:rPr>
                <w:rFonts w:cs="Calibri Light"/>
              </w:rPr>
              <w:t>A.1.3.e</w:t>
            </w:r>
          </w:p>
        </w:tc>
        <w:tc>
          <w:tcPr>
            <w:tcW w:w="6828" w:type="dxa"/>
            <w:tcBorders>
              <w:top w:val="single" w:sz="4" w:space="0" w:color="auto"/>
              <w:left w:val="single" w:sz="4" w:space="0" w:color="auto"/>
              <w:bottom w:val="single" w:sz="4" w:space="0" w:color="auto"/>
              <w:right w:val="single" w:sz="4" w:space="0" w:color="auto"/>
            </w:tcBorders>
            <w:hideMark/>
          </w:tcPr>
          <w:p w14:paraId="61B6457B" w14:textId="44B64281" w:rsidR="00B146FB" w:rsidRPr="00F245E6" w:rsidRDefault="00B146FB">
            <w:pPr>
              <w:rPr>
                <w:rFonts w:cs="Calibri Light"/>
              </w:rPr>
            </w:pPr>
            <w:r w:rsidRPr="00F245E6">
              <w:rPr>
                <w:rFonts w:cs="Calibri Light"/>
              </w:rPr>
              <w:t xml:space="preserve">Wie sehr nehmen die niedergeschriebenen Entwicklungsziele (siehe A.1.3.c) </w:t>
            </w:r>
            <w:r w:rsidR="001A393A" w:rsidRPr="00F245E6">
              <w:rPr>
                <w:rFonts w:cs="Calibri Light"/>
              </w:rPr>
              <w:t>Bezug</w:t>
            </w:r>
            <w:r w:rsidRPr="00F245E6">
              <w:rPr>
                <w:rFonts w:cs="Calibri Light"/>
              </w:rPr>
              <w:t xml:space="preserve"> auf die Herausforderung Klimawandel?</w:t>
            </w:r>
          </w:p>
          <w:p w14:paraId="28946A62" w14:textId="77777777" w:rsidR="00B146FB" w:rsidRPr="00F245E6" w:rsidRDefault="00B146FB">
            <w:pPr>
              <w:rPr>
                <w:rFonts w:cs="Calibri Light"/>
              </w:rPr>
            </w:pPr>
            <w:r w:rsidRPr="00F245E6">
              <w:rPr>
                <w:rFonts w:cs="Calibri Light"/>
              </w:rPr>
              <w:t>(3-7=1 Punkt, 8-10=2 Punkte)</w:t>
            </w:r>
          </w:p>
        </w:tc>
        <w:tc>
          <w:tcPr>
            <w:tcW w:w="735" w:type="dxa"/>
            <w:vMerge w:val="restart"/>
            <w:tcBorders>
              <w:top w:val="single" w:sz="4" w:space="0" w:color="auto"/>
              <w:left w:val="single" w:sz="4" w:space="0" w:color="auto"/>
              <w:right w:val="single" w:sz="4" w:space="0" w:color="auto"/>
            </w:tcBorders>
            <w:hideMark/>
          </w:tcPr>
          <w:p w14:paraId="60C1FE40" w14:textId="77777777" w:rsidR="00B146FB" w:rsidRPr="00F245E6" w:rsidRDefault="00B146FB">
            <w:pPr>
              <w:rPr>
                <w:rFonts w:cs="Calibri Light"/>
              </w:rPr>
            </w:pPr>
            <w:r w:rsidRPr="00F245E6">
              <w:rPr>
                <w:rFonts w:cs="Calibri Light"/>
              </w:rPr>
              <w:t>mögl.</w:t>
            </w:r>
          </w:p>
          <w:p w14:paraId="0D43D67D" w14:textId="77777777" w:rsidR="00B146FB" w:rsidRPr="00F245E6" w:rsidRDefault="00B146FB">
            <w:pPr>
              <w:jc w:val="center"/>
              <w:rPr>
                <w:rFonts w:cs="Calibri Light"/>
                <w:b/>
              </w:rPr>
            </w:pPr>
            <w:r w:rsidRPr="00F245E6">
              <w:rPr>
                <w:rFonts w:cs="Calibri Light"/>
                <w:b/>
              </w:rPr>
              <w:t>2 (K)</w:t>
            </w:r>
          </w:p>
        </w:tc>
        <w:tc>
          <w:tcPr>
            <w:tcW w:w="736" w:type="dxa"/>
            <w:vMerge w:val="restart"/>
            <w:tcBorders>
              <w:top w:val="single" w:sz="4" w:space="0" w:color="auto"/>
              <w:left w:val="single" w:sz="4" w:space="0" w:color="auto"/>
              <w:bottom w:val="single" w:sz="4" w:space="0" w:color="auto"/>
              <w:right w:val="single" w:sz="4" w:space="0" w:color="auto"/>
            </w:tcBorders>
          </w:tcPr>
          <w:p w14:paraId="7E8828D6" w14:textId="77777777" w:rsidR="00B146FB" w:rsidRPr="00F245E6" w:rsidRDefault="00B146FB">
            <w:pPr>
              <w:rPr>
                <w:rFonts w:cs="Calibri Light"/>
              </w:rPr>
            </w:pPr>
            <w:r w:rsidRPr="00F245E6">
              <w:rPr>
                <w:rFonts w:cs="Calibri Light"/>
              </w:rPr>
              <w:t>tats.</w:t>
            </w:r>
          </w:p>
          <w:p w14:paraId="4893991F" w14:textId="77777777" w:rsidR="00B146FB" w:rsidRPr="00F245E6" w:rsidRDefault="00B146FB">
            <w:pPr>
              <w:jc w:val="center"/>
              <w:rPr>
                <w:rFonts w:cs="Calibri Light"/>
                <w:b/>
              </w:rPr>
            </w:pPr>
          </w:p>
        </w:tc>
      </w:tr>
      <w:tr w:rsidR="00B146FB" w:rsidRPr="00F245E6" w14:paraId="38276F2E" w14:textId="77777777" w:rsidTr="00B07D55">
        <w:tc>
          <w:tcPr>
            <w:tcW w:w="988" w:type="dxa"/>
            <w:tcBorders>
              <w:top w:val="single" w:sz="4" w:space="0" w:color="auto"/>
              <w:left w:val="single" w:sz="4" w:space="0" w:color="auto"/>
              <w:bottom w:val="single" w:sz="4" w:space="0" w:color="auto"/>
              <w:right w:val="single" w:sz="4" w:space="0" w:color="auto"/>
            </w:tcBorders>
          </w:tcPr>
          <w:p w14:paraId="22E78916" w14:textId="77777777" w:rsidR="00B146FB" w:rsidRPr="00F245E6" w:rsidRDefault="00B146FB">
            <w:pPr>
              <w:rPr>
                <w:rFonts w:cs="Calibri Light"/>
                <w:color w:val="C00000"/>
              </w:rPr>
            </w:pPr>
          </w:p>
        </w:tc>
        <w:tc>
          <w:tcPr>
            <w:tcW w:w="6828" w:type="dxa"/>
            <w:tcBorders>
              <w:right w:val="single" w:sz="4" w:space="0" w:color="auto"/>
            </w:tcBorders>
            <w:vAlign w:val="center"/>
            <w:hideMark/>
          </w:tcPr>
          <w:p w14:paraId="2782DB19" w14:textId="77777777" w:rsidR="00B146FB" w:rsidRPr="00F245E6" w:rsidRDefault="00B146F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621C1A35" w14:textId="77777777" w:rsidR="00B146FB" w:rsidRPr="00F245E6" w:rsidRDefault="00B146F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B265212" w14:textId="77777777" w:rsidR="00B146FB" w:rsidRPr="00F245E6" w:rsidRDefault="00B146FB">
            <w:pPr>
              <w:rPr>
                <w:rFonts w:cs="Calibri Light"/>
                <w:b/>
              </w:rPr>
            </w:pPr>
          </w:p>
        </w:tc>
      </w:tr>
    </w:tbl>
    <w:p w14:paraId="5BE10E40"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9"/>
        <w:gridCol w:w="735"/>
        <w:gridCol w:w="735"/>
      </w:tblGrid>
      <w:tr w:rsidR="00B146FB" w:rsidRPr="00F245E6" w14:paraId="1DC556F1"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63ECA595" w14:textId="77777777" w:rsidR="00B146FB" w:rsidRPr="00F245E6" w:rsidRDefault="00B146FB">
            <w:pPr>
              <w:rPr>
                <w:rFonts w:cs="Calibri Light"/>
              </w:rPr>
            </w:pPr>
            <w:r w:rsidRPr="00F245E6">
              <w:rPr>
                <w:rFonts w:cs="Calibri Light"/>
              </w:rPr>
              <w:t>A.1.3.f</w:t>
            </w:r>
          </w:p>
        </w:tc>
        <w:tc>
          <w:tcPr>
            <w:tcW w:w="6829" w:type="dxa"/>
            <w:tcBorders>
              <w:top w:val="single" w:sz="4" w:space="0" w:color="auto"/>
              <w:left w:val="single" w:sz="4" w:space="0" w:color="auto"/>
              <w:bottom w:val="single" w:sz="4" w:space="0" w:color="auto"/>
              <w:right w:val="single" w:sz="4" w:space="0" w:color="auto"/>
            </w:tcBorders>
            <w:hideMark/>
          </w:tcPr>
          <w:p w14:paraId="08993A65" w14:textId="79E57110" w:rsidR="00B146FB" w:rsidRPr="00F245E6" w:rsidRDefault="00B146FB">
            <w:pPr>
              <w:rPr>
                <w:rFonts w:cs="Calibri Light"/>
              </w:rPr>
            </w:pPr>
            <w:r w:rsidRPr="00F245E6">
              <w:rPr>
                <w:rFonts w:cs="Calibri Light"/>
              </w:rPr>
              <w:t xml:space="preserve">Wie sehr nehmen die niedergeschriebenen Entwicklungsziele (siehe A.1.3.c) </w:t>
            </w:r>
            <w:r w:rsidR="001A393A" w:rsidRPr="00F245E6">
              <w:rPr>
                <w:rFonts w:cs="Calibri Light"/>
              </w:rPr>
              <w:t>Bezug</w:t>
            </w:r>
            <w:r w:rsidRPr="00F245E6">
              <w:rPr>
                <w:rFonts w:cs="Calibri Light"/>
              </w:rPr>
              <w:t xml:space="preserve"> auf die Herausforderung Ressourcenknappheit?</w:t>
            </w:r>
          </w:p>
          <w:p w14:paraId="7961F26E" w14:textId="77777777" w:rsidR="00B146FB" w:rsidRPr="00F245E6" w:rsidRDefault="00B146FB">
            <w:pPr>
              <w:rPr>
                <w:rFonts w:cs="Calibri Light"/>
              </w:rPr>
            </w:pPr>
            <w:r w:rsidRPr="00F245E6">
              <w:rPr>
                <w:rFonts w:cs="Calibri Light"/>
              </w:rPr>
              <w:lastRenderedPageBreak/>
              <w:t>(3-7=1 Punkt, 8-10=2 Punkte)</w:t>
            </w:r>
          </w:p>
        </w:tc>
        <w:tc>
          <w:tcPr>
            <w:tcW w:w="735" w:type="dxa"/>
            <w:vMerge w:val="restart"/>
            <w:tcBorders>
              <w:top w:val="single" w:sz="4" w:space="0" w:color="auto"/>
              <w:left w:val="single" w:sz="4" w:space="0" w:color="auto"/>
              <w:right w:val="single" w:sz="4" w:space="0" w:color="auto"/>
            </w:tcBorders>
            <w:hideMark/>
          </w:tcPr>
          <w:p w14:paraId="3D9E5993" w14:textId="77777777" w:rsidR="00B146FB" w:rsidRPr="00F245E6" w:rsidRDefault="00B146FB">
            <w:pPr>
              <w:rPr>
                <w:rFonts w:cs="Calibri Light"/>
              </w:rPr>
            </w:pPr>
            <w:r w:rsidRPr="00F245E6">
              <w:rPr>
                <w:rFonts w:cs="Calibri Light"/>
              </w:rPr>
              <w:lastRenderedPageBreak/>
              <w:t>mögl.</w:t>
            </w:r>
          </w:p>
          <w:p w14:paraId="7EDF40BA" w14:textId="77777777" w:rsidR="00B146FB" w:rsidRPr="00F245E6" w:rsidRDefault="00B146FB">
            <w:pPr>
              <w:jc w:val="center"/>
              <w:rPr>
                <w:rFonts w:cs="Calibri Light"/>
                <w:b/>
              </w:rPr>
            </w:pPr>
            <w:r w:rsidRPr="00F245E6">
              <w:rPr>
                <w:rFonts w:cs="Calibri Light"/>
                <w:b/>
              </w:rPr>
              <w:t>2 (K)</w:t>
            </w:r>
          </w:p>
        </w:tc>
        <w:tc>
          <w:tcPr>
            <w:tcW w:w="735" w:type="dxa"/>
            <w:vMerge w:val="restart"/>
            <w:tcBorders>
              <w:top w:val="single" w:sz="4" w:space="0" w:color="auto"/>
              <w:left w:val="single" w:sz="4" w:space="0" w:color="auto"/>
              <w:bottom w:val="single" w:sz="4" w:space="0" w:color="auto"/>
              <w:right w:val="single" w:sz="4" w:space="0" w:color="auto"/>
            </w:tcBorders>
          </w:tcPr>
          <w:p w14:paraId="55C32817" w14:textId="77777777" w:rsidR="00B146FB" w:rsidRPr="00F245E6" w:rsidRDefault="00B146FB">
            <w:pPr>
              <w:rPr>
                <w:rFonts w:cs="Calibri Light"/>
              </w:rPr>
            </w:pPr>
            <w:r w:rsidRPr="00F245E6">
              <w:rPr>
                <w:rFonts w:cs="Calibri Light"/>
              </w:rPr>
              <w:t>tats.</w:t>
            </w:r>
          </w:p>
          <w:p w14:paraId="3AE5D266" w14:textId="77777777" w:rsidR="00B146FB" w:rsidRPr="00F245E6" w:rsidRDefault="00B146FB">
            <w:pPr>
              <w:jc w:val="center"/>
              <w:rPr>
                <w:rFonts w:cs="Calibri Light"/>
                <w:b/>
              </w:rPr>
            </w:pPr>
          </w:p>
        </w:tc>
      </w:tr>
      <w:tr w:rsidR="00B146FB" w:rsidRPr="00F245E6" w14:paraId="34B83D4B" w14:textId="77777777" w:rsidTr="00B07D55">
        <w:tc>
          <w:tcPr>
            <w:tcW w:w="988" w:type="dxa"/>
            <w:tcBorders>
              <w:top w:val="single" w:sz="4" w:space="0" w:color="auto"/>
              <w:left w:val="single" w:sz="4" w:space="0" w:color="auto"/>
              <w:bottom w:val="single" w:sz="4" w:space="0" w:color="auto"/>
              <w:right w:val="single" w:sz="4" w:space="0" w:color="auto"/>
            </w:tcBorders>
          </w:tcPr>
          <w:p w14:paraId="36A524C2" w14:textId="77777777" w:rsidR="00B146FB" w:rsidRPr="00F245E6" w:rsidRDefault="00B146FB">
            <w:pPr>
              <w:rPr>
                <w:rFonts w:cs="Calibri Light"/>
                <w:color w:val="C00000"/>
              </w:rPr>
            </w:pPr>
          </w:p>
        </w:tc>
        <w:tc>
          <w:tcPr>
            <w:tcW w:w="6829" w:type="dxa"/>
            <w:tcBorders>
              <w:right w:val="single" w:sz="4" w:space="0" w:color="auto"/>
            </w:tcBorders>
            <w:vAlign w:val="center"/>
            <w:hideMark/>
          </w:tcPr>
          <w:p w14:paraId="787FEBB5" w14:textId="77777777" w:rsidR="00B146FB" w:rsidRPr="00F245E6" w:rsidRDefault="00B146F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5E8278A9" w14:textId="77777777" w:rsidR="00B146FB" w:rsidRPr="00F245E6" w:rsidRDefault="00B146FB">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4E5BD99D" w14:textId="77777777" w:rsidR="00B146FB" w:rsidRPr="00F245E6" w:rsidRDefault="00B146FB">
            <w:pPr>
              <w:rPr>
                <w:rFonts w:cs="Calibri Light"/>
                <w:b/>
              </w:rPr>
            </w:pPr>
          </w:p>
        </w:tc>
      </w:tr>
    </w:tbl>
    <w:p w14:paraId="1B14373F"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8"/>
        <w:gridCol w:w="735"/>
        <w:gridCol w:w="736"/>
      </w:tblGrid>
      <w:tr w:rsidR="00B146FB" w:rsidRPr="00F245E6" w14:paraId="6E41BB2C"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71982CEC" w14:textId="77777777" w:rsidR="00B146FB" w:rsidRPr="00F245E6" w:rsidRDefault="00B146FB">
            <w:pPr>
              <w:rPr>
                <w:rFonts w:cs="Calibri Light"/>
              </w:rPr>
            </w:pPr>
            <w:r w:rsidRPr="00F245E6">
              <w:rPr>
                <w:rFonts w:cs="Calibri Light"/>
              </w:rPr>
              <w:t>A.1.3.g</w:t>
            </w:r>
          </w:p>
        </w:tc>
        <w:tc>
          <w:tcPr>
            <w:tcW w:w="6828" w:type="dxa"/>
            <w:tcBorders>
              <w:top w:val="single" w:sz="4" w:space="0" w:color="auto"/>
              <w:left w:val="single" w:sz="4" w:space="0" w:color="auto"/>
              <w:bottom w:val="single" w:sz="4" w:space="0" w:color="auto"/>
              <w:right w:val="single" w:sz="4" w:space="0" w:color="auto"/>
            </w:tcBorders>
            <w:hideMark/>
          </w:tcPr>
          <w:p w14:paraId="76004D0C" w14:textId="20D7F827" w:rsidR="00B146FB" w:rsidRPr="00F245E6" w:rsidRDefault="00B146FB">
            <w:pPr>
              <w:rPr>
                <w:rFonts w:cs="Calibri Light"/>
              </w:rPr>
            </w:pPr>
            <w:r w:rsidRPr="00F245E6">
              <w:rPr>
                <w:rFonts w:cs="Calibri Light"/>
              </w:rPr>
              <w:t xml:space="preserve">Wie sehr nehmen die niedergeschriebenen Entwicklungsziele (siehe A.1.3.c) </w:t>
            </w:r>
            <w:r w:rsidR="001A393A" w:rsidRPr="00F245E6">
              <w:rPr>
                <w:rFonts w:cs="Calibri Light"/>
              </w:rPr>
              <w:t>Bezug</w:t>
            </w:r>
            <w:r w:rsidRPr="00F245E6">
              <w:rPr>
                <w:rFonts w:cs="Calibri Light"/>
              </w:rPr>
              <w:t xml:space="preserve"> auf die Herausforderung der Änderung der Gesellschaft?</w:t>
            </w:r>
          </w:p>
          <w:p w14:paraId="0498B42F" w14:textId="77777777" w:rsidR="00B146FB" w:rsidRPr="00F245E6" w:rsidRDefault="00B146FB">
            <w:pPr>
              <w:rPr>
                <w:rFonts w:cs="Calibri Light"/>
              </w:rPr>
            </w:pPr>
            <w:r w:rsidRPr="00F245E6">
              <w:rPr>
                <w:rFonts w:cs="Calibri Light"/>
              </w:rPr>
              <w:t>(3-7=1 Punkt, 8-10=2 Punkte)</w:t>
            </w:r>
          </w:p>
        </w:tc>
        <w:tc>
          <w:tcPr>
            <w:tcW w:w="735" w:type="dxa"/>
            <w:vMerge w:val="restart"/>
            <w:tcBorders>
              <w:top w:val="single" w:sz="4" w:space="0" w:color="auto"/>
              <w:left w:val="single" w:sz="4" w:space="0" w:color="auto"/>
              <w:right w:val="single" w:sz="4" w:space="0" w:color="auto"/>
            </w:tcBorders>
            <w:hideMark/>
          </w:tcPr>
          <w:p w14:paraId="7145150F" w14:textId="77777777" w:rsidR="00B146FB" w:rsidRPr="00F245E6" w:rsidRDefault="00B146FB">
            <w:pPr>
              <w:rPr>
                <w:rFonts w:cs="Calibri Light"/>
              </w:rPr>
            </w:pPr>
            <w:r w:rsidRPr="00F245E6">
              <w:rPr>
                <w:rFonts w:cs="Calibri Light"/>
              </w:rPr>
              <w:t>mögl.</w:t>
            </w:r>
          </w:p>
          <w:p w14:paraId="0245E42D" w14:textId="77777777" w:rsidR="00B146FB" w:rsidRPr="00F245E6" w:rsidRDefault="00B146FB">
            <w:pPr>
              <w:jc w:val="center"/>
              <w:rPr>
                <w:rFonts w:cs="Calibri Light"/>
                <w:b/>
              </w:rPr>
            </w:pPr>
            <w:r w:rsidRPr="00F245E6">
              <w:rPr>
                <w:rFonts w:cs="Calibri Light"/>
                <w:b/>
              </w:rPr>
              <w:t>2 (K)</w:t>
            </w:r>
          </w:p>
        </w:tc>
        <w:tc>
          <w:tcPr>
            <w:tcW w:w="736" w:type="dxa"/>
            <w:vMerge w:val="restart"/>
            <w:tcBorders>
              <w:top w:val="single" w:sz="4" w:space="0" w:color="auto"/>
              <w:left w:val="single" w:sz="4" w:space="0" w:color="auto"/>
              <w:bottom w:val="single" w:sz="4" w:space="0" w:color="auto"/>
              <w:right w:val="single" w:sz="4" w:space="0" w:color="auto"/>
            </w:tcBorders>
          </w:tcPr>
          <w:p w14:paraId="4E4F5269" w14:textId="77777777" w:rsidR="00B146FB" w:rsidRPr="00F245E6" w:rsidRDefault="00B146FB">
            <w:pPr>
              <w:rPr>
                <w:rFonts w:cs="Calibri Light"/>
              </w:rPr>
            </w:pPr>
            <w:r w:rsidRPr="00F245E6">
              <w:rPr>
                <w:rFonts w:cs="Calibri Light"/>
              </w:rPr>
              <w:t>tats.</w:t>
            </w:r>
          </w:p>
          <w:p w14:paraId="54196B99" w14:textId="77777777" w:rsidR="00B146FB" w:rsidRPr="00F245E6" w:rsidRDefault="00B146FB">
            <w:pPr>
              <w:jc w:val="center"/>
              <w:rPr>
                <w:rFonts w:cs="Calibri Light"/>
                <w:b/>
              </w:rPr>
            </w:pPr>
          </w:p>
        </w:tc>
      </w:tr>
      <w:tr w:rsidR="00B146FB" w:rsidRPr="00F245E6" w14:paraId="09BACC05" w14:textId="77777777" w:rsidTr="00B07D55">
        <w:tc>
          <w:tcPr>
            <w:tcW w:w="988" w:type="dxa"/>
            <w:tcBorders>
              <w:top w:val="single" w:sz="4" w:space="0" w:color="auto"/>
              <w:left w:val="single" w:sz="4" w:space="0" w:color="auto"/>
              <w:bottom w:val="single" w:sz="4" w:space="0" w:color="auto"/>
              <w:right w:val="single" w:sz="4" w:space="0" w:color="auto"/>
            </w:tcBorders>
          </w:tcPr>
          <w:p w14:paraId="6AB68B15" w14:textId="77777777" w:rsidR="00B146FB" w:rsidRPr="00F245E6" w:rsidRDefault="00B146FB">
            <w:pPr>
              <w:rPr>
                <w:rFonts w:cs="Calibri Light"/>
                <w:color w:val="C00000"/>
              </w:rPr>
            </w:pPr>
          </w:p>
        </w:tc>
        <w:tc>
          <w:tcPr>
            <w:tcW w:w="6828" w:type="dxa"/>
            <w:tcBorders>
              <w:right w:val="single" w:sz="4" w:space="0" w:color="auto"/>
            </w:tcBorders>
            <w:vAlign w:val="center"/>
            <w:hideMark/>
          </w:tcPr>
          <w:p w14:paraId="78028775" w14:textId="77777777" w:rsidR="00B146FB" w:rsidRPr="00F245E6" w:rsidRDefault="00B146F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141383C0" w14:textId="77777777" w:rsidR="00B146FB" w:rsidRPr="00F245E6" w:rsidRDefault="00B146F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2141F" w14:textId="77777777" w:rsidR="00B146FB" w:rsidRPr="00F245E6" w:rsidRDefault="00B146FB">
            <w:pPr>
              <w:rPr>
                <w:rFonts w:cs="Calibri Light"/>
                <w:b/>
              </w:rPr>
            </w:pPr>
          </w:p>
        </w:tc>
      </w:tr>
    </w:tbl>
    <w:p w14:paraId="5E319EBA"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B146FB" w:rsidRPr="00F245E6" w14:paraId="0A32C3B0"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30A32747" w14:textId="77777777" w:rsidR="00B146FB" w:rsidRPr="00F245E6" w:rsidRDefault="00B146FB">
            <w:pPr>
              <w:rPr>
                <w:rFonts w:cs="Calibri Light"/>
              </w:rPr>
            </w:pPr>
            <w:r w:rsidRPr="00F245E6">
              <w:rPr>
                <w:rFonts w:cs="Calibri Light"/>
              </w:rPr>
              <w:t>A.1.4.a</w:t>
            </w:r>
          </w:p>
        </w:tc>
        <w:tc>
          <w:tcPr>
            <w:tcW w:w="6826" w:type="dxa"/>
            <w:tcBorders>
              <w:top w:val="single" w:sz="4" w:space="0" w:color="auto"/>
              <w:left w:val="single" w:sz="4" w:space="0" w:color="auto"/>
              <w:bottom w:val="single" w:sz="4" w:space="0" w:color="auto"/>
              <w:right w:val="single" w:sz="4" w:space="0" w:color="auto"/>
            </w:tcBorders>
            <w:hideMark/>
          </w:tcPr>
          <w:p w14:paraId="7E26A33C" w14:textId="77777777" w:rsidR="00B146FB" w:rsidRPr="00F245E6" w:rsidRDefault="00B146FB">
            <w:pPr>
              <w:rPr>
                <w:rFonts w:cs="Calibri Light"/>
              </w:rPr>
            </w:pPr>
            <w:r w:rsidRPr="00F245E6">
              <w:rPr>
                <w:rFonts w:cs="Calibri Light"/>
              </w:rPr>
              <w:t>Wird in der Bearbeitung der langfristigen Herausforderungen die Zusammenarbeit mit der Landesregierung über das gesetzlich notwendige Maß hinaus gesucht? Wenn ja, in welchen Feldern?</w:t>
            </w:r>
          </w:p>
          <w:p w14:paraId="2B5129D6" w14:textId="77777777" w:rsidR="00B146FB" w:rsidRPr="00F245E6" w:rsidRDefault="00B146FB">
            <w:pPr>
              <w:rPr>
                <w:rFonts w:cs="Calibri Light"/>
              </w:rPr>
            </w:pPr>
            <w:r w:rsidRPr="00F245E6">
              <w:rPr>
                <w:rFonts w:cs="Calibri Light"/>
              </w:rPr>
              <w:t>(Ja + Anmerkung = 2 Punkte)</w:t>
            </w:r>
          </w:p>
        </w:tc>
        <w:tc>
          <w:tcPr>
            <w:tcW w:w="736" w:type="dxa"/>
            <w:vMerge w:val="restart"/>
            <w:tcBorders>
              <w:top w:val="single" w:sz="4" w:space="0" w:color="auto"/>
              <w:left w:val="single" w:sz="4" w:space="0" w:color="auto"/>
              <w:right w:val="single" w:sz="4" w:space="0" w:color="auto"/>
            </w:tcBorders>
            <w:hideMark/>
          </w:tcPr>
          <w:p w14:paraId="63BEC617" w14:textId="77777777" w:rsidR="00B146FB" w:rsidRPr="00F245E6" w:rsidRDefault="00B146FB">
            <w:pPr>
              <w:rPr>
                <w:rFonts w:cs="Calibri Light"/>
              </w:rPr>
            </w:pPr>
            <w:r w:rsidRPr="00F245E6">
              <w:rPr>
                <w:rFonts w:cs="Calibri Light"/>
              </w:rPr>
              <w:t>mögl.</w:t>
            </w:r>
          </w:p>
          <w:p w14:paraId="28C247E8" w14:textId="77777777" w:rsidR="00B146FB" w:rsidRPr="00F245E6" w:rsidRDefault="00B146FB">
            <w:pPr>
              <w:jc w:val="center"/>
              <w:rPr>
                <w:rFonts w:cs="Calibri Light"/>
                <w:b/>
              </w:rPr>
            </w:pPr>
            <w:r w:rsidRPr="00F245E6">
              <w:rPr>
                <w:rFonts w:cs="Calibri Light"/>
                <w:b/>
              </w:rPr>
              <w:t>2 (K)</w:t>
            </w:r>
          </w:p>
        </w:tc>
        <w:tc>
          <w:tcPr>
            <w:tcW w:w="737" w:type="dxa"/>
            <w:vMerge w:val="restart"/>
            <w:tcBorders>
              <w:top w:val="single" w:sz="4" w:space="0" w:color="auto"/>
              <w:left w:val="single" w:sz="4" w:space="0" w:color="auto"/>
              <w:bottom w:val="single" w:sz="4" w:space="0" w:color="auto"/>
              <w:right w:val="single" w:sz="4" w:space="0" w:color="auto"/>
            </w:tcBorders>
          </w:tcPr>
          <w:p w14:paraId="404D6A2B" w14:textId="77777777" w:rsidR="00B146FB" w:rsidRPr="00F245E6" w:rsidRDefault="00B146FB">
            <w:pPr>
              <w:rPr>
                <w:rFonts w:cs="Calibri Light"/>
              </w:rPr>
            </w:pPr>
            <w:r w:rsidRPr="00F245E6">
              <w:rPr>
                <w:rFonts w:cs="Calibri Light"/>
              </w:rPr>
              <w:t>tats.</w:t>
            </w:r>
          </w:p>
          <w:p w14:paraId="74EEDA1F" w14:textId="77777777" w:rsidR="00B146FB" w:rsidRPr="00F245E6" w:rsidRDefault="00B146FB">
            <w:pPr>
              <w:jc w:val="center"/>
              <w:rPr>
                <w:rFonts w:cs="Calibri Light"/>
                <w:b/>
              </w:rPr>
            </w:pPr>
          </w:p>
        </w:tc>
      </w:tr>
      <w:tr w:rsidR="00B146FB" w:rsidRPr="00F245E6" w14:paraId="2BB6AA3E" w14:textId="77777777" w:rsidTr="00B07D55">
        <w:tc>
          <w:tcPr>
            <w:tcW w:w="988" w:type="dxa"/>
            <w:tcBorders>
              <w:top w:val="single" w:sz="4" w:space="0" w:color="auto"/>
              <w:left w:val="single" w:sz="4" w:space="0" w:color="auto"/>
              <w:bottom w:val="single" w:sz="4" w:space="0" w:color="auto"/>
              <w:right w:val="single" w:sz="4" w:space="0" w:color="auto"/>
            </w:tcBorders>
          </w:tcPr>
          <w:p w14:paraId="5889E41E" w14:textId="77777777" w:rsidR="00B146FB" w:rsidRPr="00F245E6" w:rsidRDefault="00B146FB">
            <w:pPr>
              <w:rPr>
                <w:rFonts w:cs="Calibri Light"/>
                <w:color w:val="C00000"/>
              </w:rPr>
            </w:pPr>
          </w:p>
        </w:tc>
        <w:tc>
          <w:tcPr>
            <w:tcW w:w="6826" w:type="dxa"/>
            <w:tcBorders>
              <w:right w:val="single" w:sz="4" w:space="0" w:color="auto"/>
            </w:tcBorders>
            <w:vAlign w:val="center"/>
            <w:hideMark/>
          </w:tcPr>
          <w:p w14:paraId="3D01410B" w14:textId="77777777" w:rsidR="00B146FB" w:rsidRPr="00F245E6" w:rsidRDefault="00B146F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74291D48" w14:textId="77777777" w:rsidR="00B146FB" w:rsidRPr="00F245E6" w:rsidRDefault="00B146F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68554EA3" w14:textId="77777777" w:rsidR="00B146FB" w:rsidRPr="00F245E6" w:rsidRDefault="00B146FB">
            <w:pPr>
              <w:rPr>
                <w:rFonts w:cs="Calibri Light"/>
                <w:b/>
              </w:rPr>
            </w:pPr>
          </w:p>
        </w:tc>
      </w:tr>
    </w:tbl>
    <w:p w14:paraId="19ADDD00"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60"/>
        <w:gridCol w:w="719"/>
        <w:gridCol w:w="720"/>
      </w:tblGrid>
      <w:tr w:rsidR="00D94C7A" w:rsidRPr="00F245E6" w14:paraId="42BFE82F" w14:textId="77777777" w:rsidTr="00B07D55">
        <w:tc>
          <w:tcPr>
            <w:tcW w:w="988" w:type="dxa"/>
            <w:vMerge w:val="restart"/>
            <w:tcBorders>
              <w:top w:val="single" w:sz="4" w:space="0" w:color="auto"/>
              <w:left w:val="single" w:sz="4" w:space="0" w:color="auto"/>
              <w:bottom w:val="single" w:sz="4" w:space="0" w:color="auto"/>
              <w:right w:val="single" w:sz="4" w:space="0" w:color="auto"/>
            </w:tcBorders>
            <w:hideMark/>
          </w:tcPr>
          <w:p w14:paraId="3E03FFA0" w14:textId="77777777" w:rsidR="00D94C7A" w:rsidRPr="00F245E6" w:rsidRDefault="00D94C7A">
            <w:pPr>
              <w:rPr>
                <w:rFonts w:cs="Calibri Light"/>
              </w:rPr>
            </w:pPr>
            <w:r w:rsidRPr="00F245E6">
              <w:rPr>
                <w:rFonts w:cs="Calibri Light"/>
              </w:rPr>
              <w:t>A.1.4.b</w:t>
            </w:r>
          </w:p>
        </w:tc>
        <w:tc>
          <w:tcPr>
            <w:tcW w:w="6860" w:type="dxa"/>
            <w:tcBorders>
              <w:top w:val="single" w:sz="4" w:space="0" w:color="auto"/>
              <w:left w:val="single" w:sz="4" w:space="0" w:color="auto"/>
              <w:bottom w:val="single" w:sz="4" w:space="0" w:color="auto"/>
              <w:right w:val="single" w:sz="4" w:space="0" w:color="auto"/>
            </w:tcBorders>
            <w:hideMark/>
          </w:tcPr>
          <w:p w14:paraId="3A726090" w14:textId="6E9DD4A0" w:rsidR="00D94C7A" w:rsidRPr="00F245E6" w:rsidRDefault="00D94C7A">
            <w:pPr>
              <w:rPr>
                <w:rFonts w:cs="Calibri Light"/>
              </w:rPr>
            </w:pPr>
            <w:r w:rsidRPr="00F245E6">
              <w:rPr>
                <w:rFonts w:cs="Calibri Light"/>
              </w:rPr>
              <w:t>Wird in der Bearbeitung der langfristigen Herausforderungen die Zusammenarbeit mit der Region/Planungsverband über das gesetzlich notwendige Maß hinaus gesucht? Wenn ja, in welchen Feldern?</w:t>
            </w:r>
          </w:p>
          <w:p w14:paraId="50EF3A12" w14:textId="77777777" w:rsidR="00D94C7A" w:rsidRPr="00F245E6" w:rsidRDefault="00D94C7A">
            <w:pPr>
              <w:rPr>
                <w:rFonts w:cs="Calibri Light"/>
              </w:rPr>
            </w:pPr>
            <w:r w:rsidRPr="00F245E6">
              <w:rPr>
                <w:rFonts w:cs="Calibri Light"/>
              </w:rPr>
              <w:t>(Ja + Anmerkung = 2 Punkte)</w:t>
            </w:r>
          </w:p>
        </w:tc>
        <w:tc>
          <w:tcPr>
            <w:tcW w:w="719" w:type="dxa"/>
            <w:vMerge w:val="restart"/>
            <w:tcBorders>
              <w:top w:val="single" w:sz="4" w:space="0" w:color="auto"/>
              <w:left w:val="single" w:sz="4" w:space="0" w:color="auto"/>
              <w:bottom w:val="single" w:sz="4" w:space="0" w:color="auto"/>
              <w:right w:val="single" w:sz="4" w:space="0" w:color="auto"/>
            </w:tcBorders>
            <w:hideMark/>
          </w:tcPr>
          <w:p w14:paraId="0493A281" w14:textId="77777777" w:rsidR="00D94C7A" w:rsidRPr="00F245E6" w:rsidRDefault="00D94C7A">
            <w:pPr>
              <w:rPr>
                <w:rFonts w:cs="Calibri Light"/>
              </w:rPr>
            </w:pPr>
            <w:r w:rsidRPr="00F245E6">
              <w:rPr>
                <w:rFonts w:cs="Calibri Light"/>
              </w:rPr>
              <w:t>mögl.</w:t>
            </w:r>
          </w:p>
          <w:p w14:paraId="2ECDD9CC" w14:textId="77777777" w:rsidR="00D94C7A" w:rsidRPr="00F245E6" w:rsidRDefault="00D94C7A">
            <w:pPr>
              <w:jc w:val="center"/>
              <w:rPr>
                <w:rFonts w:cs="Calibri Light"/>
                <w:b/>
              </w:rPr>
            </w:pPr>
            <w:r w:rsidRPr="00F245E6">
              <w:rPr>
                <w:rFonts w:cs="Calibri Light"/>
                <w:b/>
              </w:rPr>
              <w:t>2 (K)</w:t>
            </w:r>
          </w:p>
        </w:tc>
        <w:tc>
          <w:tcPr>
            <w:tcW w:w="720" w:type="dxa"/>
            <w:vMerge w:val="restart"/>
            <w:tcBorders>
              <w:top w:val="single" w:sz="4" w:space="0" w:color="auto"/>
              <w:left w:val="single" w:sz="4" w:space="0" w:color="auto"/>
              <w:bottom w:val="single" w:sz="4" w:space="0" w:color="auto"/>
              <w:right w:val="single" w:sz="4" w:space="0" w:color="auto"/>
            </w:tcBorders>
          </w:tcPr>
          <w:p w14:paraId="2A294406" w14:textId="77777777" w:rsidR="00D94C7A" w:rsidRPr="00F245E6" w:rsidRDefault="00D94C7A">
            <w:pPr>
              <w:rPr>
                <w:rFonts w:cs="Calibri Light"/>
              </w:rPr>
            </w:pPr>
            <w:r w:rsidRPr="00F245E6">
              <w:rPr>
                <w:rFonts w:cs="Calibri Light"/>
              </w:rPr>
              <w:t>tats.</w:t>
            </w:r>
          </w:p>
          <w:p w14:paraId="0C2356A6" w14:textId="77777777" w:rsidR="00D94C7A" w:rsidRPr="00F245E6" w:rsidRDefault="00D94C7A">
            <w:pPr>
              <w:jc w:val="center"/>
              <w:rPr>
                <w:rFonts w:cs="Calibri Light"/>
                <w:b/>
              </w:rPr>
            </w:pPr>
          </w:p>
        </w:tc>
      </w:tr>
      <w:tr w:rsidR="00D94C7A" w:rsidRPr="00F245E6" w14:paraId="7460302F" w14:textId="77777777" w:rsidTr="00B07D55">
        <w:tc>
          <w:tcPr>
            <w:tcW w:w="988" w:type="dxa"/>
            <w:vMerge/>
            <w:tcBorders>
              <w:top w:val="single" w:sz="4" w:space="0" w:color="auto"/>
              <w:left w:val="single" w:sz="4" w:space="0" w:color="auto"/>
              <w:bottom w:val="single" w:sz="4" w:space="0" w:color="auto"/>
              <w:right w:val="single" w:sz="4" w:space="0" w:color="auto"/>
            </w:tcBorders>
            <w:vAlign w:val="center"/>
            <w:hideMark/>
          </w:tcPr>
          <w:p w14:paraId="573B30A9" w14:textId="77777777" w:rsidR="00D94C7A" w:rsidRPr="00F245E6" w:rsidRDefault="00D94C7A">
            <w:pPr>
              <w:rPr>
                <w:rFonts w:cs="Calibri Light"/>
              </w:rPr>
            </w:pPr>
          </w:p>
        </w:tc>
        <w:tc>
          <w:tcPr>
            <w:tcW w:w="6860" w:type="dxa"/>
            <w:tcBorders>
              <w:top w:val="single" w:sz="4" w:space="0" w:color="auto"/>
              <w:left w:val="single" w:sz="4" w:space="0" w:color="auto"/>
              <w:bottom w:val="single" w:sz="4" w:space="0" w:color="auto"/>
              <w:right w:val="single" w:sz="4" w:space="0" w:color="auto"/>
            </w:tcBorders>
          </w:tcPr>
          <w:p w14:paraId="14C69837" w14:textId="77777777" w:rsidR="00D94C7A" w:rsidRPr="00F245E6" w:rsidRDefault="00D94C7A">
            <w:pPr>
              <w:rPr>
                <w:rFonts w:cs="Calibri Light"/>
                <w:color w:val="C00000"/>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1CA4123" w14:textId="77777777" w:rsidR="00D94C7A" w:rsidRPr="00F245E6" w:rsidRDefault="00D94C7A">
            <w:pPr>
              <w:rPr>
                <w:rFonts w:cs="Calibri Light"/>
                <w:b/>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731964F" w14:textId="77777777" w:rsidR="00D94C7A" w:rsidRPr="00F245E6" w:rsidRDefault="00D94C7A">
            <w:pPr>
              <w:rPr>
                <w:rFonts w:cs="Calibri Light"/>
                <w:b/>
              </w:rPr>
            </w:pPr>
          </w:p>
        </w:tc>
      </w:tr>
    </w:tbl>
    <w:p w14:paraId="292572F6"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B146FB" w:rsidRPr="00F245E6" w14:paraId="53089084"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1CB812D3" w14:textId="77777777" w:rsidR="00B146FB" w:rsidRPr="00F245E6" w:rsidRDefault="00B146FB">
            <w:pPr>
              <w:rPr>
                <w:rFonts w:cs="Calibri Light"/>
              </w:rPr>
            </w:pPr>
            <w:r w:rsidRPr="00F245E6">
              <w:rPr>
                <w:rFonts w:cs="Calibri Light"/>
              </w:rPr>
              <w:t>A.1.4.c</w:t>
            </w:r>
          </w:p>
        </w:tc>
        <w:tc>
          <w:tcPr>
            <w:tcW w:w="6826" w:type="dxa"/>
            <w:tcBorders>
              <w:top w:val="single" w:sz="4" w:space="0" w:color="auto"/>
              <w:left w:val="single" w:sz="4" w:space="0" w:color="auto"/>
              <w:bottom w:val="single" w:sz="4" w:space="0" w:color="auto"/>
              <w:right w:val="single" w:sz="4" w:space="0" w:color="auto"/>
            </w:tcBorders>
            <w:hideMark/>
          </w:tcPr>
          <w:p w14:paraId="5CB6D8C1" w14:textId="77777777" w:rsidR="00B146FB" w:rsidRPr="00F245E6" w:rsidRDefault="00B146FB">
            <w:pPr>
              <w:rPr>
                <w:rFonts w:cs="Calibri Light"/>
              </w:rPr>
            </w:pPr>
            <w:r w:rsidRPr="00F245E6">
              <w:rPr>
                <w:rFonts w:cs="Calibri Light"/>
              </w:rPr>
              <w:t>Wird in der Bearbeitung der langfristigen Herausforderungen die Zusammenarbeit mit den räumlich wichtigsten Nachbargemeinden über das gesetzlich notwendige Maß hinaus gesucht? Wenn ja, in welchen Feldern?</w:t>
            </w:r>
          </w:p>
          <w:p w14:paraId="6DA6557A" w14:textId="77777777" w:rsidR="00B146FB" w:rsidRPr="00F245E6" w:rsidRDefault="00B146FB">
            <w:pPr>
              <w:rPr>
                <w:rFonts w:cs="Calibri Light"/>
              </w:rPr>
            </w:pPr>
            <w:r w:rsidRPr="00F245E6">
              <w:rPr>
                <w:rFonts w:cs="Calibri Light"/>
              </w:rPr>
              <w:t>(Ja + Anmerkung = 2 Punkte)</w:t>
            </w:r>
          </w:p>
        </w:tc>
        <w:tc>
          <w:tcPr>
            <w:tcW w:w="736" w:type="dxa"/>
            <w:vMerge w:val="restart"/>
            <w:tcBorders>
              <w:top w:val="single" w:sz="4" w:space="0" w:color="auto"/>
              <w:left w:val="single" w:sz="4" w:space="0" w:color="auto"/>
              <w:right w:val="single" w:sz="4" w:space="0" w:color="auto"/>
            </w:tcBorders>
            <w:hideMark/>
          </w:tcPr>
          <w:p w14:paraId="212A22B5" w14:textId="77777777" w:rsidR="00B146FB" w:rsidRPr="00F245E6" w:rsidRDefault="00B146FB">
            <w:pPr>
              <w:rPr>
                <w:rFonts w:cs="Calibri Light"/>
              </w:rPr>
            </w:pPr>
            <w:r w:rsidRPr="00F245E6">
              <w:rPr>
                <w:rFonts w:cs="Calibri Light"/>
              </w:rPr>
              <w:t>mögl.</w:t>
            </w:r>
          </w:p>
          <w:p w14:paraId="6882371E" w14:textId="77777777" w:rsidR="00B146FB" w:rsidRPr="00F245E6" w:rsidRDefault="00B146FB">
            <w:pPr>
              <w:jc w:val="center"/>
              <w:rPr>
                <w:rFonts w:cs="Calibri Light"/>
                <w:b/>
              </w:rPr>
            </w:pPr>
            <w:r w:rsidRPr="00F245E6">
              <w:rPr>
                <w:rFonts w:cs="Calibri Light"/>
                <w:b/>
              </w:rPr>
              <w:t>2 (K)</w:t>
            </w:r>
          </w:p>
        </w:tc>
        <w:tc>
          <w:tcPr>
            <w:tcW w:w="737" w:type="dxa"/>
            <w:vMerge w:val="restart"/>
            <w:tcBorders>
              <w:top w:val="single" w:sz="4" w:space="0" w:color="auto"/>
              <w:left w:val="single" w:sz="4" w:space="0" w:color="auto"/>
              <w:bottom w:val="single" w:sz="4" w:space="0" w:color="auto"/>
              <w:right w:val="single" w:sz="4" w:space="0" w:color="auto"/>
            </w:tcBorders>
          </w:tcPr>
          <w:p w14:paraId="66897108" w14:textId="77777777" w:rsidR="00B146FB" w:rsidRPr="00F245E6" w:rsidRDefault="00B146FB">
            <w:pPr>
              <w:rPr>
                <w:rFonts w:cs="Calibri Light"/>
              </w:rPr>
            </w:pPr>
            <w:r w:rsidRPr="00F245E6">
              <w:rPr>
                <w:rFonts w:cs="Calibri Light"/>
              </w:rPr>
              <w:t>tats.</w:t>
            </w:r>
          </w:p>
          <w:p w14:paraId="41C238C4" w14:textId="77777777" w:rsidR="00B146FB" w:rsidRPr="00F245E6" w:rsidRDefault="00B146FB">
            <w:pPr>
              <w:jc w:val="center"/>
              <w:rPr>
                <w:rFonts w:cs="Calibri Light"/>
                <w:b/>
              </w:rPr>
            </w:pPr>
          </w:p>
        </w:tc>
      </w:tr>
      <w:tr w:rsidR="00B146FB" w:rsidRPr="00F245E6" w14:paraId="6C7C7BD7" w14:textId="77777777" w:rsidTr="00B07D55">
        <w:tc>
          <w:tcPr>
            <w:tcW w:w="988" w:type="dxa"/>
            <w:tcBorders>
              <w:top w:val="single" w:sz="4" w:space="0" w:color="auto"/>
              <w:left w:val="single" w:sz="4" w:space="0" w:color="auto"/>
              <w:bottom w:val="single" w:sz="4" w:space="0" w:color="auto"/>
              <w:right w:val="single" w:sz="4" w:space="0" w:color="auto"/>
            </w:tcBorders>
          </w:tcPr>
          <w:p w14:paraId="0A9D0594" w14:textId="77777777" w:rsidR="00B146FB" w:rsidRPr="00F245E6" w:rsidRDefault="00B146FB">
            <w:pPr>
              <w:rPr>
                <w:rFonts w:cs="Calibri Light"/>
                <w:color w:val="C00000"/>
              </w:rPr>
            </w:pPr>
          </w:p>
        </w:tc>
        <w:tc>
          <w:tcPr>
            <w:tcW w:w="6826" w:type="dxa"/>
            <w:tcBorders>
              <w:right w:val="single" w:sz="4" w:space="0" w:color="auto"/>
            </w:tcBorders>
            <w:vAlign w:val="center"/>
            <w:hideMark/>
          </w:tcPr>
          <w:p w14:paraId="44EBA847" w14:textId="77777777" w:rsidR="00B146FB" w:rsidRPr="00F245E6" w:rsidRDefault="00B146F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1FA37766" w14:textId="77777777" w:rsidR="00B146FB" w:rsidRPr="00F245E6" w:rsidRDefault="00B146F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5D284218" w14:textId="77777777" w:rsidR="00B146FB" w:rsidRPr="00F245E6" w:rsidRDefault="00B146FB">
            <w:pPr>
              <w:rPr>
                <w:rFonts w:cs="Calibri Light"/>
                <w:b/>
              </w:rPr>
            </w:pPr>
          </w:p>
        </w:tc>
      </w:tr>
    </w:tbl>
    <w:p w14:paraId="7EA7E13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42"/>
        <w:gridCol w:w="728"/>
        <w:gridCol w:w="729"/>
      </w:tblGrid>
      <w:tr w:rsidR="00B146FB" w:rsidRPr="00F245E6" w14:paraId="01E2CC02"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0978BE00" w14:textId="77777777" w:rsidR="00B146FB" w:rsidRPr="00F245E6" w:rsidRDefault="00B146FB">
            <w:pPr>
              <w:rPr>
                <w:rFonts w:cs="Calibri Light"/>
              </w:rPr>
            </w:pPr>
            <w:r w:rsidRPr="00F245E6">
              <w:rPr>
                <w:rFonts w:cs="Calibri Light"/>
              </w:rPr>
              <w:t>A.1.4.d</w:t>
            </w:r>
          </w:p>
        </w:tc>
        <w:tc>
          <w:tcPr>
            <w:tcW w:w="6842" w:type="dxa"/>
            <w:tcBorders>
              <w:top w:val="single" w:sz="4" w:space="0" w:color="auto"/>
              <w:left w:val="single" w:sz="4" w:space="0" w:color="auto"/>
              <w:bottom w:val="single" w:sz="4" w:space="0" w:color="auto"/>
              <w:right w:val="single" w:sz="4" w:space="0" w:color="auto"/>
            </w:tcBorders>
            <w:hideMark/>
          </w:tcPr>
          <w:p w14:paraId="781DBB92" w14:textId="04942A3E" w:rsidR="00B146FB" w:rsidRPr="00F245E6" w:rsidRDefault="00B146FB">
            <w:pPr>
              <w:rPr>
                <w:rFonts w:cs="Calibri Light"/>
              </w:rPr>
            </w:pPr>
            <w:r w:rsidRPr="00F245E6">
              <w:rPr>
                <w:rFonts w:cs="Calibri Light"/>
              </w:rPr>
              <w:t xml:space="preserve">Welche Wünsche bestehen in der Zusammenarbeit mit der Landesregierung bezogen </w:t>
            </w:r>
            <w:r w:rsidR="00A2422D">
              <w:rPr>
                <w:rFonts w:cs="Calibri Light"/>
              </w:rPr>
              <w:t xml:space="preserve">auf </w:t>
            </w:r>
            <w:r w:rsidRPr="00F245E6">
              <w:rPr>
                <w:rFonts w:cs="Calibri Light"/>
              </w:rPr>
              <w:t>die lang</w:t>
            </w:r>
            <w:r w:rsidR="00EC550A">
              <w:rPr>
                <w:rFonts w:cs="Calibri Light"/>
              </w:rPr>
              <w:t>f</w:t>
            </w:r>
            <w:r w:rsidRPr="00F245E6">
              <w:rPr>
                <w:rFonts w:cs="Calibri Light"/>
              </w:rPr>
              <w:t>ristige Gemeindeentwicklung? (Differenzierung nach fachlicher/idee</w:t>
            </w:r>
            <w:r w:rsidR="00EC550A">
              <w:rPr>
                <w:rFonts w:cs="Calibri Light"/>
              </w:rPr>
              <w:t>l</w:t>
            </w:r>
            <w:r w:rsidRPr="00F245E6">
              <w:rPr>
                <w:rFonts w:cs="Calibri Light"/>
              </w:rPr>
              <w:t>ler/finanzieller Unterstützung)</w:t>
            </w:r>
          </w:p>
          <w:p w14:paraId="27B1CB5F" w14:textId="77777777" w:rsidR="00B146FB" w:rsidRPr="00F245E6" w:rsidRDefault="00B146FB">
            <w:pPr>
              <w:rPr>
                <w:rFonts w:cs="Calibri Light"/>
              </w:rPr>
            </w:pPr>
            <w:r w:rsidRPr="00F245E6">
              <w:rPr>
                <w:rFonts w:cs="Calibri Light"/>
              </w:rPr>
              <w:t>(Ausfüllen = 1 Punkt)</w:t>
            </w:r>
          </w:p>
        </w:tc>
        <w:tc>
          <w:tcPr>
            <w:tcW w:w="728" w:type="dxa"/>
            <w:vMerge w:val="restart"/>
            <w:tcBorders>
              <w:top w:val="single" w:sz="4" w:space="0" w:color="auto"/>
              <w:left w:val="single" w:sz="4" w:space="0" w:color="auto"/>
              <w:right w:val="single" w:sz="4" w:space="0" w:color="auto"/>
            </w:tcBorders>
            <w:hideMark/>
          </w:tcPr>
          <w:p w14:paraId="6AD3D4C0" w14:textId="77777777" w:rsidR="00B146FB" w:rsidRPr="00F245E6" w:rsidRDefault="00B146FB">
            <w:pPr>
              <w:rPr>
                <w:rFonts w:cs="Calibri Light"/>
              </w:rPr>
            </w:pPr>
            <w:r w:rsidRPr="00F245E6">
              <w:rPr>
                <w:rFonts w:cs="Calibri Light"/>
              </w:rPr>
              <w:t>mögl.</w:t>
            </w:r>
          </w:p>
          <w:p w14:paraId="5B95B067" w14:textId="77777777" w:rsidR="00B146FB" w:rsidRPr="00F245E6" w:rsidRDefault="00B146FB">
            <w:pPr>
              <w:jc w:val="center"/>
              <w:rPr>
                <w:rFonts w:cs="Calibri Light"/>
                <w:b/>
              </w:rPr>
            </w:pPr>
            <w:r w:rsidRPr="00F245E6">
              <w:rPr>
                <w:rFonts w:cs="Calibri Light"/>
                <w:b/>
              </w:rPr>
              <w:t>1 (K)</w:t>
            </w:r>
          </w:p>
        </w:tc>
        <w:tc>
          <w:tcPr>
            <w:tcW w:w="729" w:type="dxa"/>
            <w:vMerge w:val="restart"/>
            <w:tcBorders>
              <w:top w:val="single" w:sz="4" w:space="0" w:color="auto"/>
              <w:left w:val="single" w:sz="4" w:space="0" w:color="auto"/>
              <w:bottom w:val="single" w:sz="4" w:space="0" w:color="auto"/>
              <w:right w:val="single" w:sz="4" w:space="0" w:color="auto"/>
            </w:tcBorders>
          </w:tcPr>
          <w:p w14:paraId="189D3391" w14:textId="77777777" w:rsidR="00B146FB" w:rsidRPr="00F245E6" w:rsidRDefault="00B146FB">
            <w:pPr>
              <w:rPr>
                <w:rFonts w:cs="Calibri Light"/>
              </w:rPr>
            </w:pPr>
            <w:r w:rsidRPr="00F245E6">
              <w:rPr>
                <w:rFonts w:cs="Calibri Light"/>
              </w:rPr>
              <w:t>tats.</w:t>
            </w:r>
          </w:p>
          <w:p w14:paraId="61CFF47A" w14:textId="77777777" w:rsidR="00B146FB" w:rsidRPr="00F245E6" w:rsidRDefault="00B146FB">
            <w:pPr>
              <w:jc w:val="center"/>
              <w:rPr>
                <w:rFonts w:cs="Calibri Light"/>
                <w:b/>
              </w:rPr>
            </w:pPr>
          </w:p>
        </w:tc>
      </w:tr>
      <w:tr w:rsidR="00B146FB" w:rsidRPr="00F245E6" w14:paraId="0C4DC3F9" w14:textId="77777777" w:rsidTr="00B07D55">
        <w:tc>
          <w:tcPr>
            <w:tcW w:w="988" w:type="dxa"/>
            <w:tcBorders>
              <w:top w:val="single" w:sz="4" w:space="0" w:color="auto"/>
              <w:left w:val="single" w:sz="4" w:space="0" w:color="auto"/>
              <w:bottom w:val="single" w:sz="4" w:space="0" w:color="auto"/>
              <w:right w:val="single" w:sz="4" w:space="0" w:color="auto"/>
            </w:tcBorders>
          </w:tcPr>
          <w:p w14:paraId="74B91A7A" w14:textId="77777777" w:rsidR="00B146FB" w:rsidRPr="00F245E6" w:rsidRDefault="00B146FB">
            <w:pPr>
              <w:rPr>
                <w:rFonts w:cs="Calibri Light"/>
                <w:color w:val="C00000"/>
              </w:rPr>
            </w:pPr>
          </w:p>
        </w:tc>
        <w:tc>
          <w:tcPr>
            <w:tcW w:w="6842" w:type="dxa"/>
            <w:tcBorders>
              <w:right w:val="single" w:sz="4" w:space="0" w:color="auto"/>
            </w:tcBorders>
            <w:vAlign w:val="center"/>
            <w:hideMark/>
          </w:tcPr>
          <w:p w14:paraId="7C39AB89" w14:textId="77777777" w:rsidR="00B146FB" w:rsidRPr="00F245E6" w:rsidRDefault="00B146FB">
            <w:pPr>
              <w:rPr>
                <w:rFonts w:cs="Calibri Light"/>
                <w:sz w:val="20"/>
                <w:szCs w:val="20"/>
                <w:lang w:val="de-AT" w:eastAsia="de-AT"/>
              </w:rPr>
            </w:pPr>
          </w:p>
        </w:tc>
        <w:tc>
          <w:tcPr>
            <w:tcW w:w="728" w:type="dxa"/>
            <w:vMerge/>
            <w:tcBorders>
              <w:left w:val="single" w:sz="4" w:space="0" w:color="auto"/>
              <w:right w:val="single" w:sz="4" w:space="0" w:color="auto"/>
            </w:tcBorders>
            <w:vAlign w:val="center"/>
            <w:hideMark/>
          </w:tcPr>
          <w:p w14:paraId="4B76A938" w14:textId="77777777" w:rsidR="00B146FB" w:rsidRPr="00F245E6" w:rsidRDefault="00B146FB">
            <w:pPr>
              <w:rPr>
                <w:rFonts w:cs="Calibri Light"/>
                <w:sz w:val="20"/>
                <w:szCs w:val="20"/>
                <w:lang w:val="de-AT" w:eastAsia="de-AT"/>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246AC53" w14:textId="77777777" w:rsidR="00B146FB" w:rsidRPr="00F245E6" w:rsidRDefault="00B146FB">
            <w:pPr>
              <w:rPr>
                <w:rFonts w:cs="Calibri Light"/>
                <w:b/>
              </w:rPr>
            </w:pPr>
          </w:p>
        </w:tc>
      </w:tr>
    </w:tbl>
    <w:p w14:paraId="1E63D670"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42"/>
        <w:gridCol w:w="728"/>
        <w:gridCol w:w="729"/>
      </w:tblGrid>
      <w:tr w:rsidR="00B146FB" w:rsidRPr="00F245E6" w14:paraId="6C4883C4"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77265C41" w14:textId="77777777" w:rsidR="00B146FB" w:rsidRPr="00F245E6" w:rsidRDefault="00B146FB">
            <w:pPr>
              <w:rPr>
                <w:rFonts w:cs="Calibri Light"/>
              </w:rPr>
            </w:pPr>
            <w:r w:rsidRPr="00F245E6">
              <w:rPr>
                <w:rFonts w:cs="Calibri Light"/>
              </w:rPr>
              <w:t>A.1.4.e</w:t>
            </w:r>
          </w:p>
        </w:tc>
        <w:tc>
          <w:tcPr>
            <w:tcW w:w="6842" w:type="dxa"/>
            <w:tcBorders>
              <w:top w:val="single" w:sz="4" w:space="0" w:color="auto"/>
              <w:left w:val="single" w:sz="4" w:space="0" w:color="auto"/>
              <w:bottom w:val="single" w:sz="4" w:space="0" w:color="auto"/>
              <w:right w:val="single" w:sz="4" w:space="0" w:color="auto"/>
            </w:tcBorders>
            <w:hideMark/>
          </w:tcPr>
          <w:p w14:paraId="15AE1417" w14:textId="1657566A" w:rsidR="00B146FB" w:rsidRPr="00F245E6" w:rsidRDefault="00B146FB">
            <w:pPr>
              <w:rPr>
                <w:rFonts w:cs="Calibri Light"/>
              </w:rPr>
            </w:pPr>
            <w:r w:rsidRPr="00F245E6">
              <w:rPr>
                <w:rFonts w:cs="Calibri Light"/>
              </w:rPr>
              <w:t xml:space="preserve">Welche Wünsche bestehen in der Zusammenarbeit mit der Region/Planungsverband bezogen </w:t>
            </w:r>
            <w:r w:rsidR="001A393A">
              <w:rPr>
                <w:rFonts w:cs="Calibri Light"/>
              </w:rPr>
              <w:t xml:space="preserve">auf </w:t>
            </w:r>
            <w:r w:rsidRPr="00F245E6">
              <w:rPr>
                <w:rFonts w:cs="Calibri Light"/>
              </w:rPr>
              <w:t>die lang</w:t>
            </w:r>
            <w:r w:rsidR="00EC550A">
              <w:rPr>
                <w:rFonts w:cs="Calibri Light"/>
              </w:rPr>
              <w:t>f</w:t>
            </w:r>
            <w:r w:rsidRPr="00F245E6">
              <w:rPr>
                <w:rFonts w:cs="Calibri Light"/>
              </w:rPr>
              <w:t>ristige Gemeindeentwicklung? (Differenzierung nach fachlicher/ideel</w:t>
            </w:r>
            <w:r w:rsidR="00EC550A">
              <w:rPr>
                <w:rFonts w:cs="Calibri Light"/>
              </w:rPr>
              <w:t>l</w:t>
            </w:r>
            <w:r w:rsidRPr="00F245E6">
              <w:rPr>
                <w:rFonts w:cs="Calibri Light"/>
              </w:rPr>
              <w:t>er/finanzieller Unterstützung)</w:t>
            </w:r>
          </w:p>
          <w:p w14:paraId="52456E2D" w14:textId="77777777" w:rsidR="00B146FB" w:rsidRPr="00F245E6" w:rsidRDefault="00B146FB">
            <w:pPr>
              <w:rPr>
                <w:rFonts w:cs="Calibri Light"/>
              </w:rPr>
            </w:pPr>
            <w:r w:rsidRPr="00F245E6">
              <w:rPr>
                <w:rFonts w:cs="Calibri Light"/>
              </w:rPr>
              <w:t>(Ausfüllen = 1 Punkt)</w:t>
            </w:r>
          </w:p>
        </w:tc>
        <w:tc>
          <w:tcPr>
            <w:tcW w:w="728" w:type="dxa"/>
            <w:vMerge w:val="restart"/>
            <w:tcBorders>
              <w:top w:val="single" w:sz="4" w:space="0" w:color="auto"/>
              <w:left w:val="single" w:sz="4" w:space="0" w:color="auto"/>
              <w:right w:val="single" w:sz="4" w:space="0" w:color="auto"/>
            </w:tcBorders>
            <w:hideMark/>
          </w:tcPr>
          <w:p w14:paraId="4CA09A8D" w14:textId="77777777" w:rsidR="00B146FB" w:rsidRPr="00F245E6" w:rsidRDefault="00B146FB">
            <w:pPr>
              <w:rPr>
                <w:rFonts w:cs="Calibri Light"/>
              </w:rPr>
            </w:pPr>
            <w:r w:rsidRPr="00F245E6">
              <w:rPr>
                <w:rFonts w:cs="Calibri Light"/>
              </w:rPr>
              <w:t>mögl.</w:t>
            </w:r>
          </w:p>
          <w:p w14:paraId="4855E3C5" w14:textId="77777777" w:rsidR="00B146FB" w:rsidRPr="00F245E6" w:rsidRDefault="00B146FB">
            <w:pPr>
              <w:jc w:val="center"/>
              <w:rPr>
                <w:rFonts w:cs="Calibri Light"/>
                <w:b/>
              </w:rPr>
            </w:pPr>
            <w:r w:rsidRPr="00F245E6">
              <w:rPr>
                <w:rFonts w:cs="Calibri Light"/>
                <w:b/>
              </w:rPr>
              <w:t>1(K)</w:t>
            </w:r>
          </w:p>
        </w:tc>
        <w:tc>
          <w:tcPr>
            <w:tcW w:w="729" w:type="dxa"/>
            <w:vMerge w:val="restart"/>
            <w:tcBorders>
              <w:top w:val="single" w:sz="4" w:space="0" w:color="auto"/>
              <w:left w:val="single" w:sz="4" w:space="0" w:color="auto"/>
              <w:bottom w:val="single" w:sz="4" w:space="0" w:color="auto"/>
              <w:right w:val="single" w:sz="4" w:space="0" w:color="auto"/>
            </w:tcBorders>
          </w:tcPr>
          <w:p w14:paraId="220FE086" w14:textId="77777777" w:rsidR="00B146FB" w:rsidRPr="00F245E6" w:rsidRDefault="00B146FB">
            <w:pPr>
              <w:rPr>
                <w:rFonts w:cs="Calibri Light"/>
              </w:rPr>
            </w:pPr>
            <w:r w:rsidRPr="00F245E6">
              <w:rPr>
                <w:rFonts w:cs="Calibri Light"/>
              </w:rPr>
              <w:t>tats.</w:t>
            </w:r>
          </w:p>
          <w:p w14:paraId="562533FE" w14:textId="77777777" w:rsidR="00B146FB" w:rsidRPr="00F245E6" w:rsidRDefault="00B146FB">
            <w:pPr>
              <w:jc w:val="center"/>
              <w:rPr>
                <w:rFonts w:cs="Calibri Light"/>
                <w:b/>
              </w:rPr>
            </w:pPr>
          </w:p>
        </w:tc>
      </w:tr>
      <w:tr w:rsidR="00B146FB" w:rsidRPr="00F245E6" w14:paraId="7CF75CC1" w14:textId="77777777" w:rsidTr="00B07D55">
        <w:tc>
          <w:tcPr>
            <w:tcW w:w="988" w:type="dxa"/>
            <w:tcBorders>
              <w:top w:val="single" w:sz="4" w:space="0" w:color="auto"/>
              <w:left w:val="single" w:sz="4" w:space="0" w:color="auto"/>
              <w:bottom w:val="single" w:sz="4" w:space="0" w:color="auto"/>
              <w:right w:val="single" w:sz="4" w:space="0" w:color="auto"/>
            </w:tcBorders>
          </w:tcPr>
          <w:p w14:paraId="34F3F702" w14:textId="77777777" w:rsidR="00B146FB" w:rsidRPr="00F245E6" w:rsidRDefault="00B146FB">
            <w:pPr>
              <w:rPr>
                <w:rFonts w:cs="Calibri Light"/>
                <w:color w:val="C00000"/>
              </w:rPr>
            </w:pPr>
          </w:p>
        </w:tc>
        <w:tc>
          <w:tcPr>
            <w:tcW w:w="6842" w:type="dxa"/>
            <w:tcBorders>
              <w:right w:val="single" w:sz="4" w:space="0" w:color="auto"/>
            </w:tcBorders>
            <w:vAlign w:val="center"/>
            <w:hideMark/>
          </w:tcPr>
          <w:p w14:paraId="0E57C47F" w14:textId="77777777" w:rsidR="00B146FB" w:rsidRPr="00F245E6" w:rsidRDefault="00B146FB">
            <w:pPr>
              <w:rPr>
                <w:rFonts w:cs="Calibri Light"/>
                <w:sz w:val="20"/>
                <w:szCs w:val="20"/>
                <w:lang w:val="de-AT" w:eastAsia="de-AT"/>
              </w:rPr>
            </w:pPr>
          </w:p>
        </w:tc>
        <w:tc>
          <w:tcPr>
            <w:tcW w:w="728" w:type="dxa"/>
            <w:vMerge/>
            <w:tcBorders>
              <w:left w:val="single" w:sz="4" w:space="0" w:color="auto"/>
              <w:right w:val="single" w:sz="4" w:space="0" w:color="auto"/>
            </w:tcBorders>
            <w:vAlign w:val="center"/>
            <w:hideMark/>
          </w:tcPr>
          <w:p w14:paraId="5819FB86" w14:textId="77777777" w:rsidR="00B146FB" w:rsidRPr="00F245E6" w:rsidRDefault="00B146FB">
            <w:pPr>
              <w:rPr>
                <w:rFonts w:cs="Calibri Light"/>
                <w:sz w:val="20"/>
                <w:szCs w:val="20"/>
                <w:lang w:val="de-AT" w:eastAsia="de-AT"/>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7D33724" w14:textId="77777777" w:rsidR="00B146FB" w:rsidRPr="00F245E6" w:rsidRDefault="00B146FB">
            <w:pPr>
              <w:rPr>
                <w:rFonts w:cs="Calibri Light"/>
                <w:b/>
              </w:rPr>
            </w:pPr>
          </w:p>
        </w:tc>
      </w:tr>
    </w:tbl>
    <w:p w14:paraId="38AE61E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6"/>
        <w:gridCol w:w="741"/>
        <w:gridCol w:w="742"/>
      </w:tblGrid>
      <w:tr w:rsidR="00B146FB" w:rsidRPr="00F245E6" w14:paraId="2E9AB452"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51C5C107" w14:textId="77777777" w:rsidR="00B146FB" w:rsidRPr="00F245E6" w:rsidRDefault="00B146FB">
            <w:pPr>
              <w:rPr>
                <w:rFonts w:cs="Calibri Light"/>
              </w:rPr>
            </w:pPr>
            <w:r w:rsidRPr="00F245E6">
              <w:rPr>
                <w:rFonts w:cs="Calibri Light"/>
              </w:rPr>
              <w:t>A.2.1.a</w:t>
            </w:r>
          </w:p>
        </w:tc>
        <w:tc>
          <w:tcPr>
            <w:tcW w:w="6816" w:type="dxa"/>
            <w:tcBorders>
              <w:top w:val="single" w:sz="4" w:space="0" w:color="auto"/>
              <w:left w:val="single" w:sz="4" w:space="0" w:color="auto"/>
              <w:bottom w:val="single" w:sz="4" w:space="0" w:color="auto"/>
              <w:right w:val="single" w:sz="4" w:space="0" w:color="auto"/>
            </w:tcBorders>
            <w:hideMark/>
          </w:tcPr>
          <w:p w14:paraId="2A8AFF43" w14:textId="7383D815" w:rsidR="00B146FB" w:rsidRPr="00F245E6" w:rsidRDefault="00B146FB">
            <w:pPr>
              <w:rPr>
                <w:rFonts w:cs="Calibri Light"/>
              </w:rPr>
            </w:pPr>
            <w:r w:rsidRPr="00F245E6">
              <w:rPr>
                <w:rFonts w:cs="Calibri Light"/>
              </w:rPr>
              <w:t xml:space="preserve">Welche qualitativen Erwartungen hat die Gemeinde an eine mittel- und langfristige räumliche Planung? Wie </w:t>
            </w:r>
            <w:r w:rsidR="001A393A" w:rsidRPr="00F245E6">
              <w:rPr>
                <w:rFonts w:cs="Calibri Light"/>
              </w:rPr>
              <w:t>werden</w:t>
            </w:r>
            <w:r w:rsidRPr="00F245E6">
              <w:rPr>
                <w:rFonts w:cs="Calibri Light"/>
              </w:rPr>
              <w:t xml:space="preserve"> die Qualität und der Nutzen gemessen?</w:t>
            </w:r>
          </w:p>
          <w:p w14:paraId="316F7F63" w14:textId="77777777" w:rsidR="00B146FB" w:rsidRPr="00F245E6" w:rsidRDefault="00B146FB">
            <w:pPr>
              <w:rPr>
                <w:rFonts w:cs="Calibri Light"/>
              </w:rPr>
            </w:pPr>
            <w:r w:rsidRPr="00F245E6">
              <w:rPr>
                <w:rFonts w:cs="Calibri Light"/>
              </w:rPr>
              <w:t>(Ausfüllen = 1 Punkt)</w:t>
            </w:r>
          </w:p>
        </w:tc>
        <w:tc>
          <w:tcPr>
            <w:tcW w:w="741" w:type="dxa"/>
            <w:vMerge w:val="restart"/>
            <w:tcBorders>
              <w:top w:val="single" w:sz="4" w:space="0" w:color="auto"/>
              <w:left w:val="single" w:sz="4" w:space="0" w:color="auto"/>
              <w:right w:val="single" w:sz="4" w:space="0" w:color="auto"/>
            </w:tcBorders>
            <w:hideMark/>
          </w:tcPr>
          <w:p w14:paraId="1D76CED6" w14:textId="77777777" w:rsidR="00B146FB" w:rsidRPr="00F245E6" w:rsidRDefault="00B146FB">
            <w:pPr>
              <w:rPr>
                <w:rFonts w:cs="Calibri Light"/>
              </w:rPr>
            </w:pPr>
            <w:r w:rsidRPr="00F245E6">
              <w:rPr>
                <w:rFonts w:cs="Calibri Light"/>
              </w:rPr>
              <w:t>mögl.</w:t>
            </w:r>
          </w:p>
          <w:p w14:paraId="71E9A15C" w14:textId="77777777" w:rsidR="00B146FB" w:rsidRPr="00F245E6" w:rsidRDefault="00B146FB">
            <w:pPr>
              <w:jc w:val="center"/>
              <w:rPr>
                <w:rFonts w:cs="Calibri Light"/>
                <w:b/>
              </w:rPr>
            </w:pPr>
            <w:r w:rsidRPr="00F245E6">
              <w:rPr>
                <w:rFonts w:cs="Calibri Light"/>
                <w:b/>
              </w:rPr>
              <w:t>1 (M)</w:t>
            </w:r>
          </w:p>
        </w:tc>
        <w:tc>
          <w:tcPr>
            <w:tcW w:w="742" w:type="dxa"/>
            <w:vMerge w:val="restart"/>
            <w:tcBorders>
              <w:top w:val="single" w:sz="4" w:space="0" w:color="auto"/>
              <w:left w:val="single" w:sz="4" w:space="0" w:color="auto"/>
              <w:bottom w:val="single" w:sz="4" w:space="0" w:color="auto"/>
              <w:right w:val="single" w:sz="4" w:space="0" w:color="auto"/>
            </w:tcBorders>
          </w:tcPr>
          <w:p w14:paraId="2AE03A6A" w14:textId="77777777" w:rsidR="00B146FB" w:rsidRPr="00F245E6" w:rsidRDefault="00B146FB">
            <w:pPr>
              <w:rPr>
                <w:rFonts w:cs="Calibri Light"/>
              </w:rPr>
            </w:pPr>
            <w:r w:rsidRPr="00F245E6">
              <w:rPr>
                <w:rFonts w:cs="Calibri Light"/>
              </w:rPr>
              <w:t>tats.</w:t>
            </w:r>
          </w:p>
          <w:p w14:paraId="772DAEE0" w14:textId="77777777" w:rsidR="00B146FB" w:rsidRPr="00F245E6" w:rsidRDefault="00B146FB">
            <w:pPr>
              <w:jc w:val="center"/>
              <w:rPr>
                <w:rFonts w:cs="Calibri Light"/>
                <w:b/>
              </w:rPr>
            </w:pPr>
          </w:p>
        </w:tc>
      </w:tr>
      <w:tr w:rsidR="00B146FB" w:rsidRPr="00F245E6" w14:paraId="487BB4E1" w14:textId="77777777" w:rsidTr="00B07D55">
        <w:tc>
          <w:tcPr>
            <w:tcW w:w="988" w:type="dxa"/>
            <w:tcBorders>
              <w:top w:val="single" w:sz="4" w:space="0" w:color="auto"/>
              <w:left w:val="single" w:sz="4" w:space="0" w:color="auto"/>
              <w:bottom w:val="single" w:sz="4" w:space="0" w:color="auto"/>
              <w:right w:val="single" w:sz="4" w:space="0" w:color="auto"/>
            </w:tcBorders>
          </w:tcPr>
          <w:p w14:paraId="00048BD4" w14:textId="77777777" w:rsidR="00B146FB" w:rsidRPr="00F245E6" w:rsidRDefault="00B146FB">
            <w:pPr>
              <w:rPr>
                <w:rFonts w:cs="Calibri Light"/>
                <w:color w:val="C00000"/>
              </w:rPr>
            </w:pPr>
          </w:p>
        </w:tc>
        <w:tc>
          <w:tcPr>
            <w:tcW w:w="6816" w:type="dxa"/>
            <w:tcBorders>
              <w:right w:val="single" w:sz="4" w:space="0" w:color="auto"/>
            </w:tcBorders>
            <w:vAlign w:val="center"/>
            <w:hideMark/>
          </w:tcPr>
          <w:p w14:paraId="4974F5EB" w14:textId="77777777" w:rsidR="00B146FB" w:rsidRPr="00F245E6" w:rsidRDefault="00B146FB">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270B112A" w14:textId="77777777" w:rsidR="00B146FB" w:rsidRPr="00F245E6" w:rsidRDefault="00B146FB">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6E9E42F5" w14:textId="77777777" w:rsidR="00B146FB" w:rsidRPr="00F245E6" w:rsidRDefault="00B146FB">
            <w:pPr>
              <w:rPr>
                <w:rFonts w:cs="Calibri Light"/>
                <w:b/>
              </w:rPr>
            </w:pPr>
          </w:p>
        </w:tc>
      </w:tr>
    </w:tbl>
    <w:p w14:paraId="4CD6E997"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B146FB" w:rsidRPr="00F245E6" w14:paraId="7B3AB9D4"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6BCC1521" w14:textId="77777777" w:rsidR="00B146FB" w:rsidRPr="00F245E6" w:rsidRDefault="00B146FB">
            <w:pPr>
              <w:rPr>
                <w:rFonts w:cs="Calibri Light"/>
              </w:rPr>
            </w:pPr>
            <w:r w:rsidRPr="00F245E6">
              <w:rPr>
                <w:rFonts w:cs="Calibri Light"/>
              </w:rPr>
              <w:t>A.2.1.b</w:t>
            </w:r>
          </w:p>
        </w:tc>
        <w:tc>
          <w:tcPr>
            <w:tcW w:w="6826" w:type="dxa"/>
            <w:tcBorders>
              <w:top w:val="single" w:sz="4" w:space="0" w:color="auto"/>
              <w:left w:val="single" w:sz="4" w:space="0" w:color="auto"/>
              <w:bottom w:val="single" w:sz="4" w:space="0" w:color="auto"/>
              <w:right w:val="single" w:sz="4" w:space="0" w:color="auto"/>
            </w:tcBorders>
            <w:hideMark/>
          </w:tcPr>
          <w:p w14:paraId="0F537393" w14:textId="77777777" w:rsidR="00B146FB" w:rsidRPr="00F245E6" w:rsidRDefault="00B146FB">
            <w:pPr>
              <w:rPr>
                <w:rFonts w:cs="Calibri Light"/>
              </w:rPr>
            </w:pPr>
            <w:r w:rsidRPr="00F245E6">
              <w:rPr>
                <w:rFonts w:cs="Calibri Light"/>
              </w:rPr>
              <w:t>Erfolgte die bisherige räumliche Planung (z.B. REK, Flächenwidmung) unter Etablierung und Einbindung einer lokal verankerten Steuerungsgruppe?</w:t>
            </w:r>
          </w:p>
          <w:p w14:paraId="0F858720" w14:textId="77777777" w:rsidR="00B146FB" w:rsidRPr="00F245E6" w:rsidRDefault="00B146FB">
            <w:pPr>
              <w:rPr>
                <w:rFonts w:cs="Calibri Light"/>
              </w:rPr>
            </w:pPr>
            <w:r w:rsidRPr="00F245E6">
              <w:rPr>
                <w:rFonts w:cs="Calibri Light"/>
              </w:rPr>
              <w:lastRenderedPageBreak/>
              <w:t>(Ja = 2 Punkte)</w:t>
            </w:r>
          </w:p>
        </w:tc>
        <w:tc>
          <w:tcPr>
            <w:tcW w:w="736" w:type="dxa"/>
            <w:vMerge w:val="restart"/>
            <w:tcBorders>
              <w:top w:val="single" w:sz="4" w:space="0" w:color="auto"/>
              <w:left w:val="single" w:sz="4" w:space="0" w:color="auto"/>
              <w:right w:val="single" w:sz="4" w:space="0" w:color="auto"/>
            </w:tcBorders>
            <w:hideMark/>
          </w:tcPr>
          <w:p w14:paraId="109D9D5C" w14:textId="77777777" w:rsidR="00B146FB" w:rsidRPr="00F245E6" w:rsidRDefault="00B146FB">
            <w:pPr>
              <w:rPr>
                <w:rFonts w:cs="Calibri Light"/>
              </w:rPr>
            </w:pPr>
            <w:r w:rsidRPr="00F245E6">
              <w:rPr>
                <w:rFonts w:cs="Calibri Light"/>
              </w:rPr>
              <w:lastRenderedPageBreak/>
              <w:t>mögl.</w:t>
            </w:r>
          </w:p>
          <w:p w14:paraId="09AA97E2" w14:textId="77777777" w:rsidR="00B146FB" w:rsidRPr="00F245E6" w:rsidRDefault="00B146FB">
            <w:pPr>
              <w:jc w:val="center"/>
              <w:rPr>
                <w:rFonts w:cs="Calibri Light"/>
                <w:b/>
              </w:rPr>
            </w:pPr>
            <w:r w:rsidRPr="00F245E6">
              <w:rPr>
                <w:rFonts w:cs="Calibri Light"/>
                <w:b/>
              </w:rPr>
              <w:t>2 (K)</w:t>
            </w:r>
          </w:p>
        </w:tc>
        <w:tc>
          <w:tcPr>
            <w:tcW w:w="737" w:type="dxa"/>
            <w:vMerge w:val="restart"/>
            <w:tcBorders>
              <w:top w:val="single" w:sz="4" w:space="0" w:color="auto"/>
              <w:left w:val="single" w:sz="4" w:space="0" w:color="auto"/>
              <w:bottom w:val="single" w:sz="4" w:space="0" w:color="auto"/>
              <w:right w:val="single" w:sz="4" w:space="0" w:color="auto"/>
            </w:tcBorders>
          </w:tcPr>
          <w:p w14:paraId="70917B30" w14:textId="77777777" w:rsidR="00B146FB" w:rsidRPr="00F245E6" w:rsidRDefault="00B146FB">
            <w:pPr>
              <w:rPr>
                <w:rFonts w:cs="Calibri Light"/>
              </w:rPr>
            </w:pPr>
            <w:r w:rsidRPr="00F245E6">
              <w:rPr>
                <w:rFonts w:cs="Calibri Light"/>
              </w:rPr>
              <w:t>tats.</w:t>
            </w:r>
          </w:p>
          <w:p w14:paraId="182FC239" w14:textId="77777777" w:rsidR="00B146FB" w:rsidRPr="00F245E6" w:rsidRDefault="00B146FB">
            <w:pPr>
              <w:jc w:val="center"/>
              <w:rPr>
                <w:rFonts w:cs="Calibri Light"/>
                <w:b/>
              </w:rPr>
            </w:pPr>
          </w:p>
        </w:tc>
      </w:tr>
      <w:tr w:rsidR="00B146FB" w:rsidRPr="00F245E6" w14:paraId="69B6BC75" w14:textId="77777777" w:rsidTr="00B07D55">
        <w:tc>
          <w:tcPr>
            <w:tcW w:w="988" w:type="dxa"/>
            <w:tcBorders>
              <w:top w:val="single" w:sz="4" w:space="0" w:color="auto"/>
              <w:left w:val="single" w:sz="4" w:space="0" w:color="auto"/>
              <w:bottom w:val="single" w:sz="4" w:space="0" w:color="auto"/>
              <w:right w:val="single" w:sz="4" w:space="0" w:color="auto"/>
            </w:tcBorders>
          </w:tcPr>
          <w:p w14:paraId="16F7F1E7" w14:textId="77777777" w:rsidR="00B146FB" w:rsidRPr="00F245E6" w:rsidRDefault="00B146FB">
            <w:pPr>
              <w:rPr>
                <w:rFonts w:cs="Calibri Light"/>
                <w:color w:val="C00000"/>
              </w:rPr>
            </w:pPr>
          </w:p>
        </w:tc>
        <w:tc>
          <w:tcPr>
            <w:tcW w:w="6826" w:type="dxa"/>
            <w:tcBorders>
              <w:right w:val="single" w:sz="4" w:space="0" w:color="auto"/>
            </w:tcBorders>
            <w:vAlign w:val="center"/>
            <w:hideMark/>
          </w:tcPr>
          <w:p w14:paraId="4107F65F" w14:textId="77777777" w:rsidR="00B146FB" w:rsidRPr="00F245E6" w:rsidRDefault="00B146F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698370FA" w14:textId="77777777" w:rsidR="00B146FB" w:rsidRPr="00F245E6" w:rsidRDefault="00B146F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292182F" w14:textId="77777777" w:rsidR="00B146FB" w:rsidRPr="00F245E6" w:rsidRDefault="00B146FB">
            <w:pPr>
              <w:rPr>
                <w:rFonts w:cs="Calibri Light"/>
                <w:b/>
              </w:rPr>
            </w:pPr>
          </w:p>
        </w:tc>
      </w:tr>
    </w:tbl>
    <w:p w14:paraId="2268B83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8"/>
        <w:gridCol w:w="740"/>
        <w:gridCol w:w="741"/>
      </w:tblGrid>
      <w:tr w:rsidR="00B146FB" w:rsidRPr="00F245E6" w14:paraId="1605FADE"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2670A692" w14:textId="77777777" w:rsidR="00B146FB" w:rsidRPr="00F245E6" w:rsidRDefault="00B146FB">
            <w:pPr>
              <w:rPr>
                <w:rFonts w:cs="Calibri Light"/>
              </w:rPr>
            </w:pPr>
            <w:r w:rsidRPr="00F245E6">
              <w:rPr>
                <w:rFonts w:cs="Calibri Light"/>
              </w:rPr>
              <w:t>A.2.1.c</w:t>
            </w:r>
          </w:p>
        </w:tc>
        <w:tc>
          <w:tcPr>
            <w:tcW w:w="6818" w:type="dxa"/>
            <w:tcBorders>
              <w:top w:val="single" w:sz="4" w:space="0" w:color="auto"/>
              <w:left w:val="single" w:sz="4" w:space="0" w:color="auto"/>
              <w:bottom w:val="single" w:sz="4" w:space="0" w:color="auto"/>
              <w:right w:val="single" w:sz="4" w:space="0" w:color="auto"/>
            </w:tcBorders>
            <w:hideMark/>
          </w:tcPr>
          <w:p w14:paraId="4AB30189" w14:textId="7898BF86" w:rsidR="00B146FB" w:rsidRPr="00F245E6" w:rsidRDefault="00B146FB">
            <w:pPr>
              <w:rPr>
                <w:rFonts w:cs="Calibri Light"/>
              </w:rPr>
            </w:pPr>
            <w:r w:rsidRPr="00F245E6">
              <w:rPr>
                <w:rFonts w:cs="Calibri Light"/>
              </w:rPr>
              <w:t>Wurden in den letzten 10 Jahren Experten für Energie und Raumplanung in die Erstellung eines mittel- und langfristige</w:t>
            </w:r>
            <w:r w:rsidR="00EC550A">
              <w:rPr>
                <w:rFonts w:cs="Calibri Light"/>
              </w:rPr>
              <w:t>n</w:t>
            </w:r>
            <w:r w:rsidRPr="00F245E6">
              <w:rPr>
                <w:rFonts w:cs="Calibri Light"/>
              </w:rPr>
              <w:t xml:space="preserve"> räumlichen Planes eingebunden?</w:t>
            </w:r>
          </w:p>
          <w:p w14:paraId="504EBE15" w14:textId="77777777" w:rsidR="00B146FB" w:rsidRPr="00F245E6" w:rsidRDefault="00B146FB">
            <w:pPr>
              <w:rPr>
                <w:rFonts w:cs="Calibri Light"/>
              </w:rPr>
            </w:pPr>
            <w:r w:rsidRPr="00F245E6">
              <w:rPr>
                <w:rFonts w:cs="Calibri Light"/>
              </w:rPr>
              <w:t>(3-7 = 1 Punkt, 8-10 = 2 Punkte)</w:t>
            </w:r>
          </w:p>
        </w:tc>
        <w:tc>
          <w:tcPr>
            <w:tcW w:w="740" w:type="dxa"/>
            <w:vMerge w:val="restart"/>
            <w:tcBorders>
              <w:top w:val="single" w:sz="4" w:space="0" w:color="auto"/>
              <w:left w:val="single" w:sz="4" w:space="0" w:color="auto"/>
              <w:right w:val="single" w:sz="4" w:space="0" w:color="auto"/>
            </w:tcBorders>
            <w:hideMark/>
          </w:tcPr>
          <w:p w14:paraId="77DF193F" w14:textId="77777777" w:rsidR="00B146FB" w:rsidRPr="00F245E6" w:rsidRDefault="00B146FB">
            <w:pPr>
              <w:rPr>
                <w:rFonts w:cs="Calibri Light"/>
              </w:rPr>
            </w:pPr>
            <w:r w:rsidRPr="00F245E6">
              <w:rPr>
                <w:rFonts w:cs="Calibri Light"/>
              </w:rPr>
              <w:t>mögl.</w:t>
            </w:r>
          </w:p>
          <w:p w14:paraId="44D87C20" w14:textId="77777777" w:rsidR="00B146FB" w:rsidRPr="00F245E6" w:rsidRDefault="00B146FB">
            <w:pPr>
              <w:jc w:val="center"/>
              <w:rPr>
                <w:rFonts w:cs="Calibri Light"/>
                <w:b/>
              </w:rPr>
            </w:pPr>
            <w:r w:rsidRPr="00F245E6">
              <w:rPr>
                <w:rFonts w:cs="Calibri Light"/>
                <w:b/>
              </w:rPr>
              <w:t>2 (K)</w:t>
            </w:r>
          </w:p>
        </w:tc>
        <w:tc>
          <w:tcPr>
            <w:tcW w:w="741" w:type="dxa"/>
            <w:vMerge w:val="restart"/>
            <w:tcBorders>
              <w:top w:val="single" w:sz="4" w:space="0" w:color="auto"/>
              <w:left w:val="single" w:sz="4" w:space="0" w:color="auto"/>
              <w:bottom w:val="single" w:sz="4" w:space="0" w:color="auto"/>
              <w:right w:val="single" w:sz="4" w:space="0" w:color="auto"/>
            </w:tcBorders>
          </w:tcPr>
          <w:p w14:paraId="401EA361" w14:textId="77777777" w:rsidR="00B146FB" w:rsidRPr="00F245E6" w:rsidRDefault="00B146FB">
            <w:pPr>
              <w:rPr>
                <w:rFonts w:cs="Calibri Light"/>
              </w:rPr>
            </w:pPr>
            <w:r w:rsidRPr="00F245E6">
              <w:rPr>
                <w:rFonts w:cs="Calibri Light"/>
              </w:rPr>
              <w:t>tats.</w:t>
            </w:r>
          </w:p>
          <w:p w14:paraId="726E8C36" w14:textId="77777777" w:rsidR="00B146FB" w:rsidRPr="00F245E6" w:rsidRDefault="00B146FB">
            <w:pPr>
              <w:jc w:val="center"/>
              <w:rPr>
                <w:rFonts w:cs="Calibri Light"/>
                <w:b/>
              </w:rPr>
            </w:pPr>
          </w:p>
        </w:tc>
      </w:tr>
      <w:tr w:rsidR="00B146FB" w:rsidRPr="00F245E6" w14:paraId="46D64EFE" w14:textId="77777777" w:rsidTr="00B07D55">
        <w:tc>
          <w:tcPr>
            <w:tcW w:w="988" w:type="dxa"/>
            <w:tcBorders>
              <w:top w:val="single" w:sz="4" w:space="0" w:color="auto"/>
              <w:left w:val="single" w:sz="4" w:space="0" w:color="auto"/>
              <w:bottom w:val="single" w:sz="4" w:space="0" w:color="auto"/>
              <w:right w:val="single" w:sz="4" w:space="0" w:color="auto"/>
            </w:tcBorders>
          </w:tcPr>
          <w:p w14:paraId="7E75C4E0" w14:textId="77777777" w:rsidR="00B146FB" w:rsidRPr="00F245E6" w:rsidRDefault="00B146FB">
            <w:pPr>
              <w:rPr>
                <w:rFonts w:cs="Calibri Light"/>
                <w:color w:val="C00000"/>
              </w:rPr>
            </w:pPr>
          </w:p>
        </w:tc>
        <w:tc>
          <w:tcPr>
            <w:tcW w:w="6818" w:type="dxa"/>
            <w:tcBorders>
              <w:right w:val="single" w:sz="4" w:space="0" w:color="auto"/>
            </w:tcBorders>
            <w:vAlign w:val="center"/>
            <w:hideMark/>
          </w:tcPr>
          <w:p w14:paraId="070EC85A" w14:textId="77777777" w:rsidR="00B146FB" w:rsidRPr="00F245E6" w:rsidRDefault="00B146F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5D28EBA7" w14:textId="77777777" w:rsidR="00B146FB" w:rsidRPr="00F245E6" w:rsidRDefault="00B146FB">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05E54009" w14:textId="77777777" w:rsidR="00B146FB" w:rsidRPr="00F245E6" w:rsidRDefault="00B146FB">
            <w:pPr>
              <w:rPr>
                <w:rFonts w:cs="Calibri Light"/>
                <w:b/>
              </w:rPr>
            </w:pPr>
          </w:p>
        </w:tc>
      </w:tr>
    </w:tbl>
    <w:p w14:paraId="26A1492E" w14:textId="77777777" w:rsidR="00D94C7A" w:rsidRPr="00F245E6" w:rsidRDefault="00D94C7A" w:rsidP="00D94C7A">
      <w:pPr>
        <w:rPr>
          <w:rFonts w:cs="Calibri Light"/>
          <w:lang w:val="de-DE"/>
        </w:rPr>
      </w:pPr>
    </w:p>
    <w:tbl>
      <w:tblPr>
        <w:tblStyle w:val="Tabellenraster"/>
        <w:tblW w:w="9287" w:type="dxa"/>
        <w:tblInd w:w="0" w:type="dxa"/>
        <w:tblBorders>
          <w:insideH w:val="none" w:sz="0" w:space="0" w:color="auto"/>
        </w:tblBorders>
        <w:tblLook w:val="04A0" w:firstRow="1" w:lastRow="0" w:firstColumn="1" w:lastColumn="0" w:noHBand="0" w:noVBand="1"/>
      </w:tblPr>
      <w:tblGrid>
        <w:gridCol w:w="988"/>
        <w:gridCol w:w="6818"/>
        <w:gridCol w:w="740"/>
        <w:gridCol w:w="741"/>
      </w:tblGrid>
      <w:tr w:rsidR="00B146FB" w:rsidRPr="00F245E6" w14:paraId="06D09618" w14:textId="77777777" w:rsidTr="00B07D55">
        <w:tc>
          <w:tcPr>
            <w:tcW w:w="988" w:type="dxa"/>
            <w:tcBorders>
              <w:top w:val="single" w:sz="4" w:space="0" w:color="auto"/>
              <w:left w:val="single" w:sz="4" w:space="0" w:color="auto"/>
              <w:bottom w:val="nil"/>
              <w:right w:val="single" w:sz="4" w:space="0" w:color="auto"/>
            </w:tcBorders>
            <w:hideMark/>
          </w:tcPr>
          <w:p w14:paraId="14813A90" w14:textId="77777777" w:rsidR="00B146FB" w:rsidRPr="00F245E6" w:rsidRDefault="00B146FB">
            <w:pPr>
              <w:rPr>
                <w:rFonts w:cs="Calibri Light"/>
              </w:rPr>
            </w:pPr>
            <w:r w:rsidRPr="00F245E6">
              <w:rPr>
                <w:rFonts w:cs="Calibri Light"/>
              </w:rPr>
              <w:t>A.2.1.d</w:t>
            </w:r>
          </w:p>
        </w:tc>
        <w:tc>
          <w:tcPr>
            <w:tcW w:w="6818" w:type="dxa"/>
            <w:tcBorders>
              <w:top w:val="single" w:sz="4" w:space="0" w:color="auto"/>
              <w:left w:val="single" w:sz="4" w:space="0" w:color="auto"/>
              <w:bottom w:val="single" w:sz="4" w:space="0" w:color="auto"/>
              <w:right w:val="single" w:sz="4" w:space="0" w:color="auto"/>
            </w:tcBorders>
            <w:hideMark/>
          </w:tcPr>
          <w:p w14:paraId="3CB0596A" w14:textId="16F867DA" w:rsidR="00B146FB" w:rsidRPr="00F245E6" w:rsidRDefault="00B146FB">
            <w:pPr>
              <w:rPr>
                <w:rFonts w:cs="Calibri Light"/>
              </w:rPr>
            </w:pPr>
            <w:r w:rsidRPr="00F245E6">
              <w:rPr>
                <w:rFonts w:cs="Calibri Light"/>
              </w:rPr>
              <w:t>Wie viel Budgetmittel stehen jährlich konkret für die mittel- und langfristige räumliche Planung der Gemeinde zur Verfügung auf einer Skala von 1-10 (kein Budget - ausreichend)?</w:t>
            </w:r>
          </w:p>
          <w:p w14:paraId="54630CB3" w14:textId="77777777" w:rsidR="00B146FB" w:rsidRPr="00F245E6" w:rsidRDefault="00B146FB">
            <w:pPr>
              <w:rPr>
                <w:rFonts w:cs="Calibri Light"/>
              </w:rPr>
            </w:pPr>
            <w:r w:rsidRPr="00F245E6">
              <w:rPr>
                <w:rFonts w:cs="Calibri Light"/>
              </w:rPr>
              <w:t>(3-7 = 1 Punkt, 8-10 = 2 Punkte)</w:t>
            </w:r>
          </w:p>
        </w:tc>
        <w:tc>
          <w:tcPr>
            <w:tcW w:w="740" w:type="dxa"/>
            <w:vMerge w:val="restart"/>
            <w:tcBorders>
              <w:top w:val="single" w:sz="4" w:space="0" w:color="auto"/>
              <w:left w:val="single" w:sz="4" w:space="0" w:color="auto"/>
              <w:right w:val="single" w:sz="4" w:space="0" w:color="auto"/>
            </w:tcBorders>
            <w:hideMark/>
          </w:tcPr>
          <w:p w14:paraId="76EB1D05" w14:textId="77777777" w:rsidR="00B146FB" w:rsidRPr="00F245E6" w:rsidRDefault="00B146FB">
            <w:pPr>
              <w:rPr>
                <w:rFonts w:cs="Calibri Light"/>
              </w:rPr>
            </w:pPr>
            <w:r w:rsidRPr="00F245E6">
              <w:rPr>
                <w:rFonts w:cs="Calibri Light"/>
              </w:rPr>
              <w:t>mögl.</w:t>
            </w:r>
          </w:p>
          <w:p w14:paraId="34C53B88" w14:textId="77777777" w:rsidR="00B146FB" w:rsidRPr="00F245E6" w:rsidRDefault="00B146FB">
            <w:pPr>
              <w:jc w:val="center"/>
              <w:rPr>
                <w:rFonts w:cs="Calibri Light"/>
                <w:b/>
              </w:rPr>
            </w:pPr>
            <w:r w:rsidRPr="00F245E6">
              <w:rPr>
                <w:rFonts w:cs="Calibri Light"/>
                <w:b/>
              </w:rPr>
              <w:t>2 (K)</w:t>
            </w:r>
          </w:p>
        </w:tc>
        <w:tc>
          <w:tcPr>
            <w:tcW w:w="741" w:type="dxa"/>
            <w:vMerge w:val="restart"/>
            <w:tcBorders>
              <w:top w:val="single" w:sz="4" w:space="0" w:color="auto"/>
              <w:left w:val="single" w:sz="4" w:space="0" w:color="auto"/>
              <w:bottom w:val="single" w:sz="4" w:space="0" w:color="auto"/>
              <w:right w:val="single" w:sz="4" w:space="0" w:color="auto"/>
            </w:tcBorders>
          </w:tcPr>
          <w:p w14:paraId="0D89ADD8" w14:textId="77777777" w:rsidR="00B146FB" w:rsidRPr="00F245E6" w:rsidRDefault="00B146FB">
            <w:pPr>
              <w:rPr>
                <w:rFonts w:cs="Calibri Light"/>
              </w:rPr>
            </w:pPr>
            <w:r w:rsidRPr="00F245E6">
              <w:rPr>
                <w:rFonts w:cs="Calibri Light"/>
              </w:rPr>
              <w:t>tats.</w:t>
            </w:r>
          </w:p>
          <w:p w14:paraId="75DEFE59" w14:textId="77777777" w:rsidR="00B146FB" w:rsidRPr="00F245E6" w:rsidRDefault="00B146FB">
            <w:pPr>
              <w:jc w:val="center"/>
              <w:rPr>
                <w:rFonts w:cs="Calibri Light"/>
                <w:b/>
              </w:rPr>
            </w:pPr>
          </w:p>
        </w:tc>
      </w:tr>
      <w:tr w:rsidR="00B146FB" w:rsidRPr="00F245E6" w14:paraId="41D5D941" w14:textId="77777777" w:rsidTr="00B07D55">
        <w:tc>
          <w:tcPr>
            <w:tcW w:w="988" w:type="dxa"/>
            <w:tcBorders>
              <w:top w:val="single" w:sz="4" w:space="0" w:color="auto"/>
              <w:left w:val="single" w:sz="4" w:space="0" w:color="auto"/>
              <w:bottom w:val="single" w:sz="4" w:space="0" w:color="auto"/>
              <w:right w:val="single" w:sz="4" w:space="0" w:color="auto"/>
            </w:tcBorders>
          </w:tcPr>
          <w:p w14:paraId="0B1AD0A4" w14:textId="77777777" w:rsidR="00B146FB" w:rsidRPr="00F245E6" w:rsidRDefault="00B146FB">
            <w:pPr>
              <w:rPr>
                <w:rFonts w:cs="Calibri Light"/>
                <w:color w:val="C00000"/>
              </w:rPr>
            </w:pPr>
          </w:p>
        </w:tc>
        <w:tc>
          <w:tcPr>
            <w:tcW w:w="6818" w:type="dxa"/>
            <w:tcBorders>
              <w:right w:val="single" w:sz="4" w:space="0" w:color="auto"/>
            </w:tcBorders>
            <w:vAlign w:val="center"/>
            <w:hideMark/>
          </w:tcPr>
          <w:p w14:paraId="1EC2E6B7" w14:textId="77777777" w:rsidR="00B146FB" w:rsidRPr="00F245E6" w:rsidRDefault="00B146F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3619CABB" w14:textId="77777777" w:rsidR="00B146FB" w:rsidRPr="00F245E6" w:rsidRDefault="00B146FB">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16833004" w14:textId="77777777" w:rsidR="00B146FB" w:rsidRPr="00F245E6" w:rsidRDefault="00B146FB">
            <w:pPr>
              <w:rPr>
                <w:rFonts w:cs="Calibri Light"/>
                <w:b/>
              </w:rPr>
            </w:pPr>
          </w:p>
        </w:tc>
      </w:tr>
    </w:tbl>
    <w:p w14:paraId="43FC573F" w14:textId="77777777" w:rsidR="00D94C7A" w:rsidRPr="00F245E6" w:rsidRDefault="00D94C7A" w:rsidP="00D94C7A">
      <w:pPr>
        <w:rPr>
          <w:rFonts w:cs="Calibri Light"/>
          <w:lang w:val="de-DE"/>
        </w:rPr>
      </w:pPr>
    </w:p>
    <w:tbl>
      <w:tblPr>
        <w:tblStyle w:val="Tabellenraster"/>
        <w:tblW w:w="9287" w:type="dxa"/>
        <w:tblInd w:w="0" w:type="dxa"/>
        <w:tblBorders>
          <w:insideH w:val="none" w:sz="0" w:space="0" w:color="auto"/>
          <w:insideV w:val="none" w:sz="0" w:space="0" w:color="auto"/>
        </w:tblBorders>
        <w:tblLook w:val="04A0" w:firstRow="1" w:lastRow="0" w:firstColumn="1" w:lastColumn="0" w:noHBand="0" w:noVBand="1"/>
      </w:tblPr>
      <w:tblGrid>
        <w:gridCol w:w="988"/>
        <w:gridCol w:w="6818"/>
        <w:gridCol w:w="740"/>
        <w:gridCol w:w="741"/>
      </w:tblGrid>
      <w:tr w:rsidR="00B146FB" w:rsidRPr="00F245E6" w14:paraId="7CEED097" w14:textId="77777777" w:rsidTr="00B07D55">
        <w:tc>
          <w:tcPr>
            <w:tcW w:w="988" w:type="dxa"/>
            <w:tcBorders>
              <w:top w:val="single" w:sz="4" w:space="0" w:color="auto"/>
              <w:left w:val="single" w:sz="4" w:space="0" w:color="auto"/>
              <w:bottom w:val="nil"/>
              <w:right w:val="single" w:sz="4" w:space="0" w:color="auto"/>
            </w:tcBorders>
            <w:hideMark/>
          </w:tcPr>
          <w:p w14:paraId="42ABF469" w14:textId="77777777" w:rsidR="00B146FB" w:rsidRPr="00F245E6" w:rsidRDefault="00B146FB">
            <w:pPr>
              <w:rPr>
                <w:rFonts w:cs="Calibri Light"/>
              </w:rPr>
            </w:pPr>
            <w:r w:rsidRPr="00F245E6">
              <w:rPr>
                <w:rFonts w:cs="Calibri Light"/>
              </w:rPr>
              <w:t>A.2.1.e</w:t>
            </w:r>
          </w:p>
        </w:tc>
        <w:tc>
          <w:tcPr>
            <w:tcW w:w="6818" w:type="dxa"/>
            <w:tcBorders>
              <w:top w:val="single" w:sz="4" w:space="0" w:color="auto"/>
              <w:left w:val="single" w:sz="4" w:space="0" w:color="auto"/>
              <w:bottom w:val="single" w:sz="4" w:space="0" w:color="auto"/>
              <w:right w:val="single" w:sz="4" w:space="0" w:color="auto"/>
            </w:tcBorders>
            <w:hideMark/>
          </w:tcPr>
          <w:p w14:paraId="59CC48E5" w14:textId="52B4C686" w:rsidR="00B146FB" w:rsidRPr="00F245E6" w:rsidRDefault="00B146FB">
            <w:pPr>
              <w:rPr>
                <w:rFonts w:cs="Calibri Light"/>
              </w:rPr>
            </w:pPr>
            <w:r w:rsidRPr="00F245E6">
              <w:rPr>
                <w:rFonts w:cs="Calibri Light"/>
              </w:rPr>
              <w:t>Wie viel Personal steht konkret für die mittel- und langfristige räumliche Planung der Gemeinde zur Verfügung auf einer Skala von 1-10 (kein Personal - ausreichend)?</w:t>
            </w:r>
          </w:p>
          <w:p w14:paraId="0D15507C" w14:textId="77777777" w:rsidR="00B146FB" w:rsidRPr="00F245E6" w:rsidRDefault="00B146FB">
            <w:pPr>
              <w:rPr>
                <w:rFonts w:cs="Calibri Light"/>
              </w:rPr>
            </w:pPr>
            <w:r w:rsidRPr="00F245E6">
              <w:rPr>
                <w:rFonts w:cs="Calibri Light"/>
              </w:rPr>
              <w:t>(Ja = 2 Punkte)</w:t>
            </w:r>
          </w:p>
        </w:tc>
        <w:tc>
          <w:tcPr>
            <w:tcW w:w="740" w:type="dxa"/>
            <w:vMerge w:val="restart"/>
            <w:tcBorders>
              <w:top w:val="single" w:sz="4" w:space="0" w:color="auto"/>
              <w:left w:val="single" w:sz="4" w:space="0" w:color="auto"/>
              <w:right w:val="single" w:sz="4" w:space="0" w:color="auto"/>
            </w:tcBorders>
            <w:hideMark/>
          </w:tcPr>
          <w:p w14:paraId="05BD6FFB" w14:textId="77777777" w:rsidR="00B146FB" w:rsidRPr="00F245E6" w:rsidRDefault="00B146FB">
            <w:pPr>
              <w:rPr>
                <w:rFonts w:cs="Calibri Light"/>
              </w:rPr>
            </w:pPr>
            <w:r w:rsidRPr="00F245E6">
              <w:rPr>
                <w:rFonts w:cs="Calibri Light"/>
              </w:rPr>
              <w:t>mögl.</w:t>
            </w:r>
          </w:p>
          <w:p w14:paraId="4F7D95DF" w14:textId="77777777" w:rsidR="00B146FB" w:rsidRPr="00F245E6" w:rsidRDefault="00B146FB">
            <w:pPr>
              <w:jc w:val="center"/>
              <w:rPr>
                <w:rFonts w:cs="Calibri Light"/>
                <w:b/>
              </w:rPr>
            </w:pPr>
            <w:r w:rsidRPr="00F245E6">
              <w:rPr>
                <w:rFonts w:cs="Calibri Light"/>
                <w:b/>
              </w:rPr>
              <w:t>2 (K)</w:t>
            </w:r>
          </w:p>
        </w:tc>
        <w:tc>
          <w:tcPr>
            <w:tcW w:w="741" w:type="dxa"/>
            <w:vMerge w:val="restart"/>
            <w:tcBorders>
              <w:top w:val="single" w:sz="4" w:space="0" w:color="auto"/>
              <w:left w:val="single" w:sz="4" w:space="0" w:color="auto"/>
              <w:bottom w:val="single" w:sz="4" w:space="0" w:color="auto"/>
              <w:right w:val="single" w:sz="4" w:space="0" w:color="auto"/>
            </w:tcBorders>
          </w:tcPr>
          <w:p w14:paraId="1FEB73DD" w14:textId="77777777" w:rsidR="00B146FB" w:rsidRPr="00F245E6" w:rsidRDefault="00B146FB">
            <w:pPr>
              <w:rPr>
                <w:rFonts w:cs="Calibri Light"/>
              </w:rPr>
            </w:pPr>
            <w:r w:rsidRPr="00F245E6">
              <w:rPr>
                <w:rFonts w:cs="Calibri Light"/>
              </w:rPr>
              <w:t>tats.</w:t>
            </w:r>
          </w:p>
          <w:p w14:paraId="26C8B5AF" w14:textId="77777777" w:rsidR="00B146FB" w:rsidRPr="00F245E6" w:rsidRDefault="00B146FB">
            <w:pPr>
              <w:jc w:val="center"/>
              <w:rPr>
                <w:rFonts w:cs="Calibri Light"/>
                <w:b/>
              </w:rPr>
            </w:pPr>
          </w:p>
        </w:tc>
      </w:tr>
      <w:tr w:rsidR="00B146FB" w:rsidRPr="00F245E6" w14:paraId="39B3D901" w14:textId="77777777" w:rsidTr="00B07D55">
        <w:tc>
          <w:tcPr>
            <w:tcW w:w="988" w:type="dxa"/>
            <w:tcBorders>
              <w:top w:val="single" w:sz="4" w:space="0" w:color="auto"/>
              <w:left w:val="single" w:sz="4" w:space="0" w:color="auto"/>
              <w:bottom w:val="single" w:sz="4" w:space="0" w:color="auto"/>
              <w:right w:val="single" w:sz="4" w:space="0" w:color="auto"/>
            </w:tcBorders>
          </w:tcPr>
          <w:p w14:paraId="70C51EC6" w14:textId="77777777" w:rsidR="00B146FB" w:rsidRPr="00F245E6" w:rsidRDefault="00B146FB">
            <w:pPr>
              <w:rPr>
                <w:rFonts w:cs="Calibri Light"/>
                <w:color w:val="C00000"/>
              </w:rPr>
            </w:pPr>
          </w:p>
        </w:tc>
        <w:tc>
          <w:tcPr>
            <w:tcW w:w="6818" w:type="dxa"/>
            <w:tcBorders>
              <w:top w:val="single" w:sz="4" w:space="0" w:color="auto"/>
              <w:bottom w:val="single" w:sz="4" w:space="0" w:color="auto"/>
              <w:right w:val="single" w:sz="4" w:space="0" w:color="auto"/>
            </w:tcBorders>
            <w:vAlign w:val="center"/>
            <w:hideMark/>
          </w:tcPr>
          <w:p w14:paraId="553A7DC0" w14:textId="77777777" w:rsidR="00B146FB" w:rsidRPr="00F245E6" w:rsidRDefault="00B146F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3FF71746" w14:textId="77777777" w:rsidR="00B146FB" w:rsidRPr="00F245E6" w:rsidRDefault="00B146FB">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0544C12F" w14:textId="77777777" w:rsidR="00B146FB" w:rsidRPr="00F245E6" w:rsidRDefault="00B146FB">
            <w:pPr>
              <w:rPr>
                <w:rFonts w:cs="Calibri Light"/>
                <w:b/>
              </w:rPr>
            </w:pPr>
          </w:p>
        </w:tc>
      </w:tr>
    </w:tbl>
    <w:p w14:paraId="4398C64B" w14:textId="77777777" w:rsidR="00D94C7A" w:rsidRPr="00F245E6" w:rsidRDefault="00D94C7A" w:rsidP="00D94C7A">
      <w:pPr>
        <w:rPr>
          <w:rFonts w:cs="Calibri Light"/>
          <w:lang w:val="de-DE"/>
        </w:rPr>
      </w:pPr>
    </w:p>
    <w:tbl>
      <w:tblPr>
        <w:tblStyle w:val="Tabellenraster"/>
        <w:tblW w:w="9287" w:type="dxa"/>
        <w:tblInd w:w="0" w:type="dxa"/>
        <w:tblBorders>
          <w:insideH w:val="none" w:sz="0" w:space="0" w:color="auto"/>
          <w:insideV w:val="none" w:sz="0" w:space="0" w:color="auto"/>
        </w:tblBorders>
        <w:tblLook w:val="04A0" w:firstRow="1" w:lastRow="0" w:firstColumn="1" w:lastColumn="0" w:noHBand="0" w:noVBand="1"/>
      </w:tblPr>
      <w:tblGrid>
        <w:gridCol w:w="988"/>
        <w:gridCol w:w="6841"/>
        <w:gridCol w:w="729"/>
        <w:gridCol w:w="729"/>
      </w:tblGrid>
      <w:tr w:rsidR="00B146FB" w:rsidRPr="00F245E6" w14:paraId="5FEA186F" w14:textId="77777777" w:rsidTr="00B07D55">
        <w:tc>
          <w:tcPr>
            <w:tcW w:w="988" w:type="dxa"/>
            <w:tcBorders>
              <w:top w:val="single" w:sz="4" w:space="0" w:color="auto"/>
              <w:left w:val="single" w:sz="4" w:space="0" w:color="auto"/>
              <w:bottom w:val="nil"/>
              <w:right w:val="single" w:sz="4" w:space="0" w:color="auto"/>
            </w:tcBorders>
            <w:hideMark/>
          </w:tcPr>
          <w:p w14:paraId="56FBF74C" w14:textId="77777777" w:rsidR="00B146FB" w:rsidRPr="00F245E6" w:rsidRDefault="00B146FB">
            <w:pPr>
              <w:rPr>
                <w:rFonts w:cs="Calibri Light"/>
              </w:rPr>
            </w:pPr>
            <w:r w:rsidRPr="00F245E6">
              <w:rPr>
                <w:rFonts w:cs="Calibri Light"/>
              </w:rPr>
              <w:t>A.2.1.f</w:t>
            </w:r>
          </w:p>
        </w:tc>
        <w:tc>
          <w:tcPr>
            <w:tcW w:w="6841" w:type="dxa"/>
            <w:tcBorders>
              <w:top w:val="single" w:sz="4" w:space="0" w:color="auto"/>
              <w:left w:val="single" w:sz="4" w:space="0" w:color="auto"/>
              <w:bottom w:val="single" w:sz="4" w:space="0" w:color="auto"/>
              <w:right w:val="single" w:sz="4" w:space="0" w:color="auto"/>
            </w:tcBorders>
            <w:hideMark/>
          </w:tcPr>
          <w:p w14:paraId="1B4B0676" w14:textId="7C30E296" w:rsidR="00B146FB" w:rsidRPr="00F245E6" w:rsidRDefault="00B146FB">
            <w:pPr>
              <w:rPr>
                <w:rFonts w:cs="Calibri Light"/>
              </w:rPr>
            </w:pPr>
            <w:r w:rsidRPr="00F245E6">
              <w:rPr>
                <w:rFonts w:cs="Calibri Light"/>
              </w:rPr>
              <w:t>Welche Wünsche bestehen bezüglich der Ressourcen für die mittel- und langfristige räumliche Planung? (Differenzierung nach fachlicher/idee</w:t>
            </w:r>
            <w:r w:rsidR="00EC550A">
              <w:rPr>
                <w:rFonts w:cs="Calibri Light"/>
              </w:rPr>
              <w:t>l</w:t>
            </w:r>
            <w:r w:rsidRPr="00F245E6">
              <w:rPr>
                <w:rFonts w:cs="Calibri Light"/>
              </w:rPr>
              <w:t>ler/finanzieller Unterstützung)</w:t>
            </w:r>
          </w:p>
          <w:p w14:paraId="2843AD44" w14:textId="77777777" w:rsidR="00B146FB" w:rsidRPr="00F245E6" w:rsidRDefault="00B146FB">
            <w:pPr>
              <w:rPr>
                <w:rFonts w:cs="Calibri Light"/>
              </w:rPr>
            </w:pPr>
            <w:r w:rsidRPr="00F245E6">
              <w:rPr>
                <w:rFonts w:cs="Calibri Light"/>
              </w:rPr>
              <w:t>(Ausfüllen = 1 Punkt)</w:t>
            </w:r>
          </w:p>
        </w:tc>
        <w:tc>
          <w:tcPr>
            <w:tcW w:w="729" w:type="dxa"/>
            <w:vMerge w:val="restart"/>
            <w:tcBorders>
              <w:top w:val="single" w:sz="4" w:space="0" w:color="auto"/>
              <w:left w:val="single" w:sz="4" w:space="0" w:color="auto"/>
              <w:right w:val="single" w:sz="4" w:space="0" w:color="auto"/>
            </w:tcBorders>
            <w:hideMark/>
          </w:tcPr>
          <w:p w14:paraId="475ADFB8" w14:textId="77777777" w:rsidR="00B146FB" w:rsidRPr="00F245E6" w:rsidRDefault="00B146FB">
            <w:pPr>
              <w:rPr>
                <w:rFonts w:cs="Calibri Light"/>
              </w:rPr>
            </w:pPr>
            <w:r w:rsidRPr="00F245E6">
              <w:rPr>
                <w:rFonts w:cs="Calibri Light"/>
              </w:rPr>
              <w:t>mögl.</w:t>
            </w:r>
          </w:p>
          <w:p w14:paraId="044583C4" w14:textId="77777777" w:rsidR="00B146FB" w:rsidRPr="00F245E6" w:rsidRDefault="00B146FB">
            <w:pPr>
              <w:jc w:val="center"/>
              <w:rPr>
                <w:rFonts w:cs="Calibri Light"/>
                <w:b/>
              </w:rPr>
            </w:pPr>
            <w:r w:rsidRPr="00F245E6">
              <w:rPr>
                <w:rFonts w:cs="Calibri Light"/>
                <w:b/>
              </w:rPr>
              <w:t>1 (K)</w:t>
            </w:r>
          </w:p>
        </w:tc>
        <w:tc>
          <w:tcPr>
            <w:tcW w:w="729" w:type="dxa"/>
            <w:vMerge w:val="restart"/>
            <w:tcBorders>
              <w:top w:val="single" w:sz="4" w:space="0" w:color="auto"/>
              <w:left w:val="single" w:sz="4" w:space="0" w:color="auto"/>
              <w:bottom w:val="single" w:sz="4" w:space="0" w:color="auto"/>
              <w:right w:val="single" w:sz="4" w:space="0" w:color="auto"/>
            </w:tcBorders>
          </w:tcPr>
          <w:p w14:paraId="79DCBB95" w14:textId="77777777" w:rsidR="00B146FB" w:rsidRPr="00F245E6" w:rsidRDefault="00B146FB">
            <w:pPr>
              <w:rPr>
                <w:rFonts w:cs="Calibri Light"/>
              </w:rPr>
            </w:pPr>
            <w:r w:rsidRPr="00F245E6">
              <w:rPr>
                <w:rFonts w:cs="Calibri Light"/>
              </w:rPr>
              <w:t>tats.</w:t>
            </w:r>
          </w:p>
          <w:p w14:paraId="24154AFA" w14:textId="77777777" w:rsidR="00B146FB" w:rsidRPr="00F245E6" w:rsidRDefault="00B146FB">
            <w:pPr>
              <w:jc w:val="center"/>
              <w:rPr>
                <w:rFonts w:cs="Calibri Light"/>
                <w:b/>
              </w:rPr>
            </w:pPr>
          </w:p>
        </w:tc>
      </w:tr>
      <w:tr w:rsidR="00B146FB" w:rsidRPr="00F245E6" w14:paraId="026F7E36" w14:textId="77777777" w:rsidTr="00B07D55">
        <w:tc>
          <w:tcPr>
            <w:tcW w:w="988" w:type="dxa"/>
            <w:tcBorders>
              <w:top w:val="single" w:sz="4" w:space="0" w:color="auto"/>
              <w:left w:val="single" w:sz="4" w:space="0" w:color="auto"/>
              <w:bottom w:val="single" w:sz="4" w:space="0" w:color="auto"/>
              <w:right w:val="single" w:sz="4" w:space="0" w:color="auto"/>
            </w:tcBorders>
          </w:tcPr>
          <w:p w14:paraId="32B83C55" w14:textId="77777777" w:rsidR="00B146FB" w:rsidRPr="00F245E6" w:rsidRDefault="00B146FB">
            <w:pPr>
              <w:rPr>
                <w:rFonts w:cs="Calibri Light"/>
                <w:color w:val="C00000"/>
              </w:rPr>
            </w:pPr>
          </w:p>
        </w:tc>
        <w:tc>
          <w:tcPr>
            <w:tcW w:w="6841" w:type="dxa"/>
            <w:tcBorders>
              <w:top w:val="single" w:sz="4" w:space="0" w:color="auto"/>
              <w:bottom w:val="single" w:sz="4" w:space="0" w:color="auto"/>
              <w:right w:val="single" w:sz="4" w:space="0" w:color="auto"/>
            </w:tcBorders>
            <w:vAlign w:val="center"/>
            <w:hideMark/>
          </w:tcPr>
          <w:p w14:paraId="60EF52D5" w14:textId="77777777" w:rsidR="00B146FB" w:rsidRPr="00F245E6" w:rsidRDefault="00B146FB">
            <w:pPr>
              <w:rPr>
                <w:rFonts w:cs="Calibri Light"/>
                <w:sz w:val="20"/>
                <w:szCs w:val="20"/>
                <w:lang w:val="de-AT" w:eastAsia="de-AT"/>
              </w:rPr>
            </w:pPr>
          </w:p>
        </w:tc>
        <w:tc>
          <w:tcPr>
            <w:tcW w:w="729" w:type="dxa"/>
            <w:vMerge/>
            <w:tcBorders>
              <w:left w:val="single" w:sz="4" w:space="0" w:color="auto"/>
              <w:right w:val="single" w:sz="4" w:space="0" w:color="auto"/>
            </w:tcBorders>
            <w:vAlign w:val="center"/>
            <w:hideMark/>
          </w:tcPr>
          <w:p w14:paraId="584999EE" w14:textId="77777777" w:rsidR="00B146FB" w:rsidRPr="00F245E6" w:rsidRDefault="00B146FB">
            <w:pPr>
              <w:rPr>
                <w:rFonts w:cs="Calibri Light"/>
                <w:sz w:val="20"/>
                <w:szCs w:val="20"/>
                <w:lang w:val="de-AT" w:eastAsia="de-AT"/>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AA33686" w14:textId="77777777" w:rsidR="00B146FB" w:rsidRPr="00F245E6" w:rsidRDefault="00B146FB">
            <w:pPr>
              <w:rPr>
                <w:rFonts w:cs="Calibri Light"/>
                <w:b/>
              </w:rPr>
            </w:pPr>
          </w:p>
        </w:tc>
      </w:tr>
    </w:tbl>
    <w:p w14:paraId="0A4994B1"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6"/>
        <w:gridCol w:w="731"/>
        <w:gridCol w:w="732"/>
      </w:tblGrid>
      <w:tr w:rsidR="00B146FB" w:rsidRPr="00F245E6" w14:paraId="211E4304"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43DA112F" w14:textId="77777777" w:rsidR="00B146FB" w:rsidRPr="00F245E6" w:rsidRDefault="00B146FB">
            <w:pPr>
              <w:rPr>
                <w:rFonts w:cs="Calibri Light"/>
              </w:rPr>
            </w:pPr>
            <w:r w:rsidRPr="00F245E6">
              <w:rPr>
                <w:rFonts w:cs="Calibri Light"/>
              </w:rPr>
              <w:t>A.2.2.a</w:t>
            </w:r>
          </w:p>
        </w:tc>
        <w:tc>
          <w:tcPr>
            <w:tcW w:w="6836" w:type="dxa"/>
            <w:tcBorders>
              <w:top w:val="single" w:sz="4" w:space="0" w:color="auto"/>
              <w:left w:val="single" w:sz="4" w:space="0" w:color="auto"/>
              <w:bottom w:val="single" w:sz="4" w:space="0" w:color="auto"/>
              <w:right w:val="single" w:sz="4" w:space="0" w:color="auto"/>
            </w:tcBorders>
            <w:hideMark/>
          </w:tcPr>
          <w:p w14:paraId="1FD22277" w14:textId="77777777" w:rsidR="00B146FB" w:rsidRPr="00F245E6" w:rsidRDefault="00B146FB">
            <w:pPr>
              <w:rPr>
                <w:rFonts w:cs="Calibri Light"/>
              </w:rPr>
            </w:pPr>
            <w:r w:rsidRPr="00F245E6">
              <w:rPr>
                <w:rFonts w:cs="Calibri Light"/>
              </w:rPr>
              <w:t>Wurde für die aktuelle räumliche Planung die wesentlichen Aspekte der vorhergehenden Planung evaluiert? z.B. Baulandbilanz, Bevölkerungsentwicklung, Wirtschaftsentwicklung?</w:t>
            </w:r>
          </w:p>
          <w:p w14:paraId="5B80F716" w14:textId="77777777" w:rsidR="00B146FB" w:rsidRPr="00F245E6" w:rsidRDefault="00B146FB">
            <w:pPr>
              <w:rPr>
                <w:rFonts w:cs="Calibri Light"/>
              </w:rPr>
            </w:pPr>
            <w:r w:rsidRPr="00F245E6">
              <w:rPr>
                <w:rFonts w:cs="Calibri Light"/>
              </w:rPr>
              <w:t>(Ja = 2 Punkt)</w:t>
            </w:r>
          </w:p>
        </w:tc>
        <w:tc>
          <w:tcPr>
            <w:tcW w:w="731" w:type="dxa"/>
            <w:vMerge w:val="restart"/>
            <w:tcBorders>
              <w:top w:val="single" w:sz="4" w:space="0" w:color="auto"/>
              <w:left w:val="single" w:sz="4" w:space="0" w:color="auto"/>
              <w:right w:val="single" w:sz="4" w:space="0" w:color="auto"/>
            </w:tcBorders>
            <w:hideMark/>
          </w:tcPr>
          <w:p w14:paraId="7D93E83F" w14:textId="77777777" w:rsidR="00B146FB" w:rsidRPr="00F245E6" w:rsidRDefault="00B146FB">
            <w:pPr>
              <w:rPr>
                <w:rFonts w:cs="Calibri Light"/>
              </w:rPr>
            </w:pPr>
            <w:r w:rsidRPr="00F245E6">
              <w:rPr>
                <w:rFonts w:cs="Calibri Light"/>
              </w:rPr>
              <w:t>mögl.</w:t>
            </w:r>
          </w:p>
          <w:p w14:paraId="2E41B040" w14:textId="77777777" w:rsidR="00B146FB" w:rsidRPr="00F245E6" w:rsidRDefault="00B146FB">
            <w:pPr>
              <w:jc w:val="center"/>
              <w:rPr>
                <w:rFonts w:cs="Calibri Light"/>
                <w:b/>
              </w:rPr>
            </w:pPr>
            <w:r w:rsidRPr="00F245E6">
              <w:rPr>
                <w:rFonts w:cs="Calibri Light"/>
                <w:b/>
              </w:rPr>
              <w:t>2 (K)</w:t>
            </w:r>
          </w:p>
        </w:tc>
        <w:tc>
          <w:tcPr>
            <w:tcW w:w="732" w:type="dxa"/>
            <w:vMerge w:val="restart"/>
            <w:tcBorders>
              <w:top w:val="single" w:sz="4" w:space="0" w:color="auto"/>
              <w:left w:val="single" w:sz="4" w:space="0" w:color="auto"/>
              <w:bottom w:val="single" w:sz="4" w:space="0" w:color="auto"/>
              <w:right w:val="single" w:sz="4" w:space="0" w:color="auto"/>
            </w:tcBorders>
          </w:tcPr>
          <w:p w14:paraId="2913485D" w14:textId="77777777" w:rsidR="00B146FB" w:rsidRPr="00F245E6" w:rsidRDefault="00B146FB">
            <w:pPr>
              <w:rPr>
                <w:rFonts w:cs="Calibri Light"/>
              </w:rPr>
            </w:pPr>
            <w:r w:rsidRPr="00F245E6">
              <w:rPr>
                <w:rFonts w:cs="Calibri Light"/>
              </w:rPr>
              <w:t>tats.</w:t>
            </w:r>
          </w:p>
          <w:p w14:paraId="63CBEBB4" w14:textId="77777777" w:rsidR="00B146FB" w:rsidRPr="00F245E6" w:rsidRDefault="00B146FB">
            <w:pPr>
              <w:jc w:val="center"/>
              <w:rPr>
                <w:rFonts w:cs="Calibri Light"/>
                <w:b/>
              </w:rPr>
            </w:pPr>
          </w:p>
        </w:tc>
      </w:tr>
      <w:tr w:rsidR="00B146FB" w:rsidRPr="00F245E6" w14:paraId="2BC854AC" w14:textId="77777777" w:rsidTr="00B07D55">
        <w:tc>
          <w:tcPr>
            <w:tcW w:w="988" w:type="dxa"/>
            <w:tcBorders>
              <w:top w:val="single" w:sz="4" w:space="0" w:color="auto"/>
              <w:left w:val="single" w:sz="4" w:space="0" w:color="auto"/>
              <w:bottom w:val="single" w:sz="4" w:space="0" w:color="auto"/>
              <w:right w:val="single" w:sz="4" w:space="0" w:color="auto"/>
            </w:tcBorders>
          </w:tcPr>
          <w:p w14:paraId="20FDB623" w14:textId="77777777" w:rsidR="00B146FB" w:rsidRPr="00F245E6" w:rsidRDefault="00B146FB">
            <w:pPr>
              <w:rPr>
                <w:rFonts w:cs="Calibri Light"/>
                <w:color w:val="C00000"/>
              </w:rPr>
            </w:pPr>
          </w:p>
        </w:tc>
        <w:tc>
          <w:tcPr>
            <w:tcW w:w="6836" w:type="dxa"/>
            <w:tcBorders>
              <w:right w:val="single" w:sz="4" w:space="0" w:color="auto"/>
            </w:tcBorders>
            <w:vAlign w:val="center"/>
            <w:hideMark/>
          </w:tcPr>
          <w:p w14:paraId="404133B5" w14:textId="77777777" w:rsidR="00B146FB" w:rsidRPr="00F245E6" w:rsidRDefault="00B146FB">
            <w:pPr>
              <w:rPr>
                <w:rFonts w:cs="Calibri Light"/>
                <w:sz w:val="20"/>
                <w:szCs w:val="20"/>
                <w:lang w:val="de-AT" w:eastAsia="de-AT"/>
              </w:rPr>
            </w:pPr>
          </w:p>
        </w:tc>
        <w:tc>
          <w:tcPr>
            <w:tcW w:w="731" w:type="dxa"/>
            <w:vMerge/>
            <w:tcBorders>
              <w:left w:val="single" w:sz="4" w:space="0" w:color="auto"/>
              <w:right w:val="single" w:sz="4" w:space="0" w:color="auto"/>
            </w:tcBorders>
            <w:vAlign w:val="center"/>
            <w:hideMark/>
          </w:tcPr>
          <w:p w14:paraId="20697C2D" w14:textId="77777777" w:rsidR="00B146FB" w:rsidRPr="00F245E6" w:rsidRDefault="00B146FB">
            <w:pPr>
              <w:rPr>
                <w:rFonts w:cs="Calibri Light"/>
                <w:sz w:val="20"/>
                <w:szCs w:val="20"/>
                <w:lang w:val="de-AT" w:eastAsia="de-AT"/>
              </w:rPr>
            </w:pPr>
          </w:p>
        </w:tc>
        <w:tc>
          <w:tcPr>
            <w:tcW w:w="732" w:type="dxa"/>
            <w:vMerge/>
            <w:tcBorders>
              <w:top w:val="single" w:sz="4" w:space="0" w:color="auto"/>
              <w:left w:val="single" w:sz="4" w:space="0" w:color="auto"/>
              <w:bottom w:val="single" w:sz="4" w:space="0" w:color="auto"/>
              <w:right w:val="single" w:sz="4" w:space="0" w:color="auto"/>
            </w:tcBorders>
            <w:vAlign w:val="center"/>
            <w:hideMark/>
          </w:tcPr>
          <w:p w14:paraId="09CD8086" w14:textId="77777777" w:rsidR="00B146FB" w:rsidRPr="00F245E6" w:rsidRDefault="00B146FB">
            <w:pPr>
              <w:rPr>
                <w:rFonts w:cs="Calibri Light"/>
                <w:b/>
              </w:rPr>
            </w:pPr>
          </w:p>
        </w:tc>
      </w:tr>
    </w:tbl>
    <w:p w14:paraId="3F65029B"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3"/>
        <w:gridCol w:w="743"/>
        <w:gridCol w:w="743"/>
      </w:tblGrid>
      <w:tr w:rsidR="00B146FB" w:rsidRPr="00F245E6" w14:paraId="7DDBB399"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2121D006" w14:textId="77777777" w:rsidR="00B146FB" w:rsidRPr="00F245E6" w:rsidRDefault="00B146FB">
            <w:pPr>
              <w:rPr>
                <w:rFonts w:cs="Calibri Light"/>
              </w:rPr>
            </w:pPr>
            <w:r w:rsidRPr="00F245E6">
              <w:rPr>
                <w:rFonts w:cs="Calibri Light"/>
              </w:rPr>
              <w:t>A.2.2.b</w:t>
            </w:r>
          </w:p>
        </w:tc>
        <w:tc>
          <w:tcPr>
            <w:tcW w:w="6813" w:type="dxa"/>
            <w:tcBorders>
              <w:top w:val="single" w:sz="4" w:space="0" w:color="auto"/>
              <w:left w:val="single" w:sz="4" w:space="0" w:color="auto"/>
              <w:bottom w:val="single" w:sz="4" w:space="0" w:color="auto"/>
              <w:right w:val="single" w:sz="4" w:space="0" w:color="auto"/>
            </w:tcBorders>
            <w:hideMark/>
          </w:tcPr>
          <w:p w14:paraId="2936363F" w14:textId="7925F65D" w:rsidR="00B146FB" w:rsidRPr="00F245E6" w:rsidRDefault="00B146FB">
            <w:pPr>
              <w:rPr>
                <w:rFonts w:cs="Calibri Light"/>
              </w:rPr>
            </w:pPr>
            <w:r w:rsidRPr="00F245E6">
              <w:rPr>
                <w:rFonts w:cs="Calibri Light"/>
              </w:rPr>
              <w:t xml:space="preserve">Welche Schlüsse wurden aus der </w:t>
            </w:r>
            <w:r w:rsidR="002F7F3E" w:rsidRPr="00F245E6">
              <w:rPr>
                <w:rFonts w:cs="Calibri Light"/>
              </w:rPr>
              <w:t>Evaluation</w:t>
            </w:r>
            <w:r w:rsidRPr="00F245E6">
              <w:rPr>
                <w:rFonts w:cs="Calibri Light"/>
              </w:rPr>
              <w:t xml:space="preserve"> früherer Planungen gezogen?</w:t>
            </w:r>
          </w:p>
          <w:p w14:paraId="1FCBCDFB" w14:textId="39E08D98" w:rsidR="00B146FB" w:rsidRPr="00F245E6" w:rsidRDefault="00B146FB">
            <w:pPr>
              <w:rPr>
                <w:rFonts w:cs="Calibri Light"/>
              </w:rPr>
            </w:pPr>
            <w:r w:rsidRPr="00F245E6">
              <w:rPr>
                <w:rFonts w:cs="Calibri Light"/>
              </w:rPr>
              <w:t>(Ausfüllen = 1 Punkt)</w:t>
            </w:r>
          </w:p>
        </w:tc>
        <w:tc>
          <w:tcPr>
            <w:tcW w:w="743" w:type="dxa"/>
            <w:vMerge w:val="restart"/>
            <w:tcBorders>
              <w:top w:val="single" w:sz="4" w:space="0" w:color="auto"/>
              <w:left w:val="single" w:sz="4" w:space="0" w:color="auto"/>
              <w:right w:val="single" w:sz="4" w:space="0" w:color="auto"/>
            </w:tcBorders>
            <w:hideMark/>
          </w:tcPr>
          <w:p w14:paraId="68A9C769" w14:textId="77777777" w:rsidR="00B146FB" w:rsidRPr="00F245E6" w:rsidRDefault="00B146FB">
            <w:pPr>
              <w:rPr>
                <w:rFonts w:cs="Calibri Light"/>
              </w:rPr>
            </w:pPr>
            <w:r w:rsidRPr="00F245E6">
              <w:rPr>
                <w:rFonts w:cs="Calibri Light"/>
              </w:rPr>
              <w:t>mögl.</w:t>
            </w:r>
          </w:p>
          <w:p w14:paraId="5453EDF2" w14:textId="77777777" w:rsidR="00B146FB" w:rsidRPr="00F245E6" w:rsidRDefault="00B146FB">
            <w:pPr>
              <w:jc w:val="center"/>
              <w:rPr>
                <w:rFonts w:cs="Calibri Light"/>
                <w:b/>
              </w:rPr>
            </w:pPr>
            <w:r w:rsidRPr="00F245E6">
              <w:rPr>
                <w:rFonts w:cs="Calibri Light"/>
                <w:b/>
              </w:rPr>
              <w:t>1 (K)</w:t>
            </w:r>
          </w:p>
        </w:tc>
        <w:tc>
          <w:tcPr>
            <w:tcW w:w="743" w:type="dxa"/>
            <w:vMerge w:val="restart"/>
            <w:tcBorders>
              <w:top w:val="single" w:sz="4" w:space="0" w:color="auto"/>
              <w:left w:val="single" w:sz="4" w:space="0" w:color="auto"/>
              <w:bottom w:val="single" w:sz="4" w:space="0" w:color="auto"/>
              <w:right w:val="single" w:sz="4" w:space="0" w:color="auto"/>
            </w:tcBorders>
          </w:tcPr>
          <w:p w14:paraId="32DC3ED9" w14:textId="77777777" w:rsidR="00B146FB" w:rsidRPr="00F245E6" w:rsidRDefault="00B146FB">
            <w:pPr>
              <w:rPr>
                <w:rFonts w:cs="Calibri Light"/>
              </w:rPr>
            </w:pPr>
            <w:r w:rsidRPr="00F245E6">
              <w:rPr>
                <w:rFonts w:cs="Calibri Light"/>
              </w:rPr>
              <w:t>tats.</w:t>
            </w:r>
          </w:p>
          <w:p w14:paraId="4663CDD1" w14:textId="77777777" w:rsidR="00B146FB" w:rsidRPr="00F245E6" w:rsidRDefault="00B146FB">
            <w:pPr>
              <w:jc w:val="center"/>
              <w:rPr>
                <w:rFonts w:cs="Calibri Light"/>
                <w:b/>
              </w:rPr>
            </w:pPr>
          </w:p>
        </w:tc>
      </w:tr>
      <w:tr w:rsidR="00B146FB" w:rsidRPr="00F245E6" w14:paraId="5D4997F9" w14:textId="77777777" w:rsidTr="00B07D55">
        <w:tc>
          <w:tcPr>
            <w:tcW w:w="988" w:type="dxa"/>
            <w:tcBorders>
              <w:top w:val="single" w:sz="4" w:space="0" w:color="auto"/>
              <w:left w:val="single" w:sz="4" w:space="0" w:color="auto"/>
              <w:bottom w:val="single" w:sz="4" w:space="0" w:color="auto"/>
              <w:right w:val="single" w:sz="4" w:space="0" w:color="auto"/>
            </w:tcBorders>
          </w:tcPr>
          <w:p w14:paraId="7085EB44" w14:textId="77777777" w:rsidR="00B146FB" w:rsidRPr="00F245E6" w:rsidRDefault="00B146FB">
            <w:pPr>
              <w:rPr>
                <w:rFonts w:cs="Calibri Light"/>
                <w:color w:val="C00000"/>
              </w:rPr>
            </w:pPr>
          </w:p>
        </w:tc>
        <w:tc>
          <w:tcPr>
            <w:tcW w:w="6813" w:type="dxa"/>
            <w:tcBorders>
              <w:right w:val="single" w:sz="4" w:space="0" w:color="auto"/>
            </w:tcBorders>
            <w:vAlign w:val="center"/>
            <w:hideMark/>
          </w:tcPr>
          <w:p w14:paraId="5C9F851D" w14:textId="77777777" w:rsidR="00B146FB" w:rsidRPr="00F245E6" w:rsidRDefault="00B146FB">
            <w:pPr>
              <w:rPr>
                <w:rFonts w:cs="Calibri Light"/>
                <w:sz w:val="20"/>
                <w:szCs w:val="20"/>
                <w:lang w:val="de-AT" w:eastAsia="de-AT"/>
              </w:rPr>
            </w:pPr>
          </w:p>
        </w:tc>
        <w:tc>
          <w:tcPr>
            <w:tcW w:w="743" w:type="dxa"/>
            <w:vMerge/>
            <w:tcBorders>
              <w:left w:val="single" w:sz="4" w:space="0" w:color="auto"/>
              <w:right w:val="single" w:sz="4" w:space="0" w:color="auto"/>
            </w:tcBorders>
            <w:vAlign w:val="center"/>
            <w:hideMark/>
          </w:tcPr>
          <w:p w14:paraId="6EC29BA6" w14:textId="77777777" w:rsidR="00B146FB" w:rsidRPr="00F245E6" w:rsidRDefault="00B146FB">
            <w:pPr>
              <w:rPr>
                <w:rFonts w:cs="Calibri Light"/>
                <w:sz w:val="20"/>
                <w:szCs w:val="20"/>
                <w:lang w:val="de-AT" w:eastAsia="de-AT"/>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14:paraId="3ADA21A5" w14:textId="77777777" w:rsidR="00B146FB" w:rsidRPr="00F245E6" w:rsidRDefault="00B146FB">
            <w:pPr>
              <w:rPr>
                <w:rFonts w:cs="Calibri Light"/>
                <w:b/>
              </w:rPr>
            </w:pPr>
          </w:p>
        </w:tc>
      </w:tr>
    </w:tbl>
    <w:p w14:paraId="6B580DE9"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8"/>
        <w:gridCol w:w="740"/>
        <w:gridCol w:w="741"/>
      </w:tblGrid>
      <w:tr w:rsidR="00B146FB" w:rsidRPr="00F245E6" w14:paraId="2D1A3421"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2C1A9769" w14:textId="77777777" w:rsidR="00B146FB" w:rsidRPr="00F245E6" w:rsidRDefault="00B146FB">
            <w:pPr>
              <w:rPr>
                <w:rFonts w:cs="Calibri Light"/>
              </w:rPr>
            </w:pPr>
            <w:r w:rsidRPr="00F245E6">
              <w:rPr>
                <w:rFonts w:cs="Calibri Light"/>
              </w:rPr>
              <w:t>A.2.2.c</w:t>
            </w:r>
          </w:p>
        </w:tc>
        <w:tc>
          <w:tcPr>
            <w:tcW w:w="6818" w:type="dxa"/>
            <w:tcBorders>
              <w:top w:val="single" w:sz="4" w:space="0" w:color="auto"/>
              <w:left w:val="single" w:sz="4" w:space="0" w:color="auto"/>
              <w:bottom w:val="single" w:sz="4" w:space="0" w:color="auto"/>
              <w:right w:val="single" w:sz="4" w:space="0" w:color="auto"/>
            </w:tcBorders>
            <w:hideMark/>
          </w:tcPr>
          <w:p w14:paraId="132F630D" w14:textId="77777777" w:rsidR="00B146FB" w:rsidRPr="00F245E6" w:rsidRDefault="00B146FB">
            <w:pPr>
              <w:rPr>
                <w:rFonts w:cs="Calibri Light"/>
              </w:rPr>
            </w:pPr>
            <w:r w:rsidRPr="00F245E6">
              <w:rPr>
                <w:rFonts w:cs="Calibri Light"/>
              </w:rPr>
              <w:t>Gibt es ein fix installiertes Monitoring für die Zielerreichung im Rahmen der aktuellen räumlichen Planung?</w:t>
            </w:r>
          </w:p>
          <w:p w14:paraId="1BF79D47" w14:textId="77777777" w:rsidR="00B146FB" w:rsidRPr="00F245E6" w:rsidRDefault="00B146FB">
            <w:pPr>
              <w:rPr>
                <w:rFonts w:cs="Calibri Light"/>
              </w:rPr>
            </w:pPr>
            <w:r w:rsidRPr="00F245E6">
              <w:rPr>
                <w:rFonts w:cs="Calibri Light"/>
              </w:rPr>
              <w:t>(Ja = 3 Punkt)</w:t>
            </w:r>
          </w:p>
        </w:tc>
        <w:tc>
          <w:tcPr>
            <w:tcW w:w="740" w:type="dxa"/>
            <w:vMerge w:val="restart"/>
            <w:tcBorders>
              <w:top w:val="single" w:sz="4" w:space="0" w:color="auto"/>
              <w:left w:val="single" w:sz="4" w:space="0" w:color="auto"/>
              <w:right w:val="single" w:sz="4" w:space="0" w:color="auto"/>
            </w:tcBorders>
            <w:hideMark/>
          </w:tcPr>
          <w:p w14:paraId="05595F13" w14:textId="77777777" w:rsidR="00B146FB" w:rsidRPr="00F245E6" w:rsidRDefault="00B146FB">
            <w:pPr>
              <w:rPr>
                <w:rFonts w:cs="Calibri Light"/>
              </w:rPr>
            </w:pPr>
            <w:r w:rsidRPr="00F245E6">
              <w:rPr>
                <w:rFonts w:cs="Calibri Light"/>
              </w:rPr>
              <w:t>mögl.</w:t>
            </w:r>
          </w:p>
          <w:p w14:paraId="50A10ACF" w14:textId="77777777" w:rsidR="00B146FB" w:rsidRPr="00F245E6" w:rsidRDefault="00B146FB">
            <w:pPr>
              <w:jc w:val="center"/>
              <w:rPr>
                <w:rFonts w:cs="Calibri Light"/>
                <w:b/>
              </w:rPr>
            </w:pPr>
            <w:r w:rsidRPr="00F245E6">
              <w:rPr>
                <w:rFonts w:cs="Calibri Light"/>
                <w:b/>
              </w:rPr>
              <w:t>3 (K)</w:t>
            </w:r>
          </w:p>
        </w:tc>
        <w:tc>
          <w:tcPr>
            <w:tcW w:w="741" w:type="dxa"/>
            <w:vMerge w:val="restart"/>
            <w:tcBorders>
              <w:top w:val="single" w:sz="4" w:space="0" w:color="auto"/>
              <w:left w:val="single" w:sz="4" w:space="0" w:color="auto"/>
              <w:bottom w:val="single" w:sz="4" w:space="0" w:color="auto"/>
              <w:right w:val="single" w:sz="4" w:space="0" w:color="auto"/>
            </w:tcBorders>
          </w:tcPr>
          <w:p w14:paraId="4D2875CC" w14:textId="77777777" w:rsidR="00B146FB" w:rsidRPr="00F245E6" w:rsidRDefault="00B146FB">
            <w:pPr>
              <w:rPr>
                <w:rFonts w:cs="Calibri Light"/>
              </w:rPr>
            </w:pPr>
            <w:r w:rsidRPr="00F245E6">
              <w:rPr>
                <w:rFonts w:cs="Calibri Light"/>
              </w:rPr>
              <w:t>tats.</w:t>
            </w:r>
          </w:p>
          <w:p w14:paraId="243C01B5" w14:textId="77777777" w:rsidR="00B146FB" w:rsidRPr="00F245E6" w:rsidRDefault="00B146FB">
            <w:pPr>
              <w:jc w:val="center"/>
              <w:rPr>
                <w:rFonts w:cs="Calibri Light"/>
                <w:b/>
              </w:rPr>
            </w:pPr>
          </w:p>
        </w:tc>
      </w:tr>
      <w:tr w:rsidR="00B146FB" w:rsidRPr="00F245E6" w14:paraId="51E586C3" w14:textId="77777777" w:rsidTr="00B07D55">
        <w:tc>
          <w:tcPr>
            <w:tcW w:w="988" w:type="dxa"/>
            <w:tcBorders>
              <w:top w:val="single" w:sz="4" w:space="0" w:color="auto"/>
              <w:left w:val="single" w:sz="4" w:space="0" w:color="auto"/>
              <w:bottom w:val="single" w:sz="4" w:space="0" w:color="auto"/>
              <w:right w:val="single" w:sz="4" w:space="0" w:color="auto"/>
            </w:tcBorders>
          </w:tcPr>
          <w:p w14:paraId="614E9261" w14:textId="77777777" w:rsidR="00B146FB" w:rsidRPr="00F245E6" w:rsidRDefault="00B146FB">
            <w:pPr>
              <w:rPr>
                <w:rFonts w:cs="Calibri Light"/>
                <w:color w:val="C00000"/>
              </w:rPr>
            </w:pPr>
          </w:p>
        </w:tc>
        <w:tc>
          <w:tcPr>
            <w:tcW w:w="6818" w:type="dxa"/>
            <w:tcBorders>
              <w:right w:val="single" w:sz="4" w:space="0" w:color="auto"/>
            </w:tcBorders>
            <w:vAlign w:val="center"/>
            <w:hideMark/>
          </w:tcPr>
          <w:p w14:paraId="1E527C84" w14:textId="77777777" w:rsidR="00B146FB" w:rsidRPr="00F245E6" w:rsidRDefault="00B146F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5D7F8F4B" w14:textId="77777777" w:rsidR="00B146FB" w:rsidRPr="00F245E6" w:rsidRDefault="00B146FB">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01A92B0F" w14:textId="77777777" w:rsidR="00B146FB" w:rsidRPr="00F245E6" w:rsidRDefault="00B146FB">
            <w:pPr>
              <w:rPr>
                <w:rFonts w:cs="Calibri Light"/>
                <w:b/>
              </w:rPr>
            </w:pPr>
          </w:p>
        </w:tc>
      </w:tr>
    </w:tbl>
    <w:p w14:paraId="6D6FB60A"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1"/>
        <w:gridCol w:w="734"/>
        <w:gridCol w:w="734"/>
      </w:tblGrid>
      <w:tr w:rsidR="00B146FB" w:rsidRPr="00F245E6" w14:paraId="36B5A6EF"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71A782B5" w14:textId="77777777" w:rsidR="00B146FB" w:rsidRPr="00F245E6" w:rsidRDefault="00B146FB">
            <w:pPr>
              <w:rPr>
                <w:rFonts w:cs="Calibri Light"/>
              </w:rPr>
            </w:pPr>
            <w:r w:rsidRPr="00F245E6">
              <w:rPr>
                <w:rFonts w:cs="Calibri Light"/>
              </w:rPr>
              <w:t>A.2.2.d</w:t>
            </w:r>
          </w:p>
        </w:tc>
        <w:tc>
          <w:tcPr>
            <w:tcW w:w="6831" w:type="dxa"/>
            <w:tcBorders>
              <w:top w:val="single" w:sz="4" w:space="0" w:color="auto"/>
              <w:left w:val="single" w:sz="4" w:space="0" w:color="auto"/>
              <w:bottom w:val="single" w:sz="4" w:space="0" w:color="auto"/>
              <w:right w:val="single" w:sz="4" w:space="0" w:color="auto"/>
            </w:tcBorders>
            <w:hideMark/>
          </w:tcPr>
          <w:p w14:paraId="424E5B4E" w14:textId="77777777" w:rsidR="00B146FB" w:rsidRPr="00F245E6" w:rsidRDefault="00B146FB">
            <w:pPr>
              <w:rPr>
                <w:rFonts w:cs="Calibri Light"/>
              </w:rPr>
            </w:pPr>
            <w:r w:rsidRPr="00F245E6">
              <w:rPr>
                <w:rFonts w:cs="Calibri Light"/>
              </w:rPr>
              <w:t xml:space="preserve">Welche Schlüsse werden aus dem aktuellen Monitoring gezogen? (bloße Fortschreibung nach 10 J. ist keine </w:t>
            </w:r>
            <w:proofErr w:type="spellStart"/>
            <w:r w:rsidRPr="00F245E6">
              <w:rPr>
                <w:rFonts w:cs="Calibri Light"/>
              </w:rPr>
              <w:t>Monitoringmaßnahme</w:t>
            </w:r>
            <w:proofErr w:type="spellEnd"/>
            <w:r w:rsidRPr="00F245E6">
              <w:rPr>
                <w:rFonts w:cs="Calibri Light"/>
              </w:rPr>
              <w:t>)</w:t>
            </w:r>
          </w:p>
          <w:p w14:paraId="53119B6C" w14:textId="77777777" w:rsidR="00B146FB" w:rsidRPr="00F245E6" w:rsidRDefault="00B146FB">
            <w:pPr>
              <w:rPr>
                <w:rFonts w:cs="Calibri Light"/>
              </w:rPr>
            </w:pPr>
            <w:r w:rsidRPr="00F245E6">
              <w:rPr>
                <w:rFonts w:cs="Calibri Light"/>
              </w:rPr>
              <w:t>(Ausfüllen = 1 Punkt)</w:t>
            </w:r>
          </w:p>
        </w:tc>
        <w:tc>
          <w:tcPr>
            <w:tcW w:w="734" w:type="dxa"/>
            <w:vMerge w:val="restart"/>
            <w:tcBorders>
              <w:top w:val="single" w:sz="4" w:space="0" w:color="auto"/>
              <w:left w:val="single" w:sz="4" w:space="0" w:color="auto"/>
              <w:right w:val="single" w:sz="4" w:space="0" w:color="auto"/>
            </w:tcBorders>
            <w:hideMark/>
          </w:tcPr>
          <w:p w14:paraId="65846123" w14:textId="77777777" w:rsidR="00B146FB" w:rsidRPr="00F245E6" w:rsidRDefault="00B146FB">
            <w:pPr>
              <w:rPr>
                <w:rFonts w:cs="Calibri Light"/>
              </w:rPr>
            </w:pPr>
            <w:r w:rsidRPr="00F245E6">
              <w:rPr>
                <w:rFonts w:cs="Calibri Light"/>
              </w:rPr>
              <w:t>mögl.</w:t>
            </w:r>
          </w:p>
          <w:p w14:paraId="228F72EE" w14:textId="77777777" w:rsidR="00B146FB" w:rsidRPr="00F245E6" w:rsidRDefault="00B146FB">
            <w:pPr>
              <w:jc w:val="center"/>
              <w:rPr>
                <w:rFonts w:cs="Calibri Light"/>
                <w:b/>
              </w:rPr>
            </w:pPr>
            <w:r w:rsidRPr="00F245E6">
              <w:rPr>
                <w:rFonts w:cs="Calibri Light"/>
                <w:b/>
              </w:rPr>
              <w:t>1 (K)</w:t>
            </w:r>
          </w:p>
        </w:tc>
        <w:tc>
          <w:tcPr>
            <w:tcW w:w="734" w:type="dxa"/>
            <w:vMerge w:val="restart"/>
            <w:tcBorders>
              <w:top w:val="single" w:sz="4" w:space="0" w:color="auto"/>
              <w:left w:val="single" w:sz="4" w:space="0" w:color="auto"/>
              <w:bottom w:val="single" w:sz="4" w:space="0" w:color="auto"/>
              <w:right w:val="single" w:sz="4" w:space="0" w:color="auto"/>
            </w:tcBorders>
          </w:tcPr>
          <w:p w14:paraId="7438C78F" w14:textId="77777777" w:rsidR="00B146FB" w:rsidRPr="00F245E6" w:rsidRDefault="00B146FB">
            <w:pPr>
              <w:rPr>
                <w:rFonts w:cs="Calibri Light"/>
              </w:rPr>
            </w:pPr>
            <w:r w:rsidRPr="00F245E6">
              <w:rPr>
                <w:rFonts w:cs="Calibri Light"/>
              </w:rPr>
              <w:t>tats.</w:t>
            </w:r>
          </w:p>
          <w:p w14:paraId="414CB482" w14:textId="77777777" w:rsidR="00B146FB" w:rsidRPr="00F245E6" w:rsidRDefault="00B146FB">
            <w:pPr>
              <w:jc w:val="center"/>
              <w:rPr>
                <w:rFonts w:cs="Calibri Light"/>
                <w:b/>
              </w:rPr>
            </w:pPr>
          </w:p>
        </w:tc>
      </w:tr>
      <w:tr w:rsidR="00B146FB" w:rsidRPr="00F245E6" w14:paraId="0FA9F047" w14:textId="77777777" w:rsidTr="00B07D55">
        <w:tc>
          <w:tcPr>
            <w:tcW w:w="988" w:type="dxa"/>
            <w:tcBorders>
              <w:top w:val="single" w:sz="4" w:space="0" w:color="auto"/>
              <w:left w:val="single" w:sz="4" w:space="0" w:color="auto"/>
              <w:bottom w:val="single" w:sz="4" w:space="0" w:color="auto"/>
              <w:right w:val="single" w:sz="4" w:space="0" w:color="auto"/>
            </w:tcBorders>
          </w:tcPr>
          <w:p w14:paraId="71D1F224" w14:textId="77777777" w:rsidR="00B146FB" w:rsidRPr="00F245E6" w:rsidRDefault="00B146FB">
            <w:pPr>
              <w:rPr>
                <w:rFonts w:cs="Calibri Light"/>
                <w:color w:val="C00000"/>
              </w:rPr>
            </w:pPr>
          </w:p>
        </w:tc>
        <w:tc>
          <w:tcPr>
            <w:tcW w:w="6831" w:type="dxa"/>
            <w:tcBorders>
              <w:right w:val="single" w:sz="4" w:space="0" w:color="auto"/>
            </w:tcBorders>
            <w:vAlign w:val="center"/>
            <w:hideMark/>
          </w:tcPr>
          <w:p w14:paraId="1E434EAF" w14:textId="77777777" w:rsidR="00B146FB" w:rsidRPr="00F245E6" w:rsidRDefault="00B146FB">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172E4FF1" w14:textId="77777777" w:rsidR="00B146FB" w:rsidRPr="00F245E6" w:rsidRDefault="00B146FB">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66BD8526" w14:textId="77777777" w:rsidR="00B146FB" w:rsidRPr="00F245E6" w:rsidRDefault="00B146FB">
            <w:pPr>
              <w:rPr>
                <w:rFonts w:cs="Calibri Light"/>
                <w:b/>
              </w:rPr>
            </w:pPr>
          </w:p>
        </w:tc>
      </w:tr>
    </w:tbl>
    <w:p w14:paraId="057395B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7268AF" w:rsidRPr="00F245E6" w14:paraId="15DB4DCD"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3E43FAC7" w14:textId="77777777" w:rsidR="007268AF" w:rsidRPr="00F245E6" w:rsidRDefault="007268AF">
            <w:pPr>
              <w:rPr>
                <w:rFonts w:cs="Calibri Light"/>
              </w:rPr>
            </w:pPr>
            <w:r w:rsidRPr="00F245E6">
              <w:rPr>
                <w:rFonts w:cs="Calibri Light"/>
              </w:rPr>
              <w:lastRenderedPageBreak/>
              <w:t>A.2.3.a</w:t>
            </w:r>
          </w:p>
        </w:tc>
        <w:tc>
          <w:tcPr>
            <w:tcW w:w="6826" w:type="dxa"/>
            <w:tcBorders>
              <w:top w:val="single" w:sz="4" w:space="0" w:color="auto"/>
              <w:left w:val="single" w:sz="4" w:space="0" w:color="auto"/>
              <w:bottom w:val="single" w:sz="4" w:space="0" w:color="auto"/>
              <w:right w:val="single" w:sz="4" w:space="0" w:color="auto"/>
            </w:tcBorders>
            <w:hideMark/>
          </w:tcPr>
          <w:p w14:paraId="50F887F2" w14:textId="77777777" w:rsidR="007268AF" w:rsidRPr="00F245E6" w:rsidRDefault="007268AF">
            <w:pPr>
              <w:rPr>
                <w:rFonts w:cs="Calibri Light"/>
              </w:rPr>
            </w:pPr>
            <w:r w:rsidRPr="00F245E6">
              <w:rPr>
                <w:rFonts w:cs="Calibri Light"/>
              </w:rPr>
              <w:t>Erfolgte die bisherige räumliche Planung (z.B. REK, Flächenwidmung) unter Einbindung der Bevölkerung?</w:t>
            </w:r>
          </w:p>
          <w:p w14:paraId="69843F14" w14:textId="77777777" w:rsidR="007268AF" w:rsidRPr="00F245E6" w:rsidRDefault="007268AF">
            <w:pPr>
              <w:rPr>
                <w:rFonts w:cs="Calibri Light"/>
              </w:rPr>
            </w:pPr>
            <w:r w:rsidRPr="00F245E6">
              <w:rPr>
                <w:rFonts w:cs="Calibri Light"/>
              </w:rPr>
              <w:t>(Ja = 1 Punkt)</w:t>
            </w:r>
          </w:p>
        </w:tc>
        <w:tc>
          <w:tcPr>
            <w:tcW w:w="736" w:type="dxa"/>
            <w:vMerge w:val="restart"/>
            <w:tcBorders>
              <w:top w:val="single" w:sz="4" w:space="0" w:color="auto"/>
              <w:left w:val="single" w:sz="4" w:space="0" w:color="auto"/>
              <w:right w:val="single" w:sz="4" w:space="0" w:color="auto"/>
            </w:tcBorders>
            <w:hideMark/>
          </w:tcPr>
          <w:p w14:paraId="1174DF40" w14:textId="77777777" w:rsidR="007268AF" w:rsidRPr="00F245E6" w:rsidRDefault="007268AF">
            <w:pPr>
              <w:rPr>
                <w:rFonts w:cs="Calibri Light"/>
              </w:rPr>
            </w:pPr>
            <w:r w:rsidRPr="00F245E6">
              <w:rPr>
                <w:rFonts w:cs="Calibri Light"/>
              </w:rPr>
              <w:t>mögl.</w:t>
            </w:r>
          </w:p>
          <w:p w14:paraId="4BA54CD4" w14:textId="77777777" w:rsidR="007268AF" w:rsidRPr="00F245E6" w:rsidRDefault="007268AF">
            <w:pPr>
              <w:jc w:val="center"/>
              <w:rPr>
                <w:rFonts w:cs="Calibri Light"/>
                <w:b/>
              </w:rPr>
            </w:pPr>
            <w:r w:rsidRPr="00F245E6">
              <w:rPr>
                <w:rFonts w:cs="Calibri Light"/>
                <w:b/>
              </w:rPr>
              <w:t>1 (M)</w:t>
            </w:r>
          </w:p>
        </w:tc>
        <w:tc>
          <w:tcPr>
            <w:tcW w:w="737" w:type="dxa"/>
            <w:vMerge w:val="restart"/>
            <w:tcBorders>
              <w:top w:val="single" w:sz="4" w:space="0" w:color="auto"/>
              <w:left w:val="single" w:sz="4" w:space="0" w:color="auto"/>
              <w:bottom w:val="single" w:sz="4" w:space="0" w:color="auto"/>
              <w:right w:val="single" w:sz="4" w:space="0" w:color="auto"/>
            </w:tcBorders>
          </w:tcPr>
          <w:p w14:paraId="1F812BCC" w14:textId="77777777" w:rsidR="007268AF" w:rsidRPr="00F245E6" w:rsidRDefault="007268AF">
            <w:pPr>
              <w:rPr>
                <w:rFonts w:cs="Calibri Light"/>
              </w:rPr>
            </w:pPr>
            <w:r w:rsidRPr="00F245E6">
              <w:rPr>
                <w:rFonts w:cs="Calibri Light"/>
              </w:rPr>
              <w:t>tats.</w:t>
            </w:r>
          </w:p>
          <w:p w14:paraId="3979EF3A" w14:textId="77777777" w:rsidR="007268AF" w:rsidRPr="00F245E6" w:rsidRDefault="007268AF">
            <w:pPr>
              <w:jc w:val="center"/>
              <w:rPr>
                <w:rFonts w:cs="Calibri Light"/>
                <w:b/>
              </w:rPr>
            </w:pPr>
          </w:p>
        </w:tc>
      </w:tr>
      <w:tr w:rsidR="007268AF" w:rsidRPr="00F245E6" w14:paraId="61E7B0B2" w14:textId="77777777" w:rsidTr="00B07D55">
        <w:tc>
          <w:tcPr>
            <w:tcW w:w="988" w:type="dxa"/>
            <w:tcBorders>
              <w:top w:val="single" w:sz="4" w:space="0" w:color="auto"/>
              <w:left w:val="single" w:sz="4" w:space="0" w:color="auto"/>
              <w:bottom w:val="single" w:sz="4" w:space="0" w:color="auto"/>
              <w:right w:val="single" w:sz="4" w:space="0" w:color="auto"/>
            </w:tcBorders>
          </w:tcPr>
          <w:p w14:paraId="19448120" w14:textId="77777777" w:rsidR="007268AF" w:rsidRPr="00F245E6" w:rsidRDefault="007268AF">
            <w:pPr>
              <w:rPr>
                <w:rFonts w:cs="Calibri Light"/>
                <w:color w:val="C00000"/>
              </w:rPr>
            </w:pPr>
          </w:p>
        </w:tc>
        <w:tc>
          <w:tcPr>
            <w:tcW w:w="6826" w:type="dxa"/>
            <w:tcBorders>
              <w:right w:val="single" w:sz="4" w:space="0" w:color="auto"/>
            </w:tcBorders>
            <w:vAlign w:val="center"/>
            <w:hideMark/>
          </w:tcPr>
          <w:p w14:paraId="741A5F52" w14:textId="77777777" w:rsidR="007268AF" w:rsidRPr="00F245E6" w:rsidRDefault="007268AF">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32C7BD8F" w14:textId="77777777" w:rsidR="007268AF" w:rsidRPr="00F245E6" w:rsidRDefault="007268AF">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3BFD8AA" w14:textId="77777777" w:rsidR="007268AF" w:rsidRPr="00F245E6" w:rsidRDefault="007268AF">
            <w:pPr>
              <w:rPr>
                <w:rFonts w:cs="Calibri Light"/>
                <w:b/>
              </w:rPr>
            </w:pPr>
          </w:p>
        </w:tc>
      </w:tr>
    </w:tbl>
    <w:p w14:paraId="10728CAF"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6"/>
        <w:gridCol w:w="6784"/>
        <w:gridCol w:w="758"/>
        <w:gridCol w:w="759"/>
      </w:tblGrid>
      <w:tr w:rsidR="00D94C7A" w:rsidRPr="00F245E6" w14:paraId="33D3ABA5" w14:textId="77777777" w:rsidTr="00B07D55">
        <w:tc>
          <w:tcPr>
            <w:tcW w:w="986" w:type="dxa"/>
            <w:vMerge w:val="restart"/>
            <w:tcBorders>
              <w:top w:val="single" w:sz="4" w:space="0" w:color="auto"/>
              <w:left w:val="single" w:sz="4" w:space="0" w:color="auto"/>
              <w:bottom w:val="single" w:sz="4" w:space="0" w:color="auto"/>
              <w:right w:val="single" w:sz="4" w:space="0" w:color="auto"/>
            </w:tcBorders>
            <w:hideMark/>
          </w:tcPr>
          <w:p w14:paraId="158BDE42" w14:textId="77777777" w:rsidR="00D94C7A" w:rsidRPr="00F245E6" w:rsidRDefault="00D94C7A">
            <w:pPr>
              <w:rPr>
                <w:rFonts w:cs="Calibri Light"/>
              </w:rPr>
            </w:pPr>
            <w:r w:rsidRPr="00F245E6">
              <w:rPr>
                <w:rFonts w:cs="Calibri Light"/>
              </w:rPr>
              <w:t>A.2.3.b</w:t>
            </w:r>
          </w:p>
        </w:tc>
        <w:tc>
          <w:tcPr>
            <w:tcW w:w="6784" w:type="dxa"/>
            <w:tcBorders>
              <w:top w:val="single" w:sz="4" w:space="0" w:color="auto"/>
              <w:left w:val="single" w:sz="4" w:space="0" w:color="auto"/>
              <w:bottom w:val="single" w:sz="4" w:space="0" w:color="auto"/>
              <w:right w:val="single" w:sz="4" w:space="0" w:color="auto"/>
            </w:tcBorders>
            <w:hideMark/>
          </w:tcPr>
          <w:p w14:paraId="31DA44CC" w14:textId="77777777" w:rsidR="00D94C7A" w:rsidRPr="00F245E6" w:rsidRDefault="00D94C7A">
            <w:pPr>
              <w:rPr>
                <w:rFonts w:cs="Calibri Light"/>
              </w:rPr>
            </w:pPr>
            <w:r w:rsidRPr="00F245E6">
              <w:rPr>
                <w:rFonts w:cs="Calibri Light"/>
              </w:rPr>
              <w:t>Erfolgte eine zusammenfassende Darstellung der Zwischenergebnisse und Ziele im Gemeindeblatt oder ähnlichem?</w:t>
            </w:r>
          </w:p>
          <w:p w14:paraId="1D8E1024" w14:textId="77777777" w:rsidR="00D94C7A" w:rsidRPr="00F245E6" w:rsidRDefault="00D94C7A">
            <w:pPr>
              <w:rPr>
                <w:rFonts w:cs="Calibri Light"/>
              </w:rPr>
            </w:pPr>
            <w:r w:rsidRPr="00F245E6">
              <w:rPr>
                <w:rFonts w:cs="Calibri Light"/>
              </w:rPr>
              <w:t>(Ja = 1 Punkt)</w:t>
            </w:r>
          </w:p>
        </w:tc>
        <w:tc>
          <w:tcPr>
            <w:tcW w:w="758" w:type="dxa"/>
            <w:vMerge w:val="restart"/>
            <w:tcBorders>
              <w:top w:val="single" w:sz="4" w:space="0" w:color="auto"/>
              <w:left w:val="single" w:sz="4" w:space="0" w:color="auto"/>
              <w:bottom w:val="single" w:sz="4" w:space="0" w:color="auto"/>
              <w:right w:val="single" w:sz="4" w:space="0" w:color="auto"/>
            </w:tcBorders>
            <w:hideMark/>
          </w:tcPr>
          <w:p w14:paraId="6E0DFA3C" w14:textId="77777777" w:rsidR="00D94C7A" w:rsidRPr="00F245E6" w:rsidRDefault="00D94C7A">
            <w:pPr>
              <w:rPr>
                <w:rFonts w:cs="Calibri Light"/>
              </w:rPr>
            </w:pPr>
            <w:r w:rsidRPr="00F245E6">
              <w:rPr>
                <w:rFonts w:cs="Calibri Light"/>
              </w:rPr>
              <w:t>mögl.</w:t>
            </w:r>
          </w:p>
          <w:p w14:paraId="2945C2BD" w14:textId="77777777" w:rsidR="00D94C7A" w:rsidRPr="00F245E6" w:rsidRDefault="00D94C7A">
            <w:pPr>
              <w:jc w:val="center"/>
              <w:rPr>
                <w:rFonts w:cs="Calibri Light"/>
                <w:b/>
              </w:rPr>
            </w:pPr>
            <w:r w:rsidRPr="00F245E6">
              <w:rPr>
                <w:rFonts w:cs="Calibri Light"/>
                <w:b/>
              </w:rPr>
              <w:t>1 (K)</w:t>
            </w:r>
          </w:p>
        </w:tc>
        <w:tc>
          <w:tcPr>
            <w:tcW w:w="759" w:type="dxa"/>
            <w:vMerge w:val="restart"/>
            <w:tcBorders>
              <w:top w:val="single" w:sz="4" w:space="0" w:color="auto"/>
              <w:left w:val="single" w:sz="4" w:space="0" w:color="auto"/>
              <w:bottom w:val="single" w:sz="4" w:space="0" w:color="auto"/>
              <w:right w:val="single" w:sz="4" w:space="0" w:color="auto"/>
            </w:tcBorders>
          </w:tcPr>
          <w:p w14:paraId="744C98B6" w14:textId="77777777" w:rsidR="00D94C7A" w:rsidRPr="00F245E6" w:rsidRDefault="00D94C7A">
            <w:pPr>
              <w:rPr>
                <w:rFonts w:cs="Calibri Light"/>
              </w:rPr>
            </w:pPr>
            <w:r w:rsidRPr="00F245E6">
              <w:rPr>
                <w:rFonts w:cs="Calibri Light"/>
              </w:rPr>
              <w:t>tats.</w:t>
            </w:r>
          </w:p>
          <w:p w14:paraId="398B65F8" w14:textId="77777777" w:rsidR="00D94C7A" w:rsidRPr="00F245E6" w:rsidRDefault="00D94C7A">
            <w:pPr>
              <w:jc w:val="center"/>
              <w:rPr>
                <w:rFonts w:cs="Calibri Light"/>
                <w:b/>
              </w:rPr>
            </w:pPr>
          </w:p>
        </w:tc>
      </w:tr>
      <w:tr w:rsidR="00D94C7A" w:rsidRPr="00F245E6" w14:paraId="692391F1" w14:textId="77777777" w:rsidTr="00B07D55">
        <w:tc>
          <w:tcPr>
            <w:tcW w:w="986" w:type="dxa"/>
            <w:vMerge/>
            <w:tcBorders>
              <w:top w:val="single" w:sz="4" w:space="0" w:color="auto"/>
              <w:left w:val="single" w:sz="4" w:space="0" w:color="auto"/>
              <w:bottom w:val="single" w:sz="4" w:space="0" w:color="auto"/>
              <w:right w:val="single" w:sz="4" w:space="0" w:color="auto"/>
            </w:tcBorders>
            <w:vAlign w:val="center"/>
            <w:hideMark/>
          </w:tcPr>
          <w:p w14:paraId="5A6C9688" w14:textId="77777777" w:rsidR="00D94C7A" w:rsidRPr="00F245E6" w:rsidRDefault="00D94C7A">
            <w:pPr>
              <w:rPr>
                <w:rFonts w:cs="Calibri Light"/>
              </w:rPr>
            </w:pPr>
          </w:p>
        </w:tc>
        <w:tc>
          <w:tcPr>
            <w:tcW w:w="6784" w:type="dxa"/>
            <w:tcBorders>
              <w:top w:val="single" w:sz="4" w:space="0" w:color="auto"/>
              <w:left w:val="single" w:sz="4" w:space="0" w:color="auto"/>
              <w:bottom w:val="single" w:sz="4" w:space="0" w:color="auto"/>
              <w:right w:val="single" w:sz="4" w:space="0" w:color="auto"/>
            </w:tcBorders>
          </w:tcPr>
          <w:p w14:paraId="12D7C516" w14:textId="77777777" w:rsidR="00D94C7A" w:rsidRPr="00F245E6" w:rsidRDefault="00D94C7A">
            <w:pPr>
              <w:rPr>
                <w:rFonts w:cs="Calibri Light"/>
                <w:color w:val="C00000"/>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14:paraId="7AB0A31F" w14:textId="77777777" w:rsidR="00D94C7A" w:rsidRPr="00F245E6" w:rsidRDefault="00D94C7A">
            <w:pPr>
              <w:rPr>
                <w:rFonts w:cs="Calibri Light"/>
                <w:b/>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14:paraId="656EDD10" w14:textId="77777777" w:rsidR="00D94C7A" w:rsidRPr="00F245E6" w:rsidRDefault="00D94C7A">
            <w:pPr>
              <w:rPr>
                <w:rFonts w:cs="Calibri Light"/>
                <w:b/>
              </w:rPr>
            </w:pPr>
          </w:p>
        </w:tc>
      </w:tr>
    </w:tbl>
    <w:p w14:paraId="14A2B04E"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7268AF" w:rsidRPr="00F245E6" w14:paraId="077F4F8F"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40526D70" w14:textId="77777777" w:rsidR="007268AF" w:rsidRPr="00F245E6" w:rsidRDefault="007268AF">
            <w:pPr>
              <w:rPr>
                <w:rFonts w:cs="Calibri Light"/>
              </w:rPr>
            </w:pPr>
            <w:r w:rsidRPr="00F245E6">
              <w:rPr>
                <w:rFonts w:cs="Calibri Light"/>
              </w:rPr>
              <w:t>A.2.3.c</w:t>
            </w:r>
          </w:p>
        </w:tc>
        <w:tc>
          <w:tcPr>
            <w:tcW w:w="6826" w:type="dxa"/>
            <w:tcBorders>
              <w:top w:val="single" w:sz="4" w:space="0" w:color="auto"/>
              <w:left w:val="single" w:sz="4" w:space="0" w:color="auto"/>
              <w:bottom w:val="single" w:sz="4" w:space="0" w:color="auto"/>
              <w:right w:val="single" w:sz="4" w:space="0" w:color="auto"/>
            </w:tcBorders>
            <w:hideMark/>
          </w:tcPr>
          <w:p w14:paraId="353D3802" w14:textId="77777777" w:rsidR="007268AF" w:rsidRPr="00F245E6" w:rsidRDefault="007268AF">
            <w:pPr>
              <w:rPr>
                <w:rFonts w:cs="Calibri Light"/>
              </w:rPr>
            </w:pPr>
            <w:r w:rsidRPr="00F245E6">
              <w:rPr>
                <w:rFonts w:cs="Calibri Light"/>
              </w:rPr>
              <w:t>Erfolgte eine zusammenfassende Darstellung der Zwischenergebnisse und Ziele an der Amtstafel oder ähnlichem?</w:t>
            </w:r>
          </w:p>
          <w:p w14:paraId="089A61CC" w14:textId="77777777" w:rsidR="007268AF" w:rsidRPr="00F245E6" w:rsidRDefault="007268AF">
            <w:pPr>
              <w:rPr>
                <w:rFonts w:cs="Calibri Light"/>
              </w:rPr>
            </w:pPr>
            <w:r w:rsidRPr="00F245E6">
              <w:rPr>
                <w:rFonts w:cs="Calibri Light"/>
              </w:rPr>
              <w:t>(Ja = 1 Punkt)</w:t>
            </w:r>
          </w:p>
        </w:tc>
        <w:tc>
          <w:tcPr>
            <w:tcW w:w="736" w:type="dxa"/>
            <w:vMerge w:val="restart"/>
            <w:tcBorders>
              <w:top w:val="single" w:sz="4" w:space="0" w:color="auto"/>
              <w:left w:val="single" w:sz="4" w:space="0" w:color="auto"/>
              <w:right w:val="single" w:sz="4" w:space="0" w:color="auto"/>
            </w:tcBorders>
            <w:hideMark/>
          </w:tcPr>
          <w:p w14:paraId="25A68403" w14:textId="77777777" w:rsidR="007268AF" w:rsidRPr="00F245E6" w:rsidRDefault="007268AF">
            <w:pPr>
              <w:rPr>
                <w:rFonts w:cs="Calibri Light"/>
              </w:rPr>
            </w:pPr>
            <w:r w:rsidRPr="00F245E6">
              <w:rPr>
                <w:rFonts w:cs="Calibri Light"/>
              </w:rPr>
              <w:t>mögl.</w:t>
            </w:r>
          </w:p>
          <w:p w14:paraId="002323B6" w14:textId="77777777" w:rsidR="007268AF" w:rsidRPr="00F245E6" w:rsidRDefault="007268AF">
            <w:pPr>
              <w:jc w:val="center"/>
              <w:rPr>
                <w:rFonts w:cs="Calibri Light"/>
                <w:b/>
              </w:rPr>
            </w:pPr>
            <w:r w:rsidRPr="00F245E6">
              <w:rPr>
                <w:rFonts w:cs="Calibri Light"/>
                <w:b/>
              </w:rPr>
              <w:t>1 (K)</w:t>
            </w:r>
          </w:p>
        </w:tc>
        <w:tc>
          <w:tcPr>
            <w:tcW w:w="737" w:type="dxa"/>
            <w:vMerge w:val="restart"/>
            <w:tcBorders>
              <w:top w:val="single" w:sz="4" w:space="0" w:color="auto"/>
              <w:left w:val="single" w:sz="4" w:space="0" w:color="auto"/>
              <w:bottom w:val="single" w:sz="4" w:space="0" w:color="auto"/>
              <w:right w:val="single" w:sz="4" w:space="0" w:color="auto"/>
            </w:tcBorders>
          </w:tcPr>
          <w:p w14:paraId="5F1DAE91" w14:textId="77777777" w:rsidR="007268AF" w:rsidRPr="00F245E6" w:rsidRDefault="007268AF">
            <w:pPr>
              <w:rPr>
                <w:rFonts w:cs="Calibri Light"/>
              </w:rPr>
            </w:pPr>
            <w:r w:rsidRPr="00F245E6">
              <w:rPr>
                <w:rFonts w:cs="Calibri Light"/>
              </w:rPr>
              <w:t>tats.</w:t>
            </w:r>
          </w:p>
          <w:p w14:paraId="10BEEC63" w14:textId="77777777" w:rsidR="007268AF" w:rsidRPr="00F245E6" w:rsidRDefault="007268AF">
            <w:pPr>
              <w:jc w:val="center"/>
              <w:rPr>
                <w:rFonts w:cs="Calibri Light"/>
                <w:b/>
              </w:rPr>
            </w:pPr>
          </w:p>
        </w:tc>
      </w:tr>
      <w:tr w:rsidR="007268AF" w:rsidRPr="00F245E6" w14:paraId="56E982FD" w14:textId="77777777" w:rsidTr="00B07D55">
        <w:tc>
          <w:tcPr>
            <w:tcW w:w="988" w:type="dxa"/>
            <w:tcBorders>
              <w:top w:val="single" w:sz="4" w:space="0" w:color="auto"/>
              <w:left w:val="single" w:sz="4" w:space="0" w:color="auto"/>
              <w:bottom w:val="single" w:sz="4" w:space="0" w:color="auto"/>
              <w:right w:val="single" w:sz="4" w:space="0" w:color="auto"/>
            </w:tcBorders>
          </w:tcPr>
          <w:p w14:paraId="3A1BE044" w14:textId="77777777" w:rsidR="007268AF" w:rsidRPr="00F245E6" w:rsidRDefault="007268AF">
            <w:pPr>
              <w:rPr>
                <w:rFonts w:cs="Calibri Light"/>
                <w:color w:val="C00000"/>
              </w:rPr>
            </w:pPr>
          </w:p>
        </w:tc>
        <w:tc>
          <w:tcPr>
            <w:tcW w:w="6826" w:type="dxa"/>
            <w:tcBorders>
              <w:right w:val="single" w:sz="4" w:space="0" w:color="auto"/>
            </w:tcBorders>
            <w:vAlign w:val="center"/>
            <w:hideMark/>
          </w:tcPr>
          <w:p w14:paraId="5A7756D6" w14:textId="77777777" w:rsidR="007268AF" w:rsidRPr="00F245E6" w:rsidRDefault="007268AF">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2F4B2A2F" w14:textId="77777777" w:rsidR="007268AF" w:rsidRPr="00F245E6" w:rsidRDefault="007268AF">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19E09C3" w14:textId="77777777" w:rsidR="007268AF" w:rsidRPr="00F245E6" w:rsidRDefault="007268AF">
            <w:pPr>
              <w:rPr>
                <w:rFonts w:cs="Calibri Light"/>
                <w:b/>
              </w:rPr>
            </w:pPr>
          </w:p>
        </w:tc>
      </w:tr>
    </w:tbl>
    <w:p w14:paraId="5752F535"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7268AF" w:rsidRPr="00F245E6" w14:paraId="7DB80538"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2495CF2B" w14:textId="77777777" w:rsidR="007268AF" w:rsidRPr="00F245E6" w:rsidRDefault="007268AF">
            <w:pPr>
              <w:rPr>
                <w:rFonts w:cs="Calibri Light"/>
              </w:rPr>
            </w:pPr>
            <w:r w:rsidRPr="00F245E6">
              <w:rPr>
                <w:rFonts w:cs="Calibri Light"/>
              </w:rPr>
              <w:t>A.2.3.d</w:t>
            </w:r>
          </w:p>
        </w:tc>
        <w:tc>
          <w:tcPr>
            <w:tcW w:w="6826" w:type="dxa"/>
            <w:tcBorders>
              <w:top w:val="single" w:sz="4" w:space="0" w:color="auto"/>
              <w:left w:val="single" w:sz="4" w:space="0" w:color="auto"/>
              <w:bottom w:val="single" w:sz="4" w:space="0" w:color="auto"/>
              <w:right w:val="single" w:sz="4" w:space="0" w:color="auto"/>
            </w:tcBorders>
            <w:hideMark/>
          </w:tcPr>
          <w:p w14:paraId="22396117" w14:textId="77777777" w:rsidR="007268AF" w:rsidRPr="00F245E6" w:rsidRDefault="007268AF">
            <w:pPr>
              <w:rPr>
                <w:rFonts w:cs="Calibri Light"/>
              </w:rPr>
            </w:pPr>
            <w:r w:rsidRPr="00F245E6">
              <w:rPr>
                <w:rFonts w:cs="Calibri Light"/>
              </w:rPr>
              <w:t>Erfolgte eine zusammenfassende Darstellung der Zwischenergebnisse und Ziele auf der offiziellen Website der Gemeinde oder ähnlichem?</w:t>
            </w:r>
          </w:p>
          <w:p w14:paraId="0E4E793D" w14:textId="77777777" w:rsidR="007268AF" w:rsidRPr="00F245E6" w:rsidRDefault="007268AF">
            <w:pPr>
              <w:rPr>
                <w:rFonts w:cs="Calibri Light"/>
              </w:rPr>
            </w:pPr>
            <w:r w:rsidRPr="00F245E6">
              <w:rPr>
                <w:rFonts w:cs="Calibri Light"/>
              </w:rPr>
              <w:t>(Ja = 1 Punkt)</w:t>
            </w:r>
          </w:p>
        </w:tc>
        <w:tc>
          <w:tcPr>
            <w:tcW w:w="736" w:type="dxa"/>
            <w:vMerge w:val="restart"/>
            <w:tcBorders>
              <w:top w:val="single" w:sz="4" w:space="0" w:color="auto"/>
              <w:left w:val="single" w:sz="4" w:space="0" w:color="auto"/>
              <w:right w:val="single" w:sz="4" w:space="0" w:color="auto"/>
            </w:tcBorders>
            <w:hideMark/>
          </w:tcPr>
          <w:p w14:paraId="738DD061" w14:textId="77777777" w:rsidR="007268AF" w:rsidRPr="00F245E6" w:rsidRDefault="007268AF">
            <w:pPr>
              <w:rPr>
                <w:rFonts w:cs="Calibri Light"/>
              </w:rPr>
            </w:pPr>
            <w:r w:rsidRPr="00F245E6">
              <w:rPr>
                <w:rFonts w:cs="Calibri Light"/>
              </w:rPr>
              <w:t>mögl.</w:t>
            </w:r>
          </w:p>
          <w:p w14:paraId="2280146C" w14:textId="77777777" w:rsidR="007268AF" w:rsidRPr="00F245E6" w:rsidRDefault="007268AF">
            <w:pPr>
              <w:jc w:val="center"/>
              <w:rPr>
                <w:rFonts w:cs="Calibri Light"/>
                <w:b/>
              </w:rPr>
            </w:pPr>
            <w:r w:rsidRPr="00F245E6">
              <w:rPr>
                <w:rFonts w:cs="Calibri Light"/>
                <w:b/>
              </w:rPr>
              <w:t>1 (K)</w:t>
            </w:r>
          </w:p>
        </w:tc>
        <w:tc>
          <w:tcPr>
            <w:tcW w:w="737" w:type="dxa"/>
            <w:vMerge w:val="restart"/>
            <w:tcBorders>
              <w:top w:val="single" w:sz="4" w:space="0" w:color="auto"/>
              <w:left w:val="single" w:sz="4" w:space="0" w:color="auto"/>
              <w:bottom w:val="single" w:sz="4" w:space="0" w:color="auto"/>
              <w:right w:val="single" w:sz="4" w:space="0" w:color="auto"/>
            </w:tcBorders>
          </w:tcPr>
          <w:p w14:paraId="269C3E64" w14:textId="77777777" w:rsidR="007268AF" w:rsidRPr="00F245E6" w:rsidRDefault="007268AF">
            <w:pPr>
              <w:rPr>
                <w:rFonts w:cs="Calibri Light"/>
              </w:rPr>
            </w:pPr>
            <w:r w:rsidRPr="00F245E6">
              <w:rPr>
                <w:rFonts w:cs="Calibri Light"/>
              </w:rPr>
              <w:t>tats.</w:t>
            </w:r>
          </w:p>
          <w:p w14:paraId="53123CEC" w14:textId="77777777" w:rsidR="007268AF" w:rsidRPr="00F245E6" w:rsidRDefault="007268AF">
            <w:pPr>
              <w:jc w:val="center"/>
              <w:rPr>
                <w:rFonts w:cs="Calibri Light"/>
                <w:b/>
              </w:rPr>
            </w:pPr>
          </w:p>
        </w:tc>
      </w:tr>
      <w:tr w:rsidR="007268AF" w:rsidRPr="00F245E6" w14:paraId="5D0AF809" w14:textId="77777777" w:rsidTr="00B07D55">
        <w:tc>
          <w:tcPr>
            <w:tcW w:w="988" w:type="dxa"/>
            <w:tcBorders>
              <w:top w:val="single" w:sz="4" w:space="0" w:color="auto"/>
              <w:left w:val="single" w:sz="4" w:space="0" w:color="auto"/>
              <w:bottom w:val="single" w:sz="4" w:space="0" w:color="auto"/>
              <w:right w:val="single" w:sz="4" w:space="0" w:color="auto"/>
            </w:tcBorders>
          </w:tcPr>
          <w:p w14:paraId="17AD2D3B" w14:textId="77777777" w:rsidR="007268AF" w:rsidRPr="00F245E6" w:rsidRDefault="007268AF">
            <w:pPr>
              <w:rPr>
                <w:rFonts w:cs="Calibri Light"/>
                <w:color w:val="C00000"/>
              </w:rPr>
            </w:pPr>
          </w:p>
        </w:tc>
        <w:tc>
          <w:tcPr>
            <w:tcW w:w="6826" w:type="dxa"/>
            <w:tcBorders>
              <w:right w:val="single" w:sz="4" w:space="0" w:color="auto"/>
            </w:tcBorders>
            <w:vAlign w:val="center"/>
            <w:hideMark/>
          </w:tcPr>
          <w:p w14:paraId="69ACFBE2" w14:textId="77777777" w:rsidR="007268AF" w:rsidRPr="00F245E6" w:rsidRDefault="007268AF">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2C4809EF" w14:textId="77777777" w:rsidR="007268AF" w:rsidRPr="00F245E6" w:rsidRDefault="007268AF">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62B1E0D3" w14:textId="77777777" w:rsidR="007268AF" w:rsidRPr="00F245E6" w:rsidRDefault="007268AF">
            <w:pPr>
              <w:rPr>
                <w:rFonts w:cs="Calibri Light"/>
                <w:b/>
              </w:rPr>
            </w:pPr>
          </w:p>
        </w:tc>
      </w:tr>
    </w:tbl>
    <w:p w14:paraId="08DA5501"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4"/>
        <w:gridCol w:w="732"/>
        <w:gridCol w:w="733"/>
      </w:tblGrid>
      <w:tr w:rsidR="007268AF" w:rsidRPr="00F245E6" w14:paraId="42A26E8D"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3AFBB1C6" w14:textId="77777777" w:rsidR="007268AF" w:rsidRPr="00F245E6" w:rsidRDefault="007268AF">
            <w:pPr>
              <w:rPr>
                <w:rFonts w:cs="Calibri Light"/>
              </w:rPr>
            </w:pPr>
            <w:r w:rsidRPr="00F245E6">
              <w:rPr>
                <w:rFonts w:cs="Calibri Light"/>
              </w:rPr>
              <w:t>A.2.3.e</w:t>
            </w:r>
          </w:p>
        </w:tc>
        <w:tc>
          <w:tcPr>
            <w:tcW w:w="6834" w:type="dxa"/>
            <w:tcBorders>
              <w:top w:val="single" w:sz="4" w:space="0" w:color="auto"/>
              <w:left w:val="single" w:sz="4" w:space="0" w:color="auto"/>
              <w:bottom w:val="single" w:sz="4" w:space="0" w:color="auto"/>
              <w:right w:val="single" w:sz="4" w:space="0" w:color="auto"/>
            </w:tcBorders>
            <w:hideMark/>
          </w:tcPr>
          <w:p w14:paraId="64DFCB6C" w14:textId="5DC92799" w:rsidR="007268AF" w:rsidRPr="00F245E6" w:rsidRDefault="007268AF">
            <w:pPr>
              <w:rPr>
                <w:rFonts w:cs="Calibri Light"/>
              </w:rPr>
            </w:pPr>
            <w:r w:rsidRPr="00F245E6">
              <w:rPr>
                <w:rFonts w:cs="Calibri Light"/>
              </w:rPr>
              <w:t xml:space="preserve">Erfolgte eine weiterführende Bevölkerungsinformation über die Erstellung der Planungen mittels Postwurf, </w:t>
            </w:r>
            <w:r w:rsidR="00A2422D" w:rsidRPr="00F245E6">
              <w:rPr>
                <w:rFonts w:cs="Calibri Light"/>
              </w:rPr>
              <w:t>E-Mail</w:t>
            </w:r>
            <w:r w:rsidRPr="00F245E6">
              <w:rPr>
                <w:rFonts w:cs="Calibri Light"/>
              </w:rPr>
              <w:t>, Facebook, Twitter oder ähnlichem?</w:t>
            </w:r>
          </w:p>
          <w:p w14:paraId="788BEDE9" w14:textId="77777777" w:rsidR="007268AF" w:rsidRPr="00F245E6" w:rsidRDefault="007268AF">
            <w:pPr>
              <w:rPr>
                <w:rFonts w:cs="Calibri Light"/>
              </w:rPr>
            </w:pPr>
            <w:r w:rsidRPr="00F245E6">
              <w:rPr>
                <w:rFonts w:cs="Calibri Light"/>
              </w:rPr>
              <w:t>(Ja = 1 Punkt)</w:t>
            </w:r>
          </w:p>
        </w:tc>
        <w:tc>
          <w:tcPr>
            <w:tcW w:w="732" w:type="dxa"/>
            <w:vMerge w:val="restart"/>
            <w:tcBorders>
              <w:top w:val="single" w:sz="4" w:space="0" w:color="auto"/>
              <w:left w:val="single" w:sz="4" w:space="0" w:color="auto"/>
              <w:right w:val="single" w:sz="4" w:space="0" w:color="auto"/>
            </w:tcBorders>
            <w:hideMark/>
          </w:tcPr>
          <w:p w14:paraId="2B32F144" w14:textId="77777777" w:rsidR="007268AF" w:rsidRPr="00F245E6" w:rsidRDefault="007268AF">
            <w:pPr>
              <w:rPr>
                <w:rFonts w:cs="Calibri Light"/>
              </w:rPr>
            </w:pPr>
            <w:r w:rsidRPr="00F245E6">
              <w:rPr>
                <w:rFonts w:cs="Calibri Light"/>
              </w:rPr>
              <w:t>mögl.</w:t>
            </w:r>
          </w:p>
          <w:p w14:paraId="5C5E8DA6" w14:textId="77777777" w:rsidR="007268AF" w:rsidRPr="00F245E6" w:rsidRDefault="007268AF">
            <w:pPr>
              <w:jc w:val="center"/>
              <w:rPr>
                <w:rFonts w:cs="Calibri Light"/>
                <w:b/>
              </w:rPr>
            </w:pPr>
            <w:r w:rsidRPr="00F245E6">
              <w:rPr>
                <w:rFonts w:cs="Calibri Light"/>
                <w:b/>
              </w:rPr>
              <w:t>1 (K)</w:t>
            </w:r>
          </w:p>
        </w:tc>
        <w:tc>
          <w:tcPr>
            <w:tcW w:w="733" w:type="dxa"/>
            <w:vMerge w:val="restart"/>
            <w:tcBorders>
              <w:top w:val="single" w:sz="4" w:space="0" w:color="auto"/>
              <w:left w:val="single" w:sz="4" w:space="0" w:color="auto"/>
              <w:bottom w:val="single" w:sz="4" w:space="0" w:color="auto"/>
              <w:right w:val="single" w:sz="4" w:space="0" w:color="auto"/>
            </w:tcBorders>
          </w:tcPr>
          <w:p w14:paraId="326D123D" w14:textId="77777777" w:rsidR="007268AF" w:rsidRPr="00F245E6" w:rsidRDefault="007268AF">
            <w:pPr>
              <w:rPr>
                <w:rFonts w:cs="Calibri Light"/>
              </w:rPr>
            </w:pPr>
            <w:r w:rsidRPr="00F245E6">
              <w:rPr>
                <w:rFonts w:cs="Calibri Light"/>
              </w:rPr>
              <w:t>tats.</w:t>
            </w:r>
          </w:p>
          <w:p w14:paraId="1D618E72" w14:textId="77777777" w:rsidR="007268AF" w:rsidRPr="00F245E6" w:rsidRDefault="007268AF">
            <w:pPr>
              <w:jc w:val="center"/>
              <w:rPr>
                <w:rFonts w:cs="Calibri Light"/>
                <w:b/>
              </w:rPr>
            </w:pPr>
          </w:p>
        </w:tc>
      </w:tr>
      <w:tr w:rsidR="007268AF" w:rsidRPr="00F245E6" w14:paraId="265EB150" w14:textId="77777777" w:rsidTr="00B07D55">
        <w:tc>
          <w:tcPr>
            <w:tcW w:w="988" w:type="dxa"/>
            <w:tcBorders>
              <w:top w:val="single" w:sz="4" w:space="0" w:color="auto"/>
              <w:left w:val="single" w:sz="4" w:space="0" w:color="auto"/>
              <w:bottom w:val="single" w:sz="4" w:space="0" w:color="auto"/>
              <w:right w:val="single" w:sz="4" w:space="0" w:color="auto"/>
            </w:tcBorders>
          </w:tcPr>
          <w:p w14:paraId="6C77E778" w14:textId="77777777" w:rsidR="007268AF" w:rsidRPr="00F245E6" w:rsidRDefault="007268AF">
            <w:pPr>
              <w:rPr>
                <w:rFonts w:cs="Calibri Light"/>
                <w:color w:val="C00000"/>
              </w:rPr>
            </w:pPr>
          </w:p>
        </w:tc>
        <w:tc>
          <w:tcPr>
            <w:tcW w:w="6834" w:type="dxa"/>
            <w:tcBorders>
              <w:right w:val="single" w:sz="4" w:space="0" w:color="auto"/>
            </w:tcBorders>
            <w:vAlign w:val="center"/>
            <w:hideMark/>
          </w:tcPr>
          <w:p w14:paraId="4EF7D50A" w14:textId="77777777" w:rsidR="007268AF" w:rsidRPr="00F245E6" w:rsidRDefault="007268AF">
            <w:pPr>
              <w:rPr>
                <w:rFonts w:cs="Calibri Light"/>
                <w:sz w:val="20"/>
                <w:szCs w:val="20"/>
                <w:lang w:val="de-AT" w:eastAsia="de-AT"/>
              </w:rPr>
            </w:pPr>
          </w:p>
        </w:tc>
        <w:tc>
          <w:tcPr>
            <w:tcW w:w="732" w:type="dxa"/>
            <w:vMerge/>
            <w:tcBorders>
              <w:left w:val="single" w:sz="4" w:space="0" w:color="auto"/>
              <w:right w:val="single" w:sz="4" w:space="0" w:color="auto"/>
            </w:tcBorders>
            <w:vAlign w:val="center"/>
            <w:hideMark/>
          </w:tcPr>
          <w:p w14:paraId="14B4B096" w14:textId="77777777" w:rsidR="007268AF" w:rsidRPr="00F245E6" w:rsidRDefault="007268AF">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72E716B2" w14:textId="77777777" w:rsidR="007268AF" w:rsidRPr="00F245E6" w:rsidRDefault="007268AF">
            <w:pPr>
              <w:rPr>
                <w:rFonts w:cs="Calibri Light"/>
                <w:b/>
              </w:rPr>
            </w:pPr>
          </w:p>
        </w:tc>
      </w:tr>
    </w:tbl>
    <w:p w14:paraId="19C50D47"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1"/>
        <w:gridCol w:w="739"/>
        <w:gridCol w:w="739"/>
      </w:tblGrid>
      <w:tr w:rsidR="007268AF" w:rsidRPr="00F245E6" w14:paraId="300929C2"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379B0DA6" w14:textId="77777777" w:rsidR="007268AF" w:rsidRPr="00F245E6" w:rsidRDefault="007268AF">
            <w:pPr>
              <w:rPr>
                <w:rFonts w:cs="Calibri Light"/>
              </w:rPr>
            </w:pPr>
            <w:r w:rsidRPr="00F245E6">
              <w:rPr>
                <w:rFonts w:cs="Calibri Light"/>
              </w:rPr>
              <w:t>A.2.3.f</w:t>
            </w:r>
          </w:p>
        </w:tc>
        <w:tc>
          <w:tcPr>
            <w:tcW w:w="6821" w:type="dxa"/>
            <w:tcBorders>
              <w:top w:val="single" w:sz="4" w:space="0" w:color="auto"/>
              <w:left w:val="single" w:sz="4" w:space="0" w:color="auto"/>
              <w:bottom w:val="single" w:sz="4" w:space="0" w:color="auto"/>
              <w:right w:val="single" w:sz="4" w:space="0" w:color="auto"/>
            </w:tcBorders>
            <w:hideMark/>
          </w:tcPr>
          <w:p w14:paraId="52675D44" w14:textId="77777777" w:rsidR="007268AF" w:rsidRPr="00F245E6" w:rsidRDefault="007268AF">
            <w:pPr>
              <w:rPr>
                <w:rFonts w:cs="Calibri Light"/>
              </w:rPr>
            </w:pPr>
            <w:r w:rsidRPr="00F245E6">
              <w:rPr>
                <w:rFonts w:cs="Calibri Light"/>
              </w:rPr>
              <w:t>Gab es breite öffentliche Veranstaltungen mit der Möglichkeit der Mitgestaltung? (ähnliche Veranstaltungen werden nur 1 x gezählt)</w:t>
            </w:r>
          </w:p>
          <w:p w14:paraId="6271C9E0" w14:textId="77777777" w:rsidR="007268AF" w:rsidRPr="00F245E6" w:rsidRDefault="007268AF">
            <w:pPr>
              <w:rPr>
                <w:rFonts w:cs="Calibri Light"/>
              </w:rPr>
            </w:pPr>
            <w:r w:rsidRPr="00F245E6">
              <w:rPr>
                <w:rFonts w:cs="Calibri Light"/>
              </w:rPr>
              <w:t>(Ja = 2 Punkten je Veranstaltung)</w:t>
            </w:r>
          </w:p>
        </w:tc>
        <w:tc>
          <w:tcPr>
            <w:tcW w:w="739" w:type="dxa"/>
            <w:vMerge w:val="restart"/>
            <w:tcBorders>
              <w:top w:val="single" w:sz="4" w:space="0" w:color="auto"/>
              <w:left w:val="single" w:sz="4" w:space="0" w:color="auto"/>
              <w:right w:val="single" w:sz="4" w:space="0" w:color="auto"/>
            </w:tcBorders>
            <w:hideMark/>
          </w:tcPr>
          <w:p w14:paraId="425A7DDA" w14:textId="77777777" w:rsidR="007268AF" w:rsidRPr="00F245E6" w:rsidRDefault="007268AF">
            <w:pPr>
              <w:rPr>
                <w:rFonts w:cs="Calibri Light"/>
              </w:rPr>
            </w:pPr>
            <w:r w:rsidRPr="00F245E6">
              <w:rPr>
                <w:rFonts w:cs="Calibri Light"/>
              </w:rPr>
              <w:t>mögl.</w:t>
            </w:r>
          </w:p>
          <w:p w14:paraId="249AE81E" w14:textId="77777777" w:rsidR="007268AF" w:rsidRPr="00F245E6" w:rsidRDefault="007268AF">
            <w:pPr>
              <w:jc w:val="center"/>
              <w:rPr>
                <w:rFonts w:cs="Calibri Light"/>
                <w:b/>
              </w:rPr>
            </w:pPr>
            <w:r w:rsidRPr="00F245E6">
              <w:rPr>
                <w:rFonts w:cs="Calibri Light"/>
                <w:b/>
              </w:rPr>
              <w:t>8 (K)</w:t>
            </w:r>
          </w:p>
        </w:tc>
        <w:tc>
          <w:tcPr>
            <w:tcW w:w="739" w:type="dxa"/>
            <w:vMerge w:val="restart"/>
            <w:tcBorders>
              <w:top w:val="single" w:sz="4" w:space="0" w:color="auto"/>
              <w:left w:val="single" w:sz="4" w:space="0" w:color="auto"/>
              <w:bottom w:val="single" w:sz="4" w:space="0" w:color="auto"/>
              <w:right w:val="single" w:sz="4" w:space="0" w:color="auto"/>
            </w:tcBorders>
          </w:tcPr>
          <w:p w14:paraId="65C78B28" w14:textId="77777777" w:rsidR="007268AF" w:rsidRPr="00F245E6" w:rsidRDefault="007268AF">
            <w:pPr>
              <w:rPr>
                <w:rFonts w:cs="Calibri Light"/>
              </w:rPr>
            </w:pPr>
            <w:r w:rsidRPr="00F245E6">
              <w:rPr>
                <w:rFonts w:cs="Calibri Light"/>
              </w:rPr>
              <w:t>tats.</w:t>
            </w:r>
          </w:p>
          <w:p w14:paraId="33326994" w14:textId="77777777" w:rsidR="007268AF" w:rsidRPr="00F245E6" w:rsidRDefault="007268AF">
            <w:pPr>
              <w:jc w:val="center"/>
              <w:rPr>
                <w:rFonts w:cs="Calibri Light"/>
                <w:b/>
              </w:rPr>
            </w:pPr>
          </w:p>
        </w:tc>
      </w:tr>
      <w:tr w:rsidR="007268AF" w:rsidRPr="00F245E6" w14:paraId="7FC82621" w14:textId="77777777" w:rsidTr="00B07D55">
        <w:tc>
          <w:tcPr>
            <w:tcW w:w="988" w:type="dxa"/>
            <w:tcBorders>
              <w:top w:val="single" w:sz="4" w:space="0" w:color="auto"/>
              <w:left w:val="single" w:sz="4" w:space="0" w:color="auto"/>
              <w:bottom w:val="single" w:sz="4" w:space="0" w:color="auto"/>
              <w:right w:val="single" w:sz="4" w:space="0" w:color="auto"/>
            </w:tcBorders>
          </w:tcPr>
          <w:p w14:paraId="6A93CCE4" w14:textId="77777777" w:rsidR="007268AF" w:rsidRPr="00F245E6" w:rsidRDefault="007268AF">
            <w:pPr>
              <w:rPr>
                <w:rFonts w:cs="Calibri Light"/>
                <w:color w:val="C00000"/>
              </w:rPr>
            </w:pPr>
          </w:p>
        </w:tc>
        <w:tc>
          <w:tcPr>
            <w:tcW w:w="6821" w:type="dxa"/>
            <w:tcBorders>
              <w:right w:val="single" w:sz="4" w:space="0" w:color="auto"/>
            </w:tcBorders>
            <w:vAlign w:val="center"/>
            <w:hideMark/>
          </w:tcPr>
          <w:p w14:paraId="432849BA" w14:textId="77777777" w:rsidR="007268AF" w:rsidRPr="00F245E6" w:rsidRDefault="007268AF">
            <w:pPr>
              <w:rPr>
                <w:rFonts w:cs="Calibri Light"/>
                <w:sz w:val="20"/>
                <w:szCs w:val="20"/>
                <w:lang w:val="de-AT" w:eastAsia="de-AT"/>
              </w:rPr>
            </w:pPr>
          </w:p>
        </w:tc>
        <w:tc>
          <w:tcPr>
            <w:tcW w:w="739" w:type="dxa"/>
            <w:vMerge/>
            <w:tcBorders>
              <w:left w:val="single" w:sz="4" w:space="0" w:color="auto"/>
              <w:right w:val="single" w:sz="4" w:space="0" w:color="auto"/>
            </w:tcBorders>
            <w:vAlign w:val="center"/>
            <w:hideMark/>
          </w:tcPr>
          <w:p w14:paraId="7BA14AEB" w14:textId="77777777" w:rsidR="007268AF" w:rsidRPr="00F245E6" w:rsidRDefault="007268AF">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C41E37" w14:textId="77777777" w:rsidR="007268AF" w:rsidRPr="00F245E6" w:rsidRDefault="007268AF">
            <w:pPr>
              <w:rPr>
                <w:rFonts w:cs="Calibri Light"/>
                <w:b/>
              </w:rPr>
            </w:pPr>
          </w:p>
        </w:tc>
      </w:tr>
    </w:tbl>
    <w:p w14:paraId="3C6BAD76"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1"/>
        <w:gridCol w:w="734"/>
        <w:gridCol w:w="734"/>
      </w:tblGrid>
      <w:tr w:rsidR="007268AF" w:rsidRPr="00F245E6" w14:paraId="1EF91614"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09EA49E2" w14:textId="77777777" w:rsidR="007268AF" w:rsidRPr="00F245E6" w:rsidRDefault="007268AF">
            <w:pPr>
              <w:rPr>
                <w:rFonts w:cs="Calibri Light"/>
              </w:rPr>
            </w:pPr>
            <w:r w:rsidRPr="00F245E6">
              <w:rPr>
                <w:rFonts w:cs="Calibri Light"/>
              </w:rPr>
              <w:t>A.2.3.g</w:t>
            </w:r>
          </w:p>
        </w:tc>
        <w:tc>
          <w:tcPr>
            <w:tcW w:w="6831" w:type="dxa"/>
            <w:tcBorders>
              <w:top w:val="single" w:sz="4" w:space="0" w:color="auto"/>
              <w:left w:val="single" w:sz="4" w:space="0" w:color="auto"/>
              <w:bottom w:val="single" w:sz="4" w:space="0" w:color="auto"/>
              <w:right w:val="single" w:sz="4" w:space="0" w:color="auto"/>
            </w:tcBorders>
            <w:hideMark/>
          </w:tcPr>
          <w:p w14:paraId="7C21178C" w14:textId="77777777" w:rsidR="007268AF" w:rsidRPr="00F245E6" w:rsidRDefault="007268AF">
            <w:pPr>
              <w:rPr>
                <w:rFonts w:cs="Calibri Light"/>
              </w:rPr>
            </w:pPr>
            <w:r w:rsidRPr="00F245E6">
              <w:rPr>
                <w:rFonts w:cs="Calibri Light"/>
              </w:rPr>
              <w:t>Gab es eine repräsentative Bevölkerungsbefragung zu einzelnen Aspekten der räumlichen Planung?</w:t>
            </w:r>
          </w:p>
          <w:p w14:paraId="1C915BC2" w14:textId="77777777" w:rsidR="007268AF" w:rsidRPr="00F245E6" w:rsidRDefault="007268AF">
            <w:pPr>
              <w:rPr>
                <w:rFonts w:cs="Calibri Light"/>
              </w:rPr>
            </w:pPr>
            <w:r w:rsidRPr="00F245E6">
              <w:rPr>
                <w:rFonts w:cs="Calibri Light"/>
              </w:rPr>
              <w:t>(Ja = 4 Punkte)</w:t>
            </w:r>
          </w:p>
        </w:tc>
        <w:tc>
          <w:tcPr>
            <w:tcW w:w="734" w:type="dxa"/>
            <w:vMerge w:val="restart"/>
            <w:tcBorders>
              <w:top w:val="single" w:sz="4" w:space="0" w:color="auto"/>
              <w:left w:val="single" w:sz="4" w:space="0" w:color="auto"/>
              <w:right w:val="single" w:sz="4" w:space="0" w:color="auto"/>
            </w:tcBorders>
            <w:hideMark/>
          </w:tcPr>
          <w:p w14:paraId="0F79EBBC" w14:textId="77777777" w:rsidR="007268AF" w:rsidRPr="00F245E6" w:rsidRDefault="007268AF">
            <w:pPr>
              <w:rPr>
                <w:rFonts w:cs="Calibri Light"/>
              </w:rPr>
            </w:pPr>
            <w:r w:rsidRPr="00F245E6">
              <w:rPr>
                <w:rFonts w:cs="Calibri Light"/>
              </w:rPr>
              <w:t>mögl.</w:t>
            </w:r>
          </w:p>
          <w:p w14:paraId="53553EFF" w14:textId="77777777" w:rsidR="007268AF" w:rsidRPr="00F245E6" w:rsidRDefault="007268AF">
            <w:pPr>
              <w:jc w:val="center"/>
              <w:rPr>
                <w:rFonts w:cs="Calibri Light"/>
                <w:b/>
              </w:rPr>
            </w:pPr>
            <w:r w:rsidRPr="00F245E6">
              <w:rPr>
                <w:rFonts w:cs="Calibri Light"/>
                <w:b/>
              </w:rPr>
              <w:t>4 (K)</w:t>
            </w:r>
          </w:p>
        </w:tc>
        <w:tc>
          <w:tcPr>
            <w:tcW w:w="734" w:type="dxa"/>
            <w:vMerge w:val="restart"/>
            <w:tcBorders>
              <w:top w:val="single" w:sz="4" w:space="0" w:color="auto"/>
              <w:left w:val="single" w:sz="4" w:space="0" w:color="auto"/>
              <w:bottom w:val="single" w:sz="4" w:space="0" w:color="auto"/>
              <w:right w:val="single" w:sz="4" w:space="0" w:color="auto"/>
            </w:tcBorders>
          </w:tcPr>
          <w:p w14:paraId="085EA338" w14:textId="77777777" w:rsidR="007268AF" w:rsidRPr="00F245E6" w:rsidRDefault="007268AF">
            <w:pPr>
              <w:rPr>
                <w:rFonts w:cs="Calibri Light"/>
              </w:rPr>
            </w:pPr>
            <w:r w:rsidRPr="00F245E6">
              <w:rPr>
                <w:rFonts w:cs="Calibri Light"/>
              </w:rPr>
              <w:t>tats.</w:t>
            </w:r>
          </w:p>
          <w:p w14:paraId="31A84202" w14:textId="77777777" w:rsidR="007268AF" w:rsidRPr="00F245E6" w:rsidRDefault="007268AF">
            <w:pPr>
              <w:jc w:val="center"/>
              <w:rPr>
                <w:rFonts w:cs="Calibri Light"/>
                <w:b/>
              </w:rPr>
            </w:pPr>
          </w:p>
        </w:tc>
      </w:tr>
      <w:tr w:rsidR="007268AF" w:rsidRPr="00F245E6" w14:paraId="598B0057" w14:textId="77777777" w:rsidTr="00B07D55">
        <w:tc>
          <w:tcPr>
            <w:tcW w:w="988" w:type="dxa"/>
            <w:tcBorders>
              <w:top w:val="single" w:sz="4" w:space="0" w:color="auto"/>
              <w:left w:val="single" w:sz="4" w:space="0" w:color="auto"/>
              <w:bottom w:val="single" w:sz="4" w:space="0" w:color="auto"/>
              <w:right w:val="single" w:sz="4" w:space="0" w:color="auto"/>
            </w:tcBorders>
          </w:tcPr>
          <w:p w14:paraId="54D0BE74" w14:textId="77777777" w:rsidR="007268AF" w:rsidRPr="00F245E6" w:rsidRDefault="007268AF">
            <w:pPr>
              <w:rPr>
                <w:rFonts w:cs="Calibri Light"/>
                <w:color w:val="C00000"/>
              </w:rPr>
            </w:pPr>
          </w:p>
        </w:tc>
        <w:tc>
          <w:tcPr>
            <w:tcW w:w="6831" w:type="dxa"/>
            <w:tcBorders>
              <w:right w:val="single" w:sz="4" w:space="0" w:color="auto"/>
            </w:tcBorders>
            <w:vAlign w:val="center"/>
            <w:hideMark/>
          </w:tcPr>
          <w:p w14:paraId="67274307" w14:textId="77777777" w:rsidR="007268AF" w:rsidRPr="00F245E6" w:rsidRDefault="007268AF">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68434A0B" w14:textId="77777777" w:rsidR="007268AF" w:rsidRPr="00F245E6" w:rsidRDefault="007268AF">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787C746A" w14:textId="77777777" w:rsidR="007268AF" w:rsidRPr="00F245E6" w:rsidRDefault="007268AF">
            <w:pPr>
              <w:rPr>
                <w:rFonts w:cs="Calibri Light"/>
                <w:b/>
              </w:rPr>
            </w:pPr>
          </w:p>
        </w:tc>
      </w:tr>
    </w:tbl>
    <w:p w14:paraId="4498F0EE"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9"/>
        <w:gridCol w:w="740"/>
        <w:gridCol w:w="740"/>
      </w:tblGrid>
      <w:tr w:rsidR="007268AF" w:rsidRPr="00F245E6" w14:paraId="140D92BB" w14:textId="77777777" w:rsidTr="00B07D55">
        <w:tc>
          <w:tcPr>
            <w:tcW w:w="988" w:type="dxa"/>
            <w:tcBorders>
              <w:top w:val="single" w:sz="4" w:space="0" w:color="auto"/>
              <w:left w:val="single" w:sz="4" w:space="0" w:color="auto"/>
              <w:bottom w:val="single" w:sz="4" w:space="0" w:color="auto"/>
              <w:right w:val="single" w:sz="4" w:space="0" w:color="auto"/>
            </w:tcBorders>
            <w:hideMark/>
          </w:tcPr>
          <w:p w14:paraId="3A5FC6CF" w14:textId="77777777" w:rsidR="007268AF" w:rsidRPr="00F245E6" w:rsidRDefault="007268AF">
            <w:pPr>
              <w:rPr>
                <w:rFonts w:cs="Calibri Light"/>
              </w:rPr>
            </w:pPr>
            <w:r w:rsidRPr="00F245E6">
              <w:rPr>
                <w:rFonts w:cs="Calibri Light"/>
              </w:rPr>
              <w:t>A.2.3.h</w:t>
            </w:r>
          </w:p>
        </w:tc>
        <w:tc>
          <w:tcPr>
            <w:tcW w:w="6819" w:type="dxa"/>
            <w:tcBorders>
              <w:top w:val="single" w:sz="4" w:space="0" w:color="auto"/>
              <w:left w:val="single" w:sz="4" w:space="0" w:color="auto"/>
              <w:bottom w:val="single" w:sz="4" w:space="0" w:color="auto"/>
              <w:right w:val="single" w:sz="4" w:space="0" w:color="auto"/>
            </w:tcBorders>
            <w:hideMark/>
          </w:tcPr>
          <w:p w14:paraId="075ABFB4" w14:textId="77777777" w:rsidR="007268AF" w:rsidRPr="00F245E6" w:rsidRDefault="007268AF">
            <w:pPr>
              <w:rPr>
                <w:rFonts w:cs="Calibri Light"/>
              </w:rPr>
            </w:pPr>
            <w:r w:rsidRPr="00F245E6">
              <w:rPr>
                <w:rFonts w:cs="Calibri Light"/>
              </w:rPr>
              <w:t>Sind die Anforderungen der Bürger an die örtliche Lebensqualität erfasst? Wenn ja, welche sind diese?</w:t>
            </w:r>
          </w:p>
          <w:p w14:paraId="3F792153" w14:textId="77777777" w:rsidR="007268AF" w:rsidRPr="00F245E6" w:rsidRDefault="007268AF">
            <w:pPr>
              <w:rPr>
                <w:rFonts w:cs="Calibri Light"/>
              </w:rPr>
            </w:pPr>
            <w:r w:rsidRPr="00F245E6">
              <w:rPr>
                <w:rFonts w:cs="Calibri Light"/>
              </w:rPr>
              <w:t>(Ja + Anmerkungen = 2 Punkt)</w:t>
            </w:r>
          </w:p>
        </w:tc>
        <w:tc>
          <w:tcPr>
            <w:tcW w:w="740" w:type="dxa"/>
            <w:vMerge w:val="restart"/>
            <w:tcBorders>
              <w:top w:val="single" w:sz="4" w:space="0" w:color="auto"/>
              <w:left w:val="single" w:sz="4" w:space="0" w:color="auto"/>
              <w:right w:val="single" w:sz="4" w:space="0" w:color="auto"/>
            </w:tcBorders>
            <w:hideMark/>
          </w:tcPr>
          <w:p w14:paraId="25004B30" w14:textId="77777777" w:rsidR="007268AF" w:rsidRPr="00F245E6" w:rsidRDefault="007268AF">
            <w:pPr>
              <w:rPr>
                <w:rFonts w:cs="Calibri Light"/>
              </w:rPr>
            </w:pPr>
            <w:r w:rsidRPr="00F245E6">
              <w:rPr>
                <w:rFonts w:cs="Calibri Light"/>
              </w:rPr>
              <w:t>mögl.</w:t>
            </w:r>
          </w:p>
          <w:p w14:paraId="175148B5" w14:textId="77777777" w:rsidR="007268AF" w:rsidRPr="00F245E6" w:rsidRDefault="007268AF">
            <w:pPr>
              <w:jc w:val="center"/>
              <w:rPr>
                <w:rFonts w:cs="Calibri Light"/>
                <w:b/>
              </w:rPr>
            </w:pPr>
            <w:r w:rsidRPr="00F245E6">
              <w:rPr>
                <w:rFonts w:cs="Calibri Light"/>
                <w:b/>
              </w:rPr>
              <w:t>2 (K)</w:t>
            </w:r>
          </w:p>
        </w:tc>
        <w:tc>
          <w:tcPr>
            <w:tcW w:w="740" w:type="dxa"/>
            <w:vMerge w:val="restart"/>
            <w:tcBorders>
              <w:top w:val="single" w:sz="4" w:space="0" w:color="auto"/>
              <w:left w:val="single" w:sz="4" w:space="0" w:color="auto"/>
              <w:bottom w:val="single" w:sz="4" w:space="0" w:color="auto"/>
              <w:right w:val="single" w:sz="4" w:space="0" w:color="auto"/>
            </w:tcBorders>
          </w:tcPr>
          <w:p w14:paraId="245EFA2F" w14:textId="77777777" w:rsidR="007268AF" w:rsidRPr="00F245E6" w:rsidRDefault="007268AF">
            <w:pPr>
              <w:rPr>
                <w:rFonts w:cs="Calibri Light"/>
              </w:rPr>
            </w:pPr>
            <w:r w:rsidRPr="00F245E6">
              <w:rPr>
                <w:rFonts w:cs="Calibri Light"/>
              </w:rPr>
              <w:t>tats.</w:t>
            </w:r>
          </w:p>
          <w:p w14:paraId="6AB099EA" w14:textId="77777777" w:rsidR="007268AF" w:rsidRPr="00F245E6" w:rsidRDefault="007268AF">
            <w:pPr>
              <w:jc w:val="center"/>
              <w:rPr>
                <w:rFonts w:cs="Calibri Light"/>
                <w:b/>
              </w:rPr>
            </w:pPr>
          </w:p>
        </w:tc>
      </w:tr>
      <w:tr w:rsidR="007268AF" w:rsidRPr="00F245E6" w14:paraId="1AE68953" w14:textId="77777777" w:rsidTr="00B07D55">
        <w:tc>
          <w:tcPr>
            <w:tcW w:w="988" w:type="dxa"/>
            <w:tcBorders>
              <w:top w:val="single" w:sz="4" w:space="0" w:color="auto"/>
              <w:left w:val="single" w:sz="4" w:space="0" w:color="auto"/>
              <w:bottom w:val="single" w:sz="4" w:space="0" w:color="auto"/>
              <w:right w:val="single" w:sz="4" w:space="0" w:color="auto"/>
            </w:tcBorders>
          </w:tcPr>
          <w:p w14:paraId="67C2D8E9" w14:textId="77777777" w:rsidR="007268AF" w:rsidRPr="00F245E6" w:rsidRDefault="007268AF">
            <w:pPr>
              <w:rPr>
                <w:rFonts w:cs="Calibri Light"/>
                <w:color w:val="C00000"/>
              </w:rPr>
            </w:pPr>
          </w:p>
        </w:tc>
        <w:tc>
          <w:tcPr>
            <w:tcW w:w="6819" w:type="dxa"/>
            <w:tcBorders>
              <w:right w:val="single" w:sz="4" w:space="0" w:color="auto"/>
            </w:tcBorders>
            <w:vAlign w:val="center"/>
            <w:hideMark/>
          </w:tcPr>
          <w:p w14:paraId="39085FB3" w14:textId="77777777" w:rsidR="007268AF" w:rsidRPr="00F245E6" w:rsidRDefault="007268AF">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114C35F0" w14:textId="77777777" w:rsidR="007268AF" w:rsidRPr="00F245E6" w:rsidRDefault="007268AF">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3BDFED9" w14:textId="77777777" w:rsidR="007268AF" w:rsidRPr="00F245E6" w:rsidRDefault="007268AF">
            <w:pPr>
              <w:rPr>
                <w:rFonts w:cs="Calibri Light"/>
                <w:b/>
              </w:rPr>
            </w:pPr>
          </w:p>
        </w:tc>
      </w:tr>
    </w:tbl>
    <w:p w14:paraId="192EFB5D"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7268AF" w:rsidRPr="00F245E6" w14:paraId="05D0A358"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3A6DD9D4" w14:textId="77777777" w:rsidR="007268AF" w:rsidRPr="00F245E6" w:rsidRDefault="007268AF">
            <w:pPr>
              <w:rPr>
                <w:rFonts w:cs="Calibri Light"/>
              </w:rPr>
            </w:pPr>
            <w:r w:rsidRPr="00F245E6">
              <w:rPr>
                <w:rFonts w:cs="Calibri Light"/>
              </w:rPr>
              <w:t>A.2.3.i</w:t>
            </w:r>
          </w:p>
        </w:tc>
        <w:tc>
          <w:tcPr>
            <w:tcW w:w="6824" w:type="dxa"/>
            <w:tcBorders>
              <w:top w:val="single" w:sz="4" w:space="0" w:color="auto"/>
              <w:left w:val="single" w:sz="4" w:space="0" w:color="auto"/>
              <w:bottom w:val="single" w:sz="4" w:space="0" w:color="auto"/>
              <w:right w:val="single" w:sz="4" w:space="0" w:color="auto"/>
            </w:tcBorders>
            <w:hideMark/>
          </w:tcPr>
          <w:p w14:paraId="234A78F4" w14:textId="77777777" w:rsidR="007268AF" w:rsidRPr="00F245E6" w:rsidRDefault="007268AF">
            <w:pPr>
              <w:rPr>
                <w:rFonts w:cs="Calibri Light"/>
              </w:rPr>
            </w:pPr>
            <w:r w:rsidRPr="00F245E6">
              <w:rPr>
                <w:rFonts w:cs="Calibri Light"/>
              </w:rPr>
              <w:t xml:space="preserve">Wurde in der Gemeinde ein </w:t>
            </w:r>
            <w:proofErr w:type="spellStart"/>
            <w:r w:rsidRPr="00F245E6">
              <w:rPr>
                <w:rFonts w:cs="Calibri Light"/>
              </w:rPr>
              <w:t>BürgerInnenrat</w:t>
            </w:r>
            <w:proofErr w:type="spellEnd"/>
            <w:r w:rsidRPr="00F245E6">
              <w:rPr>
                <w:rFonts w:cs="Calibri Light"/>
              </w:rPr>
              <w:t xml:space="preserve"> oder andere ähnliche Beteiligungsformen durchgeführt?</w:t>
            </w:r>
          </w:p>
          <w:p w14:paraId="7B0EE16F" w14:textId="77777777" w:rsidR="007268AF" w:rsidRPr="00F245E6" w:rsidRDefault="007268AF">
            <w:pPr>
              <w:rPr>
                <w:rFonts w:cs="Calibri Light"/>
              </w:rPr>
            </w:pPr>
            <w:r w:rsidRPr="00F245E6">
              <w:rPr>
                <w:rFonts w:cs="Calibri Light"/>
              </w:rPr>
              <w:t>(Ja = 1 Punkt)</w:t>
            </w:r>
          </w:p>
        </w:tc>
        <w:tc>
          <w:tcPr>
            <w:tcW w:w="737" w:type="dxa"/>
            <w:vMerge w:val="restart"/>
            <w:tcBorders>
              <w:top w:val="single" w:sz="4" w:space="0" w:color="auto"/>
              <w:left w:val="single" w:sz="4" w:space="0" w:color="auto"/>
              <w:right w:val="single" w:sz="4" w:space="0" w:color="auto"/>
            </w:tcBorders>
            <w:hideMark/>
          </w:tcPr>
          <w:p w14:paraId="04EB5364" w14:textId="77777777" w:rsidR="007268AF" w:rsidRPr="00F245E6" w:rsidRDefault="007268AF">
            <w:pPr>
              <w:rPr>
                <w:rFonts w:cs="Calibri Light"/>
              </w:rPr>
            </w:pPr>
            <w:r w:rsidRPr="00F245E6">
              <w:rPr>
                <w:rFonts w:cs="Calibri Light"/>
              </w:rPr>
              <w:t>mögl.</w:t>
            </w:r>
          </w:p>
          <w:p w14:paraId="52EAE4BD" w14:textId="77777777" w:rsidR="007268AF" w:rsidRPr="00F245E6" w:rsidRDefault="007268AF">
            <w:pPr>
              <w:jc w:val="center"/>
              <w:rPr>
                <w:rFonts w:cs="Calibri Light"/>
                <w:b/>
              </w:rPr>
            </w:pPr>
            <w:r w:rsidRPr="00F245E6">
              <w:rPr>
                <w:rFonts w:cs="Calibri Light"/>
                <w:b/>
              </w:rPr>
              <w:t>1 (K)</w:t>
            </w:r>
          </w:p>
        </w:tc>
        <w:tc>
          <w:tcPr>
            <w:tcW w:w="738" w:type="dxa"/>
            <w:vMerge w:val="restart"/>
            <w:tcBorders>
              <w:top w:val="single" w:sz="4" w:space="0" w:color="auto"/>
              <w:left w:val="single" w:sz="4" w:space="0" w:color="auto"/>
              <w:bottom w:val="single" w:sz="4" w:space="0" w:color="auto"/>
              <w:right w:val="single" w:sz="4" w:space="0" w:color="auto"/>
            </w:tcBorders>
          </w:tcPr>
          <w:p w14:paraId="18561675" w14:textId="77777777" w:rsidR="007268AF" w:rsidRPr="00F245E6" w:rsidRDefault="007268AF">
            <w:pPr>
              <w:rPr>
                <w:rFonts w:cs="Calibri Light"/>
              </w:rPr>
            </w:pPr>
            <w:r w:rsidRPr="00F245E6">
              <w:rPr>
                <w:rFonts w:cs="Calibri Light"/>
              </w:rPr>
              <w:t>tats.</w:t>
            </w:r>
          </w:p>
          <w:p w14:paraId="39A83A48" w14:textId="77777777" w:rsidR="007268AF" w:rsidRPr="00F245E6" w:rsidRDefault="007268AF">
            <w:pPr>
              <w:jc w:val="center"/>
              <w:rPr>
                <w:rFonts w:cs="Calibri Light"/>
                <w:b/>
              </w:rPr>
            </w:pPr>
          </w:p>
        </w:tc>
      </w:tr>
      <w:tr w:rsidR="007268AF" w:rsidRPr="00F245E6" w14:paraId="0C198240" w14:textId="77777777" w:rsidTr="001837A7">
        <w:tc>
          <w:tcPr>
            <w:tcW w:w="988" w:type="dxa"/>
            <w:tcBorders>
              <w:top w:val="single" w:sz="4" w:space="0" w:color="auto"/>
              <w:left w:val="single" w:sz="4" w:space="0" w:color="auto"/>
              <w:bottom w:val="single" w:sz="4" w:space="0" w:color="auto"/>
              <w:right w:val="single" w:sz="4" w:space="0" w:color="auto"/>
            </w:tcBorders>
          </w:tcPr>
          <w:p w14:paraId="30170983" w14:textId="77777777" w:rsidR="007268AF" w:rsidRPr="00F245E6" w:rsidRDefault="007268AF">
            <w:pPr>
              <w:rPr>
                <w:rFonts w:cs="Calibri Light"/>
                <w:color w:val="C00000"/>
              </w:rPr>
            </w:pPr>
          </w:p>
        </w:tc>
        <w:tc>
          <w:tcPr>
            <w:tcW w:w="6824" w:type="dxa"/>
            <w:tcBorders>
              <w:right w:val="single" w:sz="4" w:space="0" w:color="auto"/>
            </w:tcBorders>
            <w:vAlign w:val="center"/>
            <w:hideMark/>
          </w:tcPr>
          <w:p w14:paraId="7ED4B64F" w14:textId="77777777" w:rsidR="007268AF" w:rsidRPr="00F245E6" w:rsidRDefault="007268AF">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4162FF18" w14:textId="77777777" w:rsidR="007268AF" w:rsidRPr="00F245E6" w:rsidRDefault="007268AF">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DE10214" w14:textId="77777777" w:rsidR="007268AF" w:rsidRPr="00F245E6" w:rsidRDefault="007268AF">
            <w:pPr>
              <w:rPr>
                <w:rFonts w:cs="Calibri Light"/>
                <w:b/>
              </w:rPr>
            </w:pPr>
          </w:p>
        </w:tc>
      </w:tr>
    </w:tbl>
    <w:p w14:paraId="49A68194"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56"/>
        <w:gridCol w:w="721"/>
        <w:gridCol w:w="722"/>
      </w:tblGrid>
      <w:tr w:rsidR="007268AF" w:rsidRPr="00F245E6" w14:paraId="6E79CA18"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13C5EAAD" w14:textId="77777777" w:rsidR="007268AF" w:rsidRPr="00F245E6" w:rsidRDefault="007268AF">
            <w:pPr>
              <w:rPr>
                <w:rFonts w:cs="Calibri Light"/>
              </w:rPr>
            </w:pPr>
            <w:r w:rsidRPr="00F245E6">
              <w:rPr>
                <w:rFonts w:cs="Calibri Light"/>
              </w:rPr>
              <w:t>A.2.3.j</w:t>
            </w:r>
          </w:p>
        </w:tc>
        <w:tc>
          <w:tcPr>
            <w:tcW w:w="6856" w:type="dxa"/>
            <w:tcBorders>
              <w:top w:val="single" w:sz="4" w:space="0" w:color="auto"/>
              <w:left w:val="single" w:sz="4" w:space="0" w:color="auto"/>
              <w:bottom w:val="single" w:sz="4" w:space="0" w:color="auto"/>
              <w:right w:val="single" w:sz="4" w:space="0" w:color="auto"/>
            </w:tcBorders>
            <w:hideMark/>
          </w:tcPr>
          <w:p w14:paraId="2AC8B582" w14:textId="77777777" w:rsidR="007268AF" w:rsidRPr="00F245E6" w:rsidRDefault="007268AF">
            <w:pPr>
              <w:rPr>
                <w:rFonts w:cs="Calibri Light"/>
              </w:rPr>
            </w:pPr>
            <w:r w:rsidRPr="00F245E6">
              <w:rPr>
                <w:rFonts w:cs="Calibri Light"/>
              </w:rPr>
              <w:t xml:space="preserve">Gibt es ein Beschwerdemanagement/Ideenbörse in der Gemeinde? </w:t>
            </w:r>
          </w:p>
          <w:p w14:paraId="70E7FAB7" w14:textId="77777777" w:rsidR="007268AF" w:rsidRPr="00F245E6" w:rsidRDefault="007268AF">
            <w:pPr>
              <w:rPr>
                <w:rFonts w:cs="Calibri Light"/>
              </w:rPr>
            </w:pPr>
            <w:r w:rsidRPr="00F245E6">
              <w:rPr>
                <w:rFonts w:cs="Calibri Light"/>
              </w:rPr>
              <w:lastRenderedPageBreak/>
              <w:t>(Ja = 1 Punkt)</w:t>
            </w:r>
          </w:p>
        </w:tc>
        <w:tc>
          <w:tcPr>
            <w:tcW w:w="721" w:type="dxa"/>
            <w:vMerge w:val="restart"/>
            <w:tcBorders>
              <w:top w:val="single" w:sz="4" w:space="0" w:color="auto"/>
              <w:left w:val="single" w:sz="4" w:space="0" w:color="auto"/>
              <w:right w:val="single" w:sz="4" w:space="0" w:color="auto"/>
            </w:tcBorders>
            <w:hideMark/>
          </w:tcPr>
          <w:p w14:paraId="0E8A2B0E" w14:textId="77777777" w:rsidR="007268AF" w:rsidRPr="00F245E6" w:rsidRDefault="007268AF">
            <w:pPr>
              <w:rPr>
                <w:rFonts w:cs="Calibri Light"/>
              </w:rPr>
            </w:pPr>
            <w:r w:rsidRPr="00F245E6">
              <w:rPr>
                <w:rFonts w:cs="Calibri Light"/>
              </w:rPr>
              <w:lastRenderedPageBreak/>
              <w:t>mögl.</w:t>
            </w:r>
          </w:p>
          <w:p w14:paraId="65A27334" w14:textId="77777777" w:rsidR="007268AF" w:rsidRPr="00F245E6" w:rsidRDefault="007268AF">
            <w:pPr>
              <w:jc w:val="center"/>
              <w:rPr>
                <w:rFonts w:cs="Calibri Light"/>
                <w:b/>
              </w:rPr>
            </w:pPr>
            <w:r w:rsidRPr="00F245E6">
              <w:rPr>
                <w:rFonts w:cs="Calibri Light"/>
                <w:b/>
              </w:rPr>
              <w:lastRenderedPageBreak/>
              <w:t>1 (K)</w:t>
            </w:r>
          </w:p>
        </w:tc>
        <w:tc>
          <w:tcPr>
            <w:tcW w:w="722" w:type="dxa"/>
            <w:vMerge w:val="restart"/>
            <w:tcBorders>
              <w:top w:val="single" w:sz="4" w:space="0" w:color="auto"/>
              <w:left w:val="single" w:sz="4" w:space="0" w:color="auto"/>
              <w:bottom w:val="single" w:sz="4" w:space="0" w:color="auto"/>
              <w:right w:val="single" w:sz="4" w:space="0" w:color="auto"/>
            </w:tcBorders>
          </w:tcPr>
          <w:p w14:paraId="242A77CC" w14:textId="77777777" w:rsidR="007268AF" w:rsidRPr="00F245E6" w:rsidRDefault="007268AF">
            <w:pPr>
              <w:rPr>
                <w:rFonts w:cs="Calibri Light"/>
              </w:rPr>
            </w:pPr>
            <w:r w:rsidRPr="00F245E6">
              <w:rPr>
                <w:rFonts w:cs="Calibri Light"/>
              </w:rPr>
              <w:lastRenderedPageBreak/>
              <w:t>tats.</w:t>
            </w:r>
          </w:p>
          <w:p w14:paraId="0C4281CA" w14:textId="77777777" w:rsidR="007268AF" w:rsidRPr="00F245E6" w:rsidRDefault="007268AF">
            <w:pPr>
              <w:jc w:val="center"/>
              <w:rPr>
                <w:rFonts w:cs="Calibri Light"/>
                <w:b/>
              </w:rPr>
            </w:pPr>
          </w:p>
        </w:tc>
      </w:tr>
      <w:tr w:rsidR="007268AF" w:rsidRPr="00F245E6" w14:paraId="7151C991" w14:textId="77777777" w:rsidTr="001837A7">
        <w:tc>
          <w:tcPr>
            <w:tcW w:w="988" w:type="dxa"/>
            <w:tcBorders>
              <w:top w:val="single" w:sz="4" w:space="0" w:color="auto"/>
              <w:left w:val="single" w:sz="4" w:space="0" w:color="auto"/>
              <w:bottom w:val="single" w:sz="4" w:space="0" w:color="auto"/>
              <w:right w:val="single" w:sz="4" w:space="0" w:color="auto"/>
            </w:tcBorders>
          </w:tcPr>
          <w:p w14:paraId="514ADEE6" w14:textId="77777777" w:rsidR="007268AF" w:rsidRPr="00F245E6" w:rsidRDefault="007268AF">
            <w:pPr>
              <w:rPr>
                <w:rFonts w:cs="Calibri Light"/>
                <w:color w:val="C00000"/>
              </w:rPr>
            </w:pPr>
          </w:p>
        </w:tc>
        <w:tc>
          <w:tcPr>
            <w:tcW w:w="6856" w:type="dxa"/>
            <w:tcBorders>
              <w:right w:val="single" w:sz="4" w:space="0" w:color="auto"/>
            </w:tcBorders>
            <w:vAlign w:val="center"/>
            <w:hideMark/>
          </w:tcPr>
          <w:p w14:paraId="4055F1D9" w14:textId="77777777" w:rsidR="007268AF" w:rsidRPr="00F245E6" w:rsidRDefault="007268AF">
            <w:pPr>
              <w:rPr>
                <w:rFonts w:cs="Calibri Light"/>
                <w:sz w:val="20"/>
                <w:szCs w:val="20"/>
                <w:lang w:val="de-AT" w:eastAsia="de-AT"/>
              </w:rPr>
            </w:pPr>
          </w:p>
        </w:tc>
        <w:tc>
          <w:tcPr>
            <w:tcW w:w="721" w:type="dxa"/>
            <w:vMerge/>
            <w:tcBorders>
              <w:left w:val="single" w:sz="4" w:space="0" w:color="auto"/>
              <w:right w:val="single" w:sz="4" w:space="0" w:color="auto"/>
            </w:tcBorders>
            <w:vAlign w:val="center"/>
            <w:hideMark/>
          </w:tcPr>
          <w:p w14:paraId="3C2BF8EF" w14:textId="77777777" w:rsidR="007268AF" w:rsidRPr="00F245E6" w:rsidRDefault="007268AF">
            <w:pPr>
              <w:rPr>
                <w:rFonts w:cs="Calibri Light"/>
                <w:sz w:val="20"/>
                <w:szCs w:val="20"/>
                <w:lang w:val="de-AT" w:eastAsia="de-AT"/>
              </w:rPr>
            </w:pPr>
          </w:p>
        </w:tc>
        <w:tc>
          <w:tcPr>
            <w:tcW w:w="722" w:type="dxa"/>
            <w:vMerge/>
            <w:tcBorders>
              <w:top w:val="single" w:sz="4" w:space="0" w:color="auto"/>
              <w:left w:val="single" w:sz="4" w:space="0" w:color="auto"/>
              <w:bottom w:val="single" w:sz="4" w:space="0" w:color="auto"/>
              <w:right w:val="single" w:sz="4" w:space="0" w:color="auto"/>
            </w:tcBorders>
            <w:vAlign w:val="center"/>
            <w:hideMark/>
          </w:tcPr>
          <w:p w14:paraId="7DF9C043" w14:textId="77777777" w:rsidR="007268AF" w:rsidRPr="00F245E6" w:rsidRDefault="007268AF">
            <w:pPr>
              <w:rPr>
                <w:rFonts w:cs="Calibri Light"/>
                <w:b/>
              </w:rPr>
            </w:pPr>
          </w:p>
        </w:tc>
      </w:tr>
    </w:tbl>
    <w:p w14:paraId="69AEA9FF"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1"/>
        <w:gridCol w:w="739"/>
        <w:gridCol w:w="739"/>
      </w:tblGrid>
      <w:tr w:rsidR="007268AF" w:rsidRPr="00F245E6" w14:paraId="5CF65EB2"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6CBC923F" w14:textId="77777777" w:rsidR="007268AF" w:rsidRPr="00F245E6" w:rsidRDefault="007268AF">
            <w:pPr>
              <w:rPr>
                <w:rFonts w:cs="Calibri Light"/>
              </w:rPr>
            </w:pPr>
            <w:r w:rsidRPr="00F245E6">
              <w:rPr>
                <w:rFonts w:cs="Calibri Light"/>
              </w:rPr>
              <w:t>A.2.3.k</w:t>
            </w:r>
          </w:p>
        </w:tc>
        <w:tc>
          <w:tcPr>
            <w:tcW w:w="6821" w:type="dxa"/>
            <w:tcBorders>
              <w:top w:val="single" w:sz="4" w:space="0" w:color="auto"/>
              <w:left w:val="single" w:sz="4" w:space="0" w:color="auto"/>
              <w:bottom w:val="single" w:sz="4" w:space="0" w:color="auto"/>
              <w:right w:val="single" w:sz="4" w:space="0" w:color="auto"/>
            </w:tcBorders>
            <w:hideMark/>
          </w:tcPr>
          <w:p w14:paraId="19436955" w14:textId="77777777" w:rsidR="007268AF" w:rsidRPr="00F245E6" w:rsidRDefault="007268AF">
            <w:pPr>
              <w:rPr>
                <w:rFonts w:cs="Calibri Light"/>
              </w:rPr>
            </w:pPr>
            <w:r w:rsidRPr="00F245E6">
              <w:rPr>
                <w:rFonts w:cs="Calibri Light"/>
              </w:rPr>
              <w:t>Gibt es ein Open Government in der Gemeinde z.B. durch aktives Up- und Download der Bürger von Planungsideen über eine Plattform, Gemeinde-App zur Befragung und Mitbestimmung?</w:t>
            </w:r>
          </w:p>
          <w:p w14:paraId="4A2CB1D4" w14:textId="77777777" w:rsidR="007268AF" w:rsidRPr="00F245E6" w:rsidRDefault="007268AF">
            <w:pPr>
              <w:rPr>
                <w:rFonts w:cs="Calibri Light"/>
              </w:rPr>
            </w:pPr>
            <w:r w:rsidRPr="00F245E6">
              <w:rPr>
                <w:rFonts w:cs="Calibri Light"/>
              </w:rPr>
              <w:t>(Ja = 1 Punkt)</w:t>
            </w:r>
          </w:p>
        </w:tc>
        <w:tc>
          <w:tcPr>
            <w:tcW w:w="739" w:type="dxa"/>
            <w:vMerge w:val="restart"/>
            <w:tcBorders>
              <w:top w:val="single" w:sz="4" w:space="0" w:color="auto"/>
              <w:left w:val="single" w:sz="4" w:space="0" w:color="auto"/>
              <w:right w:val="single" w:sz="4" w:space="0" w:color="auto"/>
            </w:tcBorders>
            <w:hideMark/>
          </w:tcPr>
          <w:p w14:paraId="2FAEE497" w14:textId="77777777" w:rsidR="007268AF" w:rsidRPr="00F245E6" w:rsidRDefault="007268AF">
            <w:pPr>
              <w:rPr>
                <w:rFonts w:cs="Calibri Light"/>
              </w:rPr>
            </w:pPr>
            <w:r w:rsidRPr="00F245E6">
              <w:rPr>
                <w:rFonts w:cs="Calibri Light"/>
              </w:rPr>
              <w:t>mögl.</w:t>
            </w:r>
          </w:p>
          <w:p w14:paraId="63842EC6" w14:textId="77777777" w:rsidR="007268AF" w:rsidRPr="00F245E6" w:rsidRDefault="007268AF">
            <w:pPr>
              <w:jc w:val="center"/>
              <w:rPr>
                <w:rFonts w:cs="Calibri Light"/>
                <w:b/>
              </w:rPr>
            </w:pPr>
            <w:r w:rsidRPr="00F245E6">
              <w:rPr>
                <w:rFonts w:cs="Calibri Light"/>
                <w:b/>
              </w:rPr>
              <w:t>1 (K)</w:t>
            </w:r>
          </w:p>
        </w:tc>
        <w:tc>
          <w:tcPr>
            <w:tcW w:w="739" w:type="dxa"/>
            <w:vMerge w:val="restart"/>
            <w:tcBorders>
              <w:top w:val="single" w:sz="4" w:space="0" w:color="auto"/>
              <w:left w:val="single" w:sz="4" w:space="0" w:color="auto"/>
              <w:bottom w:val="single" w:sz="4" w:space="0" w:color="auto"/>
              <w:right w:val="single" w:sz="4" w:space="0" w:color="auto"/>
            </w:tcBorders>
          </w:tcPr>
          <w:p w14:paraId="61034B6D" w14:textId="77777777" w:rsidR="007268AF" w:rsidRPr="00F245E6" w:rsidRDefault="007268AF">
            <w:pPr>
              <w:rPr>
                <w:rFonts w:cs="Calibri Light"/>
              </w:rPr>
            </w:pPr>
            <w:r w:rsidRPr="00F245E6">
              <w:rPr>
                <w:rFonts w:cs="Calibri Light"/>
              </w:rPr>
              <w:t>tats.</w:t>
            </w:r>
          </w:p>
          <w:p w14:paraId="56718B35" w14:textId="77777777" w:rsidR="007268AF" w:rsidRPr="00F245E6" w:rsidRDefault="007268AF">
            <w:pPr>
              <w:jc w:val="center"/>
              <w:rPr>
                <w:rFonts w:cs="Calibri Light"/>
                <w:b/>
              </w:rPr>
            </w:pPr>
          </w:p>
        </w:tc>
      </w:tr>
      <w:tr w:rsidR="007268AF" w:rsidRPr="00F245E6" w14:paraId="05F20C80" w14:textId="77777777" w:rsidTr="001837A7">
        <w:tc>
          <w:tcPr>
            <w:tcW w:w="988" w:type="dxa"/>
            <w:tcBorders>
              <w:top w:val="single" w:sz="4" w:space="0" w:color="auto"/>
              <w:left w:val="single" w:sz="4" w:space="0" w:color="auto"/>
              <w:bottom w:val="single" w:sz="4" w:space="0" w:color="auto"/>
              <w:right w:val="single" w:sz="4" w:space="0" w:color="auto"/>
            </w:tcBorders>
          </w:tcPr>
          <w:p w14:paraId="729BC8D3" w14:textId="77777777" w:rsidR="007268AF" w:rsidRPr="00F245E6" w:rsidRDefault="007268AF">
            <w:pPr>
              <w:rPr>
                <w:rFonts w:cs="Calibri Light"/>
                <w:color w:val="C00000"/>
              </w:rPr>
            </w:pPr>
          </w:p>
        </w:tc>
        <w:tc>
          <w:tcPr>
            <w:tcW w:w="6821" w:type="dxa"/>
            <w:tcBorders>
              <w:right w:val="single" w:sz="4" w:space="0" w:color="auto"/>
            </w:tcBorders>
            <w:vAlign w:val="center"/>
            <w:hideMark/>
          </w:tcPr>
          <w:p w14:paraId="5D7431A6" w14:textId="77777777" w:rsidR="007268AF" w:rsidRPr="00F245E6" w:rsidRDefault="007268AF">
            <w:pPr>
              <w:rPr>
                <w:rFonts w:cs="Calibri Light"/>
                <w:sz w:val="20"/>
                <w:szCs w:val="20"/>
                <w:lang w:val="de-AT" w:eastAsia="de-AT"/>
              </w:rPr>
            </w:pPr>
          </w:p>
        </w:tc>
        <w:tc>
          <w:tcPr>
            <w:tcW w:w="739" w:type="dxa"/>
            <w:vMerge/>
            <w:tcBorders>
              <w:left w:val="single" w:sz="4" w:space="0" w:color="auto"/>
              <w:right w:val="single" w:sz="4" w:space="0" w:color="auto"/>
            </w:tcBorders>
            <w:vAlign w:val="center"/>
            <w:hideMark/>
          </w:tcPr>
          <w:p w14:paraId="4DA195D4" w14:textId="77777777" w:rsidR="007268AF" w:rsidRPr="00F245E6" w:rsidRDefault="007268AF">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4AFDCEC4" w14:textId="77777777" w:rsidR="007268AF" w:rsidRPr="00F245E6" w:rsidRDefault="007268AF">
            <w:pPr>
              <w:rPr>
                <w:rFonts w:cs="Calibri Light"/>
                <w:b/>
              </w:rPr>
            </w:pPr>
          </w:p>
        </w:tc>
      </w:tr>
    </w:tbl>
    <w:p w14:paraId="31D62F11"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4"/>
        <w:gridCol w:w="742"/>
        <w:gridCol w:w="743"/>
      </w:tblGrid>
      <w:tr w:rsidR="007268AF" w:rsidRPr="00F245E6" w14:paraId="26DD5834"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00D86B3B" w14:textId="77777777" w:rsidR="007268AF" w:rsidRPr="00F245E6" w:rsidRDefault="007268AF">
            <w:pPr>
              <w:rPr>
                <w:rFonts w:cs="Calibri Light"/>
              </w:rPr>
            </w:pPr>
            <w:r w:rsidRPr="00F245E6">
              <w:rPr>
                <w:rFonts w:cs="Calibri Light"/>
              </w:rPr>
              <w:t>A.2.3.l</w:t>
            </w:r>
          </w:p>
        </w:tc>
        <w:tc>
          <w:tcPr>
            <w:tcW w:w="6814" w:type="dxa"/>
            <w:tcBorders>
              <w:top w:val="single" w:sz="4" w:space="0" w:color="auto"/>
              <w:left w:val="single" w:sz="4" w:space="0" w:color="auto"/>
              <w:bottom w:val="single" w:sz="4" w:space="0" w:color="auto"/>
              <w:right w:val="single" w:sz="4" w:space="0" w:color="auto"/>
            </w:tcBorders>
            <w:hideMark/>
          </w:tcPr>
          <w:p w14:paraId="099677ED" w14:textId="77777777" w:rsidR="007268AF" w:rsidRPr="00F245E6" w:rsidRDefault="007268AF">
            <w:pPr>
              <w:rPr>
                <w:rFonts w:cs="Calibri Light"/>
              </w:rPr>
            </w:pPr>
            <w:r w:rsidRPr="00F245E6">
              <w:rPr>
                <w:rFonts w:cs="Calibri Light"/>
              </w:rPr>
              <w:t xml:space="preserve">Welche weitere innovative Form 1 der Einbindung der Bevölkerung gibt es alternativ zum bisher genannten? </w:t>
            </w:r>
          </w:p>
          <w:p w14:paraId="6C836922" w14:textId="77777777" w:rsidR="007268AF" w:rsidRPr="00F245E6" w:rsidRDefault="007268AF">
            <w:pPr>
              <w:rPr>
                <w:rFonts w:cs="Calibri Light"/>
              </w:rPr>
            </w:pPr>
            <w:r w:rsidRPr="00F245E6">
              <w:rPr>
                <w:rFonts w:cs="Calibri Light"/>
              </w:rPr>
              <w:t>(Ausfüllen = 3 Punkte)</w:t>
            </w:r>
          </w:p>
        </w:tc>
        <w:tc>
          <w:tcPr>
            <w:tcW w:w="742" w:type="dxa"/>
            <w:vMerge w:val="restart"/>
            <w:tcBorders>
              <w:top w:val="single" w:sz="4" w:space="0" w:color="auto"/>
              <w:left w:val="single" w:sz="4" w:space="0" w:color="auto"/>
              <w:right w:val="single" w:sz="4" w:space="0" w:color="auto"/>
            </w:tcBorders>
            <w:hideMark/>
          </w:tcPr>
          <w:p w14:paraId="08651EE0" w14:textId="77777777" w:rsidR="007268AF" w:rsidRPr="00F245E6" w:rsidRDefault="007268AF">
            <w:pPr>
              <w:rPr>
                <w:rFonts w:cs="Calibri Light"/>
              </w:rPr>
            </w:pPr>
            <w:r w:rsidRPr="00F245E6">
              <w:rPr>
                <w:rFonts w:cs="Calibri Light"/>
              </w:rPr>
              <w:t>mögl.</w:t>
            </w:r>
          </w:p>
          <w:p w14:paraId="2A5E2741" w14:textId="77777777" w:rsidR="007268AF" w:rsidRPr="00F245E6" w:rsidRDefault="007268AF">
            <w:pPr>
              <w:jc w:val="center"/>
              <w:rPr>
                <w:rFonts w:cs="Calibri Light"/>
                <w:b/>
              </w:rPr>
            </w:pPr>
            <w:r w:rsidRPr="00F245E6">
              <w:rPr>
                <w:rFonts w:cs="Calibri Light"/>
                <w:b/>
              </w:rPr>
              <w:t>3 (K)</w:t>
            </w:r>
          </w:p>
        </w:tc>
        <w:tc>
          <w:tcPr>
            <w:tcW w:w="743" w:type="dxa"/>
            <w:vMerge w:val="restart"/>
            <w:tcBorders>
              <w:top w:val="single" w:sz="4" w:space="0" w:color="auto"/>
              <w:left w:val="single" w:sz="4" w:space="0" w:color="auto"/>
              <w:bottom w:val="single" w:sz="4" w:space="0" w:color="auto"/>
              <w:right w:val="single" w:sz="4" w:space="0" w:color="auto"/>
            </w:tcBorders>
          </w:tcPr>
          <w:p w14:paraId="7914C512" w14:textId="77777777" w:rsidR="007268AF" w:rsidRPr="00F245E6" w:rsidRDefault="007268AF">
            <w:pPr>
              <w:rPr>
                <w:rFonts w:cs="Calibri Light"/>
              </w:rPr>
            </w:pPr>
            <w:r w:rsidRPr="00F245E6">
              <w:rPr>
                <w:rFonts w:cs="Calibri Light"/>
              </w:rPr>
              <w:t>tats.</w:t>
            </w:r>
          </w:p>
          <w:p w14:paraId="2CD9494A" w14:textId="77777777" w:rsidR="007268AF" w:rsidRPr="00F245E6" w:rsidRDefault="007268AF">
            <w:pPr>
              <w:jc w:val="center"/>
              <w:rPr>
                <w:rFonts w:cs="Calibri Light"/>
                <w:b/>
              </w:rPr>
            </w:pPr>
          </w:p>
        </w:tc>
      </w:tr>
      <w:tr w:rsidR="007268AF" w:rsidRPr="00F245E6" w14:paraId="0A30D424" w14:textId="77777777" w:rsidTr="001837A7">
        <w:tc>
          <w:tcPr>
            <w:tcW w:w="988" w:type="dxa"/>
            <w:tcBorders>
              <w:top w:val="single" w:sz="4" w:space="0" w:color="auto"/>
              <w:left w:val="single" w:sz="4" w:space="0" w:color="auto"/>
              <w:bottom w:val="single" w:sz="4" w:space="0" w:color="auto"/>
              <w:right w:val="single" w:sz="4" w:space="0" w:color="auto"/>
            </w:tcBorders>
          </w:tcPr>
          <w:p w14:paraId="148D7ED6" w14:textId="77777777" w:rsidR="007268AF" w:rsidRPr="00F245E6" w:rsidRDefault="007268AF">
            <w:pPr>
              <w:rPr>
                <w:rFonts w:cs="Calibri Light"/>
                <w:color w:val="C00000"/>
              </w:rPr>
            </w:pPr>
          </w:p>
        </w:tc>
        <w:tc>
          <w:tcPr>
            <w:tcW w:w="6814" w:type="dxa"/>
            <w:tcBorders>
              <w:right w:val="single" w:sz="4" w:space="0" w:color="auto"/>
            </w:tcBorders>
            <w:vAlign w:val="center"/>
            <w:hideMark/>
          </w:tcPr>
          <w:p w14:paraId="13479736" w14:textId="77777777" w:rsidR="007268AF" w:rsidRPr="00F245E6" w:rsidRDefault="007268AF">
            <w:pPr>
              <w:rPr>
                <w:rFonts w:cs="Calibri Light"/>
                <w:sz w:val="20"/>
                <w:szCs w:val="20"/>
                <w:lang w:val="de-AT" w:eastAsia="de-AT"/>
              </w:rPr>
            </w:pPr>
          </w:p>
        </w:tc>
        <w:tc>
          <w:tcPr>
            <w:tcW w:w="742" w:type="dxa"/>
            <w:vMerge/>
            <w:tcBorders>
              <w:left w:val="single" w:sz="4" w:space="0" w:color="auto"/>
              <w:right w:val="single" w:sz="4" w:space="0" w:color="auto"/>
            </w:tcBorders>
            <w:vAlign w:val="center"/>
            <w:hideMark/>
          </w:tcPr>
          <w:p w14:paraId="3C80A053" w14:textId="77777777" w:rsidR="007268AF" w:rsidRPr="00F245E6" w:rsidRDefault="007268AF">
            <w:pPr>
              <w:rPr>
                <w:rFonts w:cs="Calibri Light"/>
                <w:sz w:val="20"/>
                <w:szCs w:val="20"/>
                <w:lang w:val="de-AT" w:eastAsia="de-AT"/>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14:paraId="2D93625A" w14:textId="77777777" w:rsidR="007268AF" w:rsidRPr="00F245E6" w:rsidRDefault="007268AF">
            <w:pPr>
              <w:rPr>
                <w:rFonts w:cs="Calibri Light"/>
                <w:b/>
              </w:rPr>
            </w:pPr>
          </w:p>
        </w:tc>
      </w:tr>
    </w:tbl>
    <w:p w14:paraId="0E471A76"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6"/>
        <w:gridCol w:w="741"/>
        <w:gridCol w:w="742"/>
      </w:tblGrid>
      <w:tr w:rsidR="007268AF" w:rsidRPr="00F245E6" w14:paraId="4625B0A9"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58CEC8E1" w14:textId="77777777" w:rsidR="007268AF" w:rsidRPr="00F245E6" w:rsidRDefault="007268AF">
            <w:pPr>
              <w:rPr>
                <w:rFonts w:cs="Calibri Light"/>
              </w:rPr>
            </w:pPr>
            <w:r w:rsidRPr="00F245E6">
              <w:rPr>
                <w:rFonts w:cs="Calibri Light"/>
              </w:rPr>
              <w:t>A.2.3.m</w:t>
            </w:r>
          </w:p>
        </w:tc>
        <w:tc>
          <w:tcPr>
            <w:tcW w:w="6816" w:type="dxa"/>
            <w:tcBorders>
              <w:top w:val="single" w:sz="4" w:space="0" w:color="auto"/>
              <w:left w:val="single" w:sz="4" w:space="0" w:color="auto"/>
              <w:bottom w:val="single" w:sz="4" w:space="0" w:color="auto"/>
              <w:right w:val="single" w:sz="4" w:space="0" w:color="auto"/>
            </w:tcBorders>
            <w:hideMark/>
          </w:tcPr>
          <w:p w14:paraId="0FFD396E" w14:textId="77777777" w:rsidR="007268AF" w:rsidRPr="00F245E6" w:rsidRDefault="007268AF">
            <w:pPr>
              <w:rPr>
                <w:rFonts w:cs="Calibri Light"/>
              </w:rPr>
            </w:pPr>
            <w:r w:rsidRPr="00F245E6">
              <w:rPr>
                <w:rFonts w:cs="Calibri Light"/>
              </w:rPr>
              <w:t>Gibt es weitere innovative Form 2 der Einbindung der Bevölkerung alternativ zum bisher genannten?</w:t>
            </w:r>
          </w:p>
          <w:p w14:paraId="0090F4B3" w14:textId="77777777" w:rsidR="007268AF" w:rsidRPr="00F245E6" w:rsidRDefault="007268AF">
            <w:pPr>
              <w:rPr>
                <w:rFonts w:cs="Calibri Light"/>
              </w:rPr>
            </w:pPr>
            <w:r w:rsidRPr="00F245E6">
              <w:rPr>
                <w:rFonts w:cs="Calibri Light"/>
              </w:rPr>
              <w:t>(Ausfüllen = 3 Punkte)</w:t>
            </w:r>
          </w:p>
        </w:tc>
        <w:tc>
          <w:tcPr>
            <w:tcW w:w="741" w:type="dxa"/>
            <w:vMerge w:val="restart"/>
            <w:tcBorders>
              <w:top w:val="single" w:sz="4" w:space="0" w:color="auto"/>
              <w:left w:val="single" w:sz="4" w:space="0" w:color="auto"/>
              <w:right w:val="single" w:sz="4" w:space="0" w:color="auto"/>
            </w:tcBorders>
            <w:hideMark/>
          </w:tcPr>
          <w:p w14:paraId="5408324B" w14:textId="77777777" w:rsidR="007268AF" w:rsidRPr="00F245E6" w:rsidRDefault="007268AF">
            <w:pPr>
              <w:rPr>
                <w:rFonts w:cs="Calibri Light"/>
              </w:rPr>
            </w:pPr>
            <w:r w:rsidRPr="00F245E6">
              <w:rPr>
                <w:rFonts w:cs="Calibri Light"/>
              </w:rPr>
              <w:t>mögl.</w:t>
            </w:r>
          </w:p>
          <w:p w14:paraId="597E5B16" w14:textId="77777777" w:rsidR="007268AF" w:rsidRPr="00F245E6" w:rsidRDefault="007268AF">
            <w:pPr>
              <w:jc w:val="center"/>
              <w:rPr>
                <w:rFonts w:cs="Calibri Light"/>
                <w:b/>
              </w:rPr>
            </w:pPr>
            <w:r w:rsidRPr="00F245E6">
              <w:rPr>
                <w:rFonts w:cs="Calibri Light"/>
                <w:b/>
              </w:rPr>
              <w:t>3 (K)</w:t>
            </w:r>
          </w:p>
        </w:tc>
        <w:tc>
          <w:tcPr>
            <w:tcW w:w="742" w:type="dxa"/>
            <w:vMerge w:val="restart"/>
            <w:tcBorders>
              <w:top w:val="single" w:sz="4" w:space="0" w:color="auto"/>
              <w:left w:val="single" w:sz="4" w:space="0" w:color="auto"/>
              <w:bottom w:val="single" w:sz="4" w:space="0" w:color="auto"/>
              <w:right w:val="single" w:sz="4" w:space="0" w:color="auto"/>
            </w:tcBorders>
          </w:tcPr>
          <w:p w14:paraId="5F793940" w14:textId="77777777" w:rsidR="007268AF" w:rsidRPr="00F245E6" w:rsidRDefault="007268AF">
            <w:pPr>
              <w:rPr>
                <w:rFonts w:cs="Calibri Light"/>
              </w:rPr>
            </w:pPr>
            <w:r w:rsidRPr="00F245E6">
              <w:rPr>
                <w:rFonts w:cs="Calibri Light"/>
              </w:rPr>
              <w:t>tats.</w:t>
            </w:r>
          </w:p>
          <w:p w14:paraId="4896396C" w14:textId="77777777" w:rsidR="007268AF" w:rsidRPr="00F245E6" w:rsidRDefault="007268AF">
            <w:pPr>
              <w:jc w:val="center"/>
              <w:rPr>
                <w:rFonts w:cs="Calibri Light"/>
                <w:b/>
              </w:rPr>
            </w:pPr>
          </w:p>
        </w:tc>
      </w:tr>
      <w:tr w:rsidR="007268AF" w:rsidRPr="00F245E6" w14:paraId="6A4C1857" w14:textId="77777777" w:rsidTr="001837A7">
        <w:tc>
          <w:tcPr>
            <w:tcW w:w="988" w:type="dxa"/>
            <w:tcBorders>
              <w:top w:val="single" w:sz="4" w:space="0" w:color="auto"/>
              <w:left w:val="single" w:sz="4" w:space="0" w:color="auto"/>
              <w:bottom w:val="single" w:sz="4" w:space="0" w:color="auto"/>
              <w:right w:val="single" w:sz="4" w:space="0" w:color="auto"/>
            </w:tcBorders>
          </w:tcPr>
          <w:p w14:paraId="2EF727BA" w14:textId="77777777" w:rsidR="007268AF" w:rsidRPr="00F245E6" w:rsidRDefault="007268AF">
            <w:pPr>
              <w:rPr>
                <w:rFonts w:cs="Calibri Light"/>
                <w:color w:val="C00000"/>
              </w:rPr>
            </w:pPr>
          </w:p>
        </w:tc>
        <w:tc>
          <w:tcPr>
            <w:tcW w:w="6816" w:type="dxa"/>
            <w:tcBorders>
              <w:right w:val="single" w:sz="4" w:space="0" w:color="auto"/>
            </w:tcBorders>
            <w:vAlign w:val="center"/>
            <w:hideMark/>
          </w:tcPr>
          <w:p w14:paraId="5ABBC65D" w14:textId="77777777" w:rsidR="007268AF" w:rsidRPr="00F245E6" w:rsidRDefault="007268AF">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70B5B5AC" w14:textId="77777777" w:rsidR="007268AF" w:rsidRPr="00F245E6" w:rsidRDefault="007268AF">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6078A2A" w14:textId="77777777" w:rsidR="007268AF" w:rsidRPr="00F245E6" w:rsidRDefault="007268AF">
            <w:pPr>
              <w:rPr>
                <w:rFonts w:cs="Calibri Light"/>
                <w:b/>
              </w:rPr>
            </w:pPr>
          </w:p>
        </w:tc>
      </w:tr>
    </w:tbl>
    <w:p w14:paraId="044EAC75"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6"/>
        <w:gridCol w:w="741"/>
        <w:gridCol w:w="742"/>
      </w:tblGrid>
      <w:tr w:rsidR="007268AF" w:rsidRPr="00F245E6" w14:paraId="57EAE51E"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593AB8BA" w14:textId="77777777" w:rsidR="007268AF" w:rsidRPr="00F245E6" w:rsidRDefault="007268AF">
            <w:pPr>
              <w:rPr>
                <w:rFonts w:cs="Calibri Light"/>
              </w:rPr>
            </w:pPr>
            <w:r w:rsidRPr="00F245E6">
              <w:rPr>
                <w:rFonts w:cs="Calibri Light"/>
              </w:rPr>
              <w:t>A.2.3.n</w:t>
            </w:r>
          </w:p>
        </w:tc>
        <w:tc>
          <w:tcPr>
            <w:tcW w:w="6816" w:type="dxa"/>
            <w:tcBorders>
              <w:top w:val="single" w:sz="4" w:space="0" w:color="auto"/>
              <w:left w:val="single" w:sz="4" w:space="0" w:color="auto"/>
              <w:bottom w:val="single" w:sz="4" w:space="0" w:color="auto"/>
              <w:right w:val="single" w:sz="4" w:space="0" w:color="auto"/>
            </w:tcBorders>
            <w:hideMark/>
          </w:tcPr>
          <w:p w14:paraId="3CCDA890" w14:textId="77777777" w:rsidR="007268AF" w:rsidRPr="00F245E6" w:rsidRDefault="007268AF">
            <w:pPr>
              <w:rPr>
                <w:rFonts w:cs="Calibri Light"/>
              </w:rPr>
            </w:pPr>
            <w:r w:rsidRPr="00F245E6">
              <w:rPr>
                <w:rFonts w:cs="Calibri Light"/>
              </w:rPr>
              <w:t>Welche Erfahrungen in Einbindung der Bevölkerung liegen vor?</w:t>
            </w:r>
          </w:p>
          <w:p w14:paraId="38C872DB" w14:textId="77777777" w:rsidR="007268AF" w:rsidRPr="00F245E6" w:rsidRDefault="007268AF">
            <w:pPr>
              <w:rPr>
                <w:rFonts w:cs="Calibri Light"/>
              </w:rPr>
            </w:pPr>
            <w:r w:rsidRPr="00F245E6">
              <w:rPr>
                <w:rFonts w:cs="Calibri Light"/>
              </w:rPr>
              <w:t>(Ausfüllen = 1 Punkt)</w:t>
            </w:r>
          </w:p>
        </w:tc>
        <w:tc>
          <w:tcPr>
            <w:tcW w:w="741" w:type="dxa"/>
            <w:vMerge w:val="restart"/>
            <w:tcBorders>
              <w:top w:val="single" w:sz="4" w:space="0" w:color="auto"/>
              <w:left w:val="single" w:sz="4" w:space="0" w:color="auto"/>
              <w:right w:val="single" w:sz="4" w:space="0" w:color="auto"/>
            </w:tcBorders>
            <w:hideMark/>
          </w:tcPr>
          <w:p w14:paraId="7CEB0D87" w14:textId="77777777" w:rsidR="007268AF" w:rsidRPr="00F245E6" w:rsidRDefault="007268AF">
            <w:pPr>
              <w:rPr>
                <w:rFonts w:cs="Calibri Light"/>
              </w:rPr>
            </w:pPr>
            <w:r w:rsidRPr="00F245E6">
              <w:rPr>
                <w:rFonts w:cs="Calibri Light"/>
              </w:rPr>
              <w:t>mögl.</w:t>
            </w:r>
          </w:p>
          <w:p w14:paraId="6072E94E" w14:textId="77777777" w:rsidR="007268AF" w:rsidRPr="00F245E6" w:rsidRDefault="007268AF">
            <w:pPr>
              <w:jc w:val="center"/>
              <w:rPr>
                <w:rFonts w:cs="Calibri Light"/>
                <w:b/>
              </w:rPr>
            </w:pPr>
            <w:r w:rsidRPr="00F245E6">
              <w:rPr>
                <w:rFonts w:cs="Calibri Light"/>
                <w:b/>
              </w:rPr>
              <w:t>1 (K)</w:t>
            </w:r>
          </w:p>
        </w:tc>
        <w:tc>
          <w:tcPr>
            <w:tcW w:w="742" w:type="dxa"/>
            <w:vMerge w:val="restart"/>
            <w:tcBorders>
              <w:top w:val="single" w:sz="4" w:space="0" w:color="auto"/>
              <w:left w:val="single" w:sz="4" w:space="0" w:color="auto"/>
              <w:bottom w:val="single" w:sz="4" w:space="0" w:color="auto"/>
              <w:right w:val="single" w:sz="4" w:space="0" w:color="auto"/>
            </w:tcBorders>
          </w:tcPr>
          <w:p w14:paraId="336D3984" w14:textId="77777777" w:rsidR="007268AF" w:rsidRPr="00F245E6" w:rsidRDefault="007268AF">
            <w:pPr>
              <w:rPr>
                <w:rFonts w:cs="Calibri Light"/>
              </w:rPr>
            </w:pPr>
            <w:r w:rsidRPr="00F245E6">
              <w:rPr>
                <w:rFonts w:cs="Calibri Light"/>
              </w:rPr>
              <w:t>tats.</w:t>
            </w:r>
          </w:p>
          <w:p w14:paraId="0044512D" w14:textId="77777777" w:rsidR="007268AF" w:rsidRPr="00F245E6" w:rsidRDefault="007268AF">
            <w:pPr>
              <w:jc w:val="center"/>
              <w:rPr>
                <w:rFonts w:cs="Calibri Light"/>
                <w:b/>
              </w:rPr>
            </w:pPr>
          </w:p>
        </w:tc>
      </w:tr>
      <w:tr w:rsidR="007268AF" w:rsidRPr="00F245E6" w14:paraId="7EA34D6A" w14:textId="77777777" w:rsidTr="001837A7">
        <w:tc>
          <w:tcPr>
            <w:tcW w:w="988" w:type="dxa"/>
            <w:tcBorders>
              <w:top w:val="single" w:sz="4" w:space="0" w:color="auto"/>
              <w:left w:val="single" w:sz="4" w:space="0" w:color="auto"/>
              <w:bottom w:val="single" w:sz="4" w:space="0" w:color="auto"/>
              <w:right w:val="single" w:sz="4" w:space="0" w:color="auto"/>
            </w:tcBorders>
          </w:tcPr>
          <w:p w14:paraId="69648B76" w14:textId="77777777" w:rsidR="007268AF" w:rsidRPr="00F245E6" w:rsidRDefault="007268AF">
            <w:pPr>
              <w:rPr>
                <w:rFonts w:cs="Calibri Light"/>
                <w:color w:val="C00000"/>
              </w:rPr>
            </w:pPr>
          </w:p>
        </w:tc>
        <w:tc>
          <w:tcPr>
            <w:tcW w:w="6816" w:type="dxa"/>
            <w:tcBorders>
              <w:right w:val="single" w:sz="4" w:space="0" w:color="auto"/>
            </w:tcBorders>
            <w:vAlign w:val="center"/>
            <w:hideMark/>
          </w:tcPr>
          <w:p w14:paraId="514714BE" w14:textId="77777777" w:rsidR="007268AF" w:rsidRPr="00F245E6" w:rsidRDefault="007268AF">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2EF3A5ED" w14:textId="77777777" w:rsidR="007268AF" w:rsidRPr="00F245E6" w:rsidRDefault="007268AF">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43133F6" w14:textId="77777777" w:rsidR="007268AF" w:rsidRPr="00F245E6" w:rsidRDefault="007268AF">
            <w:pPr>
              <w:rPr>
                <w:rFonts w:cs="Calibri Light"/>
                <w:b/>
              </w:rPr>
            </w:pPr>
          </w:p>
        </w:tc>
      </w:tr>
    </w:tbl>
    <w:p w14:paraId="59DDCEA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3"/>
        <w:gridCol w:w="738"/>
        <w:gridCol w:w="738"/>
      </w:tblGrid>
      <w:tr w:rsidR="007268AF" w:rsidRPr="00F245E6" w14:paraId="4C24FDFD"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2D4E7D5E" w14:textId="77777777" w:rsidR="007268AF" w:rsidRPr="00F245E6" w:rsidRDefault="007268AF">
            <w:pPr>
              <w:rPr>
                <w:rFonts w:cs="Calibri Light"/>
              </w:rPr>
            </w:pPr>
            <w:r w:rsidRPr="00F245E6">
              <w:rPr>
                <w:rFonts w:cs="Calibri Light"/>
              </w:rPr>
              <w:t>A.2.3.o</w:t>
            </w:r>
          </w:p>
        </w:tc>
        <w:tc>
          <w:tcPr>
            <w:tcW w:w="6823" w:type="dxa"/>
            <w:tcBorders>
              <w:top w:val="single" w:sz="4" w:space="0" w:color="auto"/>
              <w:left w:val="single" w:sz="4" w:space="0" w:color="auto"/>
              <w:bottom w:val="single" w:sz="4" w:space="0" w:color="auto"/>
              <w:right w:val="single" w:sz="4" w:space="0" w:color="auto"/>
            </w:tcBorders>
            <w:hideMark/>
          </w:tcPr>
          <w:p w14:paraId="372C53AB" w14:textId="77777777" w:rsidR="007268AF" w:rsidRPr="00F245E6" w:rsidRDefault="007268AF">
            <w:pPr>
              <w:rPr>
                <w:rFonts w:cs="Calibri Light"/>
              </w:rPr>
            </w:pPr>
            <w:r w:rsidRPr="00F245E6">
              <w:rPr>
                <w:rFonts w:cs="Calibri Light"/>
              </w:rPr>
              <w:t>Werden diese Erfahrungen der Bürgereinbindung in die neuen Planungsprozesse eingebracht? Wenn ja, wie?</w:t>
            </w:r>
          </w:p>
          <w:p w14:paraId="3A929CC4" w14:textId="77777777" w:rsidR="007268AF" w:rsidRPr="00F245E6" w:rsidRDefault="007268AF">
            <w:pPr>
              <w:rPr>
                <w:rFonts w:cs="Calibri Light"/>
              </w:rPr>
            </w:pPr>
            <w:r w:rsidRPr="00F245E6">
              <w:rPr>
                <w:rFonts w:cs="Calibri Light"/>
              </w:rPr>
              <w:t>(Ja + Anmerkungen= 3 Punkte)</w:t>
            </w:r>
          </w:p>
        </w:tc>
        <w:tc>
          <w:tcPr>
            <w:tcW w:w="738" w:type="dxa"/>
            <w:vMerge w:val="restart"/>
            <w:tcBorders>
              <w:top w:val="single" w:sz="4" w:space="0" w:color="auto"/>
              <w:left w:val="single" w:sz="4" w:space="0" w:color="auto"/>
              <w:right w:val="single" w:sz="4" w:space="0" w:color="auto"/>
            </w:tcBorders>
            <w:hideMark/>
          </w:tcPr>
          <w:p w14:paraId="2594D649" w14:textId="77777777" w:rsidR="007268AF" w:rsidRPr="00F245E6" w:rsidRDefault="007268AF">
            <w:pPr>
              <w:rPr>
                <w:rFonts w:cs="Calibri Light"/>
              </w:rPr>
            </w:pPr>
            <w:r w:rsidRPr="00F245E6">
              <w:rPr>
                <w:rFonts w:cs="Calibri Light"/>
              </w:rPr>
              <w:t>mögl.</w:t>
            </w:r>
          </w:p>
          <w:p w14:paraId="59ED6225" w14:textId="77777777" w:rsidR="007268AF" w:rsidRPr="00F245E6" w:rsidRDefault="007268AF">
            <w:pPr>
              <w:jc w:val="center"/>
              <w:rPr>
                <w:rFonts w:cs="Calibri Light"/>
                <w:b/>
              </w:rPr>
            </w:pPr>
            <w:r w:rsidRPr="00F245E6">
              <w:rPr>
                <w:rFonts w:cs="Calibri Light"/>
                <w:b/>
              </w:rPr>
              <w:t>3 (K)</w:t>
            </w:r>
          </w:p>
        </w:tc>
        <w:tc>
          <w:tcPr>
            <w:tcW w:w="738" w:type="dxa"/>
            <w:vMerge w:val="restart"/>
            <w:tcBorders>
              <w:top w:val="single" w:sz="4" w:space="0" w:color="auto"/>
              <w:left w:val="single" w:sz="4" w:space="0" w:color="auto"/>
              <w:bottom w:val="single" w:sz="4" w:space="0" w:color="auto"/>
              <w:right w:val="single" w:sz="4" w:space="0" w:color="auto"/>
            </w:tcBorders>
          </w:tcPr>
          <w:p w14:paraId="02DB050E" w14:textId="77777777" w:rsidR="007268AF" w:rsidRPr="00F245E6" w:rsidRDefault="007268AF">
            <w:pPr>
              <w:rPr>
                <w:rFonts w:cs="Calibri Light"/>
              </w:rPr>
            </w:pPr>
            <w:r w:rsidRPr="00F245E6">
              <w:rPr>
                <w:rFonts w:cs="Calibri Light"/>
              </w:rPr>
              <w:t>tats.</w:t>
            </w:r>
          </w:p>
          <w:p w14:paraId="275D94DF" w14:textId="77777777" w:rsidR="007268AF" w:rsidRPr="00F245E6" w:rsidRDefault="007268AF">
            <w:pPr>
              <w:jc w:val="center"/>
              <w:rPr>
                <w:rFonts w:cs="Calibri Light"/>
                <w:b/>
              </w:rPr>
            </w:pPr>
          </w:p>
        </w:tc>
      </w:tr>
      <w:tr w:rsidR="007268AF" w:rsidRPr="00F245E6" w14:paraId="5D479FAC" w14:textId="77777777" w:rsidTr="001837A7">
        <w:tc>
          <w:tcPr>
            <w:tcW w:w="988" w:type="dxa"/>
            <w:tcBorders>
              <w:top w:val="single" w:sz="4" w:space="0" w:color="auto"/>
              <w:left w:val="single" w:sz="4" w:space="0" w:color="auto"/>
              <w:bottom w:val="single" w:sz="4" w:space="0" w:color="auto"/>
              <w:right w:val="single" w:sz="4" w:space="0" w:color="auto"/>
            </w:tcBorders>
          </w:tcPr>
          <w:p w14:paraId="4230AE9F" w14:textId="77777777" w:rsidR="007268AF" w:rsidRPr="00F245E6" w:rsidRDefault="007268AF">
            <w:pPr>
              <w:rPr>
                <w:rFonts w:cs="Calibri Light"/>
                <w:color w:val="C00000"/>
              </w:rPr>
            </w:pPr>
          </w:p>
        </w:tc>
        <w:tc>
          <w:tcPr>
            <w:tcW w:w="6823" w:type="dxa"/>
            <w:tcBorders>
              <w:right w:val="single" w:sz="4" w:space="0" w:color="auto"/>
            </w:tcBorders>
            <w:vAlign w:val="center"/>
            <w:hideMark/>
          </w:tcPr>
          <w:p w14:paraId="60A7F030" w14:textId="77777777" w:rsidR="007268AF" w:rsidRPr="00F245E6" w:rsidRDefault="007268AF">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25B646E4" w14:textId="77777777" w:rsidR="007268AF" w:rsidRPr="00F245E6" w:rsidRDefault="007268AF">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CCA706B" w14:textId="77777777" w:rsidR="007268AF" w:rsidRPr="00F245E6" w:rsidRDefault="007268AF">
            <w:pPr>
              <w:rPr>
                <w:rFonts w:cs="Calibri Light"/>
                <w:b/>
              </w:rPr>
            </w:pPr>
          </w:p>
        </w:tc>
      </w:tr>
    </w:tbl>
    <w:p w14:paraId="1FC56B6B"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6"/>
        <w:gridCol w:w="741"/>
        <w:gridCol w:w="742"/>
      </w:tblGrid>
      <w:tr w:rsidR="007268AF" w:rsidRPr="00F245E6" w14:paraId="196E78B3"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73B6AADB" w14:textId="77777777" w:rsidR="007268AF" w:rsidRPr="00F245E6" w:rsidRDefault="007268AF">
            <w:pPr>
              <w:rPr>
                <w:rFonts w:cs="Calibri Light"/>
              </w:rPr>
            </w:pPr>
            <w:r w:rsidRPr="00F245E6">
              <w:rPr>
                <w:rFonts w:cs="Calibri Light"/>
              </w:rPr>
              <w:t>A.2.3.p</w:t>
            </w:r>
          </w:p>
        </w:tc>
        <w:tc>
          <w:tcPr>
            <w:tcW w:w="6816" w:type="dxa"/>
            <w:tcBorders>
              <w:top w:val="single" w:sz="4" w:space="0" w:color="auto"/>
              <w:left w:val="single" w:sz="4" w:space="0" w:color="auto"/>
              <w:bottom w:val="single" w:sz="4" w:space="0" w:color="auto"/>
              <w:right w:val="single" w:sz="4" w:space="0" w:color="auto"/>
            </w:tcBorders>
            <w:hideMark/>
          </w:tcPr>
          <w:p w14:paraId="41C57C3C" w14:textId="77777777" w:rsidR="007268AF" w:rsidRPr="00F245E6" w:rsidRDefault="007268AF">
            <w:pPr>
              <w:rPr>
                <w:rFonts w:cs="Calibri Light"/>
              </w:rPr>
            </w:pPr>
            <w:r w:rsidRPr="00F245E6">
              <w:rPr>
                <w:rFonts w:cs="Calibri Light"/>
              </w:rPr>
              <w:t>Auf einer Skala von 1-10 erfolgte die Einbindung bei Information (1) an die Bevölkerung über Partizipation (5) bis hin zur Teilhabe (10)?</w:t>
            </w:r>
          </w:p>
          <w:p w14:paraId="503BDA32" w14:textId="77777777" w:rsidR="007268AF" w:rsidRPr="00F245E6" w:rsidRDefault="007268AF">
            <w:pPr>
              <w:rPr>
                <w:rFonts w:cs="Calibri Light"/>
              </w:rPr>
            </w:pPr>
            <w:r w:rsidRPr="00F245E6">
              <w:rPr>
                <w:rFonts w:cs="Calibri Light"/>
              </w:rPr>
              <w:t>(2-6 = 1 Punkt, 7-10 = 2 Punkte)</w:t>
            </w:r>
          </w:p>
        </w:tc>
        <w:tc>
          <w:tcPr>
            <w:tcW w:w="741" w:type="dxa"/>
            <w:vMerge w:val="restart"/>
            <w:tcBorders>
              <w:top w:val="single" w:sz="4" w:space="0" w:color="auto"/>
              <w:left w:val="single" w:sz="4" w:space="0" w:color="auto"/>
              <w:right w:val="single" w:sz="4" w:space="0" w:color="auto"/>
            </w:tcBorders>
            <w:hideMark/>
          </w:tcPr>
          <w:p w14:paraId="232E862F" w14:textId="77777777" w:rsidR="007268AF" w:rsidRPr="00F245E6" w:rsidRDefault="007268AF">
            <w:pPr>
              <w:rPr>
                <w:rFonts w:cs="Calibri Light"/>
              </w:rPr>
            </w:pPr>
            <w:r w:rsidRPr="00F245E6">
              <w:rPr>
                <w:rFonts w:cs="Calibri Light"/>
              </w:rPr>
              <w:t>mögl.</w:t>
            </w:r>
          </w:p>
          <w:p w14:paraId="4ADE80A1" w14:textId="77777777" w:rsidR="007268AF" w:rsidRPr="00F245E6" w:rsidRDefault="007268AF">
            <w:pPr>
              <w:jc w:val="center"/>
              <w:rPr>
                <w:rFonts w:cs="Calibri Light"/>
                <w:b/>
              </w:rPr>
            </w:pPr>
            <w:r w:rsidRPr="00F245E6">
              <w:rPr>
                <w:rFonts w:cs="Calibri Light"/>
                <w:b/>
              </w:rPr>
              <w:t>2 (K)</w:t>
            </w:r>
          </w:p>
        </w:tc>
        <w:tc>
          <w:tcPr>
            <w:tcW w:w="742" w:type="dxa"/>
            <w:vMerge w:val="restart"/>
            <w:tcBorders>
              <w:top w:val="single" w:sz="4" w:space="0" w:color="auto"/>
              <w:left w:val="single" w:sz="4" w:space="0" w:color="auto"/>
              <w:bottom w:val="single" w:sz="4" w:space="0" w:color="auto"/>
              <w:right w:val="single" w:sz="4" w:space="0" w:color="auto"/>
            </w:tcBorders>
          </w:tcPr>
          <w:p w14:paraId="54F98C3C" w14:textId="77777777" w:rsidR="007268AF" w:rsidRPr="00F245E6" w:rsidRDefault="007268AF">
            <w:pPr>
              <w:rPr>
                <w:rFonts w:cs="Calibri Light"/>
              </w:rPr>
            </w:pPr>
            <w:r w:rsidRPr="00F245E6">
              <w:rPr>
                <w:rFonts w:cs="Calibri Light"/>
              </w:rPr>
              <w:t>tats.</w:t>
            </w:r>
          </w:p>
          <w:p w14:paraId="0485BB48" w14:textId="77777777" w:rsidR="007268AF" w:rsidRPr="00F245E6" w:rsidRDefault="007268AF">
            <w:pPr>
              <w:jc w:val="center"/>
              <w:rPr>
                <w:rFonts w:cs="Calibri Light"/>
                <w:b/>
              </w:rPr>
            </w:pPr>
          </w:p>
        </w:tc>
      </w:tr>
      <w:tr w:rsidR="007268AF" w:rsidRPr="00F245E6" w14:paraId="00C992EC" w14:textId="77777777" w:rsidTr="001837A7">
        <w:tc>
          <w:tcPr>
            <w:tcW w:w="988" w:type="dxa"/>
            <w:tcBorders>
              <w:top w:val="single" w:sz="4" w:space="0" w:color="auto"/>
              <w:left w:val="single" w:sz="4" w:space="0" w:color="auto"/>
              <w:bottom w:val="single" w:sz="4" w:space="0" w:color="auto"/>
              <w:right w:val="single" w:sz="4" w:space="0" w:color="auto"/>
            </w:tcBorders>
          </w:tcPr>
          <w:p w14:paraId="3E191FB4" w14:textId="77777777" w:rsidR="007268AF" w:rsidRPr="00F245E6" w:rsidRDefault="007268AF">
            <w:pPr>
              <w:rPr>
                <w:rFonts w:cs="Calibri Light"/>
                <w:color w:val="C00000"/>
              </w:rPr>
            </w:pPr>
          </w:p>
        </w:tc>
        <w:tc>
          <w:tcPr>
            <w:tcW w:w="6816" w:type="dxa"/>
            <w:tcBorders>
              <w:right w:val="single" w:sz="4" w:space="0" w:color="auto"/>
            </w:tcBorders>
            <w:vAlign w:val="center"/>
            <w:hideMark/>
          </w:tcPr>
          <w:p w14:paraId="64E20A77" w14:textId="77777777" w:rsidR="007268AF" w:rsidRPr="00F245E6" w:rsidRDefault="007268AF">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4EB85B69" w14:textId="77777777" w:rsidR="007268AF" w:rsidRPr="00F245E6" w:rsidRDefault="007268AF">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1979F5E" w14:textId="77777777" w:rsidR="007268AF" w:rsidRPr="00F245E6" w:rsidRDefault="007268AF">
            <w:pPr>
              <w:rPr>
                <w:rFonts w:cs="Calibri Light"/>
                <w:b/>
              </w:rPr>
            </w:pPr>
          </w:p>
        </w:tc>
      </w:tr>
    </w:tbl>
    <w:p w14:paraId="50161CEF"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1"/>
        <w:gridCol w:w="734"/>
        <w:gridCol w:w="734"/>
      </w:tblGrid>
      <w:tr w:rsidR="007268AF" w:rsidRPr="00F245E6" w14:paraId="69199B2A"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7B60D550" w14:textId="77777777" w:rsidR="007268AF" w:rsidRPr="00F245E6" w:rsidRDefault="007268AF">
            <w:pPr>
              <w:rPr>
                <w:rFonts w:cs="Calibri Light"/>
              </w:rPr>
            </w:pPr>
            <w:r w:rsidRPr="00F245E6">
              <w:rPr>
                <w:rFonts w:cs="Calibri Light"/>
              </w:rPr>
              <w:t>A.2.3.q</w:t>
            </w:r>
          </w:p>
        </w:tc>
        <w:tc>
          <w:tcPr>
            <w:tcW w:w="6831" w:type="dxa"/>
            <w:tcBorders>
              <w:top w:val="single" w:sz="4" w:space="0" w:color="auto"/>
              <w:left w:val="single" w:sz="4" w:space="0" w:color="auto"/>
              <w:bottom w:val="single" w:sz="4" w:space="0" w:color="auto"/>
              <w:right w:val="single" w:sz="4" w:space="0" w:color="auto"/>
            </w:tcBorders>
            <w:hideMark/>
          </w:tcPr>
          <w:p w14:paraId="4CE45739" w14:textId="77777777" w:rsidR="007268AF" w:rsidRPr="00F245E6" w:rsidRDefault="007268AF">
            <w:pPr>
              <w:rPr>
                <w:rFonts w:cs="Calibri Light"/>
              </w:rPr>
            </w:pPr>
            <w:r w:rsidRPr="00F245E6">
              <w:rPr>
                <w:rFonts w:cs="Calibri Light"/>
              </w:rPr>
              <w:t>Werden Bürger in die Umsetzung von Gemeindeinvestitionen (wie Errichtung eines Spielplatzes) eingebunden? Wenn ja, wie?</w:t>
            </w:r>
          </w:p>
          <w:p w14:paraId="6EF2F49B" w14:textId="77777777" w:rsidR="007268AF" w:rsidRPr="00F245E6" w:rsidRDefault="007268AF">
            <w:pPr>
              <w:rPr>
                <w:rFonts w:cs="Calibri Light"/>
              </w:rPr>
            </w:pPr>
            <w:r w:rsidRPr="00F245E6">
              <w:rPr>
                <w:rFonts w:cs="Calibri Light"/>
              </w:rPr>
              <w:t>(Ja + Anmerkungen = 3 Punkt)</w:t>
            </w:r>
          </w:p>
        </w:tc>
        <w:tc>
          <w:tcPr>
            <w:tcW w:w="734" w:type="dxa"/>
            <w:vMerge w:val="restart"/>
            <w:tcBorders>
              <w:top w:val="single" w:sz="4" w:space="0" w:color="auto"/>
              <w:left w:val="single" w:sz="4" w:space="0" w:color="auto"/>
              <w:right w:val="single" w:sz="4" w:space="0" w:color="auto"/>
            </w:tcBorders>
            <w:hideMark/>
          </w:tcPr>
          <w:p w14:paraId="799EC269" w14:textId="77777777" w:rsidR="007268AF" w:rsidRPr="00F245E6" w:rsidRDefault="007268AF">
            <w:pPr>
              <w:rPr>
                <w:rFonts w:cs="Calibri Light"/>
              </w:rPr>
            </w:pPr>
            <w:r w:rsidRPr="00F245E6">
              <w:rPr>
                <w:rFonts w:cs="Calibri Light"/>
              </w:rPr>
              <w:t>mögl.</w:t>
            </w:r>
          </w:p>
          <w:p w14:paraId="5A9529C2" w14:textId="77777777" w:rsidR="007268AF" w:rsidRPr="00F245E6" w:rsidRDefault="007268AF">
            <w:pPr>
              <w:jc w:val="center"/>
              <w:rPr>
                <w:rFonts w:cs="Calibri Light"/>
                <w:b/>
              </w:rPr>
            </w:pPr>
            <w:r w:rsidRPr="00F245E6">
              <w:rPr>
                <w:rFonts w:cs="Calibri Light"/>
                <w:b/>
              </w:rPr>
              <w:t>3 (K)</w:t>
            </w:r>
          </w:p>
        </w:tc>
        <w:tc>
          <w:tcPr>
            <w:tcW w:w="734" w:type="dxa"/>
            <w:vMerge w:val="restart"/>
            <w:tcBorders>
              <w:top w:val="single" w:sz="4" w:space="0" w:color="auto"/>
              <w:left w:val="single" w:sz="4" w:space="0" w:color="auto"/>
              <w:bottom w:val="single" w:sz="4" w:space="0" w:color="auto"/>
              <w:right w:val="single" w:sz="4" w:space="0" w:color="auto"/>
            </w:tcBorders>
          </w:tcPr>
          <w:p w14:paraId="276FDBCF" w14:textId="77777777" w:rsidR="007268AF" w:rsidRPr="00F245E6" w:rsidRDefault="007268AF">
            <w:pPr>
              <w:rPr>
                <w:rFonts w:cs="Calibri Light"/>
              </w:rPr>
            </w:pPr>
            <w:r w:rsidRPr="00F245E6">
              <w:rPr>
                <w:rFonts w:cs="Calibri Light"/>
              </w:rPr>
              <w:t>tats.</w:t>
            </w:r>
          </w:p>
          <w:p w14:paraId="09504FFF" w14:textId="77777777" w:rsidR="007268AF" w:rsidRPr="00F245E6" w:rsidRDefault="007268AF">
            <w:pPr>
              <w:jc w:val="center"/>
              <w:rPr>
                <w:rFonts w:cs="Calibri Light"/>
                <w:b/>
              </w:rPr>
            </w:pPr>
          </w:p>
        </w:tc>
      </w:tr>
      <w:tr w:rsidR="007268AF" w:rsidRPr="00F245E6" w14:paraId="45C6E95C" w14:textId="77777777" w:rsidTr="001837A7">
        <w:tc>
          <w:tcPr>
            <w:tcW w:w="988" w:type="dxa"/>
            <w:tcBorders>
              <w:top w:val="single" w:sz="4" w:space="0" w:color="auto"/>
              <w:left w:val="single" w:sz="4" w:space="0" w:color="auto"/>
              <w:bottom w:val="single" w:sz="4" w:space="0" w:color="auto"/>
              <w:right w:val="single" w:sz="4" w:space="0" w:color="auto"/>
            </w:tcBorders>
          </w:tcPr>
          <w:p w14:paraId="16627693" w14:textId="77777777" w:rsidR="007268AF" w:rsidRPr="00F245E6" w:rsidRDefault="007268AF">
            <w:pPr>
              <w:rPr>
                <w:rFonts w:cs="Calibri Light"/>
                <w:color w:val="C00000"/>
              </w:rPr>
            </w:pPr>
          </w:p>
        </w:tc>
        <w:tc>
          <w:tcPr>
            <w:tcW w:w="6831" w:type="dxa"/>
            <w:tcBorders>
              <w:right w:val="single" w:sz="4" w:space="0" w:color="auto"/>
            </w:tcBorders>
            <w:vAlign w:val="center"/>
            <w:hideMark/>
          </w:tcPr>
          <w:p w14:paraId="5A6B907C" w14:textId="77777777" w:rsidR="007268AF" w:rsidRPr="00F245E6" w:rsidRDefault="007268AF">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6B92CFE4" w14:textId="77777777" w:rsidR="007268AF" w:rsidRPr="00F245E6" w:rsidRDefault="007268AF">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7A3E5EC7" w14:textId="77777777" w:rsidR="007268AF" w:rsidRPr="00F245E6" w:rsidRDefault="007268AF">
            <w:pPr>
              <w:rPr>
                <w:rFonts w:cs="Calibri Light"/>
                <w:b/>
              </w:rPr>
            </w:pPr>
          </w:p>
        </w:tc>
      </w:tr>
    </w:tbl>
    <w:p w14:paraId="7AF34C01"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8"/>
        <w:gridCol w:w="740"/>
        <w:gridCol w:w="741"/>
      </w:tblGrid>
      <w:tr w:rsidR="007268AF" w:rsidRPr="00F245E6" w14:paraId="0473A075"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62B7BD8B" w14:textId="77777777" w:rsidR="007268AF" w:rsidRPr="00F245E6" w:rsidRDefault="007268AF">
            <w:pPr>
              <w:rPr>
                <w:rFonts w:cs="Calibri Light"/>
              </w:rPr>
            </w:pPr>
            <w:r w:rsidRPr="00F245E6">
              <w:rPr>
                <w:rFonts w:cs="Calibri Light"/>
              </w:rPr>
              <w:t>A.2.4.a</w:t>
            </w:r>
          </w:p>
        </w:tc>
        <w:tc>
          <w:tcPr>
            <w:tcW w:w="6818" w:type="dxa"/>
            <w:tcBorders>
              <w:top w:val="single" w:sz="4" w:space="0" w:color="auto"/>
              <w:left w:val="single" w:sz="4" w:space="0" w:color="auto"/>
              <w:bottom w:val="single" w:sz="4" w:space="0" w:color="auto"/>
              <w:right w:val="single" w:sz="4" w:space="0" w:color="auto"/>
            </w:tcBorders>
            <w:hideMark/>
          </w:tcPr>
          <w:p w14:paraId="3DEF6F03" w14:textId="77777777" w:rsidR="007268AF" w:rsidRPr="00F245E6" w:rsidRDefault="007268AF">
            <w:pPr>
              <w:rPr>
                <w:rFonts w:cs="Calibri Light"/>
              </w:rPr>
            </w:pPr>
            <w:r w:rsidRPr="00F245E6">
              <w:rPr>
                <w:rFonts w:cs="Calibri Light"/>
              </w:rPr>
              <w:t>Wurde der Bürgermeister direkt gewählt?</w:t>
            </w:r>
          </w:p>
          <w:p w14:paraId="2582A70D" w14:textId="77777777" w:rsidR="007268AF" w:rsidRPr="00F245E6" w:rsidRDefault="007268AF">
            <w:pPr>
              <w:rPr>
                <w:rFonts w:cs="Calibri Light"/>
              </w:rPr>
            </w:pPr>
            <w:r w:rsidRPr="00F245E6">
              <w:rPr>
                <w:rFonts w:cs="Calibri Light"/>
              </w:rPr>
              <w:t>(Ja = 1 Punkt)</w:t>
            </w:r>
          </w:p>
        </w:tc>
        <w:tc>
          <w:tcPr>
            <w:tcW w:w="740" w:type="dxa"/>
            <w:vMerge w:val="restart"/>
            <w:tcBorders>
              <w:top w:val="single" w:sz="4" w:space="0" w:color="auto"/>
              <w:left w:val="single" w:sz="4" w:space="0" w:color="auto"/>
              <w:right w:val="single" w:sz="4" w:space="0" w:color="auto"/>
            </w:tcBorders>
            <w:hideMark/>
          </w:tcPr>
          <w:p w14:paraId="204F52D9" w14:textId="77777777" w:rsidR="007268AF" w:rsidRPr="00F245E6" w:rsidRDefault="007268AF">
            <w:pPr>
              <w:rPr>
                <w:rFonts w:cs="Calibri Light"/>
              </w:rPr>
            </w:pPr>
            <w:r w:rsidRPr="00F245E6">
              <w:rPr>
                <w:rFonts w:cs="Calibri Light"/>
              </w:rPr>
              <w:t>mögl.</w:t>
            </w:r>
          </w:p>
          <w:p w14:paraId="1E2A205B" w14:textId="77777777" w:rsidR="007268AF" w:rsidRPr="00F245E6" w:rsidRDefault="007268AF">
            <w:pPr>
              <w:jc w:val="center"/>
              <w:rPr>
                <w:rFonts w:cs="Calibri Light"/>
                <w:b/>
              </w:rPr>
            </w:pPr>
            <w:r w:rsidRPr="00F245E6">
              <w:rPr>
                <w:rFonts w:cs="Calibri Light"/>
                <w:b/>
              </w:rPr>
              <w:t>1 (K)</w:t>
            </w:r>
          </w:p>
        </w:tc>
        <w:tc>
          <w:tcPr>
            <w:tcW w:w="741" w:type="dxa"/>
            <w:vMerge w:val="restart"/>
            <w:tcBorders>
              <w:top w:val="single" w:sz="4" w:space="0" w:color="auto"/>
              <w:left w:val="single" w:sz="4" w:space="0" w:color="auto"/>
              <w:bottom w:val="single" w:sz="4" w:space="0" w:color="auto"/>
              <w:right w:val="single" w:sz="4" w:space="0" w:color="auto"/>
            </w:tcBorders>
          </w:tcPr>
          <w:p w14:paraId="51280E83" w14:textId="77777777" w:rsidR="007268AF" w:rsidRPr="00F245E6" w:rsidRDefault="007268AF">
            <w:pPr>
              <w:rPr>
                <w:rFonts w:cs="Calibri Light"/>
              </w:rPr>
            </w:pPr>
            <w:r w:rsidRPr="00F245E6">
              <w:rPr>
                <w:rFonts w:cs="Calibri Light"/>
              </w:rPr>
              <w:t>tats.</w:t>
            </w:r>
          </w:p>
          <w:p w14:paraId="08C18E10" w14:textId="77777777" w:rsidR="007268AF" w:rsidRPr="00F245E6" w:rsidRDefault="007268AF">
            <w:pPr>
              <w:jc w:val="center"/>
              <w:rPr>
                <w:rFonts w:cs="Calibri Light"/>
                <w:b/>
              </w:rPr>
            </w:pPr>
          </w:p>
        </w:tc>
      </w:tr>
      <w:tr w:rsidR="007268AF" w:rsidRPr="00F245E6" w14:paraId="6063D509" w14:textId="77777777" w:rsidTr="001837A7">
        <w:tc>
          <w:tcPr>
            <w:tcW w:w="988" w:type="dxa"/>
            <w:tcBorders>
              <w:top w:val="single" w:sz="4" w:space="0" w:color="auto"/>
              <w:left w:val="single" w:sz="4" w:space="0" w:color="auto"/>
              <w:bottom w:val="single" w:sz="4" w:space="0" w:color="auto"/>
              <w:right w:val="single" w:sz="4" w:space="0" w:color="auto"/>
            </w:tcBorders>
          </w:tcPr>
          <w:p w14:paraId="62DF5529" w14:textId="77777777" w:rsidR="007268AF" w:rsidRPr="00F245E6" w:rsidRDefault="007268AF">
            <w:pPr>
              <w:rPr>
                <w:rFonts w:cs="Calibri Light"/>
                <w:color w:val="C00000"/>
              </w:rPr>
            </w:pPr>
          </w:p>
        </w:tc>
        <w:tc>
          <w:tcPr>
            <w:tcW w:w="6818" w:type="dxa"/>
            <w:tcBorders>
              <w:right w:val="single" w:sz="4" w:space="0" w:color="auto"/>
            </w:tcBorders>
            <w:vAlign w:val="center"/>
            <w:hideMark/>
          </w:tcPr>
          <w:p w14:paraId="2CD2E9A0" w14:textId="77777777" w:rsidR="007268AF" w:rsidRPr="00F245E6" w:rsidRDefault="007268AF">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32596FE6" w14:textId="77777777" w:rsidR="007268AF" w:rsidRPr="00F245E6" w:rsidRDefault="007268AF">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2C269D0D" w14:textId="77777777" w:rsidR="007268AF" w:rsidRPr="00F245E6" w:rsidRDefault="007268AF">
            <w:pPr>
              <w:rPr>
                <w:rFonts w:cs="Calibri Light"/>
                <w:b/>
              </w:rPr>
            </w:pPr>
          </w:p>
        </w:tc>
      </w:tr>
    </w:tbl>
    <w:p w14:paraId="70F0A7E3"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7268AF" w:rsidRPr="00F245E6" w14:paraId="6A0204F8"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5B65A5B3" w14:textId="77777777" w:rsidR="007268AF" w:rsidRPr="00F245E6" w:rsidRDefault="007268AF">
            <w:pPr>
              <w:rPr>
                <w:rFonts w:cs="Calibri Light"/>
              </w:rPr>
            </w:pPr>
            <w:r w:rsidRPr="00F245E6">
              <w:rPr>
                <w:rFonts w:cs="Calibri Light"/>
              </w:rPr>
              <w:t>A.2.4.b</w:t>
            </w:r>
          </w:p>
        </w:tc>
        <w:tc>
          <w:tcPr>
            <w:tcW w:w="6826" w:type="dxa"/>
            <w:tcBorders>
              <w:top w:val="single" w:sz="4" w:space="0" w:color="auto"/>
              <w:left w:val="single" w:sz="4" w:space="0" w:color="auto"/>
              <w:bottom w:val="single" w:sz="4" w:space="0" w:color="auto"/>
              <w:right w:val="single" w:sz="4" w:space="0" w:color="auto"/>
            </w:tcBorders>
            <w:hideMark/>
          </w:tcPr>
          <w:p w14:paraId="6592B624" w14:textId="77777777" w:rsidR="007268AF" w:rsidRPr="00F245E6" w:rsidRDefault="007268AF">
            <w:pPr>
              <w:rPr>
                <w:rFonts w:cs="Calibri Light"/>
              </w:rPr>
            </w:pPr>
            <w:r w:rsidRPr="00F245E6">
              <w:rPr>
                <w:rFonts w:cs="Calibri Light"/>
              </w:rPr>
              <w:t>Mit wieviel Stimmenanteil ist die Gemeinderegierung ausgestattet, auf einer Skala von 1-10 (kaufmännisch gerundet 50%-100%)? (1=50%, 2 =55%, 3=60%, 4=65%, 5=70%, 6=75%, 7=80%, 8=85%, 9=95%, 10=100%)?</w:t>
            </w:r>
          </w:p>
          <w:p w14:paraId="4862756B" w14:textId="77777777" w:rsidR="007268AF" w:rsidRPr="00F245E6" w:rsidRDefault="007268AF">
            <w:pPr>
              <w:rPr>
                <w:rFonts w:cs="Calibri Light"/>
              </w:rPr>
            </w:pPr>
            <w:r w:rsidRPr="00F245E6">
              <w:rPr>
                <w:rFonts w:cs="Calibri Light"/>
              </w:rPr>
              <w:t>(1-3 = 1 Punkt, 4-6 = 2 Punkte, 7-8 = 3 Punkte, 9-10 = 4 Punkte)</w:t>
            </w:r>
          </w:p>
        </w:tc>
        <w:tc>
          <w:tcPr>
            <w:tcW w:w="736" w:type="dxa"/>
            <w:vMerge w:val="restart"/>
            <w:tcBorders>
              <w:top w:val="single" w:sz="4" w:space="0" w:color="auto"/>
              <w:left w:val="single" w:sz="4" w:space="0" w:color="auto"/>
              <w:right w:val="single" w:sz="4" w:space="0" w:color="auto"/>
            </w:tcBorders>
            <w:hideMark/>
          </w:tcPr>
          <w:p w14:paraId="043F6AC2" w14:textId="77777777" w:rsidR="007268AF" w:rsidRPr="00F245E6" w:rsidRDefault="007268AF">
            <w:pPr>
              <w:rPr>
                <w:rFonts w:cs="Calibri Light"/>
              </w:rPr>
            </w:pPr>
            <w:r w:rsidRPr="00F245E6">
              <w:rPr>
                <w:rFonts w:cs="Calibri Light"/>
              </w:rPr>
              <w:t>mögl.</w:t>
            </w:r>
          </w:p>
          <w:p w14:paraId="0FEF42A3" w14:textId="77777777" w:rsidR="007268AF" w:rsidRPr="00F245E6" w:rsidRDefault="007268AF">
            <w:pPr>
              <w:jc w:val="center"/>
              <w:rPr>
                <w:rFonts w:cs="Calibri Light"/>
                <w:b/>
              </w:rPr>
            </w:pPr>
            <w:r w:rsidRPr="00F245E6">
              <w:rPr>
                <w:rFonts w:cs="Calibri Light"/>
                <w:b/>
              </w:rPr>
              <w:t>4 (K)</w:t>
            </w:r>
          </w:p>
        </w:tc>
        <w:tc>
          <w:tcPr>
            <w:tcW w:w="737" w:type="dxa"/>
            <w:vMerge w:val="restart"/>
            <w:tcBorders>
              <w:top w:val="single" w:sz="4" w:space="0" w:color="auto"/>
              <w:left w:val="single" w:sz="4" w:space="0" w:color="auto"/>
              <w:bottom w:val="single" w:sz="4" w:space="0" w:color="auto"/>
              <w:right w:val="single" w:sz="4" w:space="0" w:color="auto"/>
            </w:tcBorders>
          </w:tcPr>
          <w:p w14:paraId="68DC167E" w14:textId="77777777" w:rsidR="007268AF" w:rsidRPr="00F245E6" w:rsidRDefault="007268AF">
            <w:pPr>
              <w:rPr>
                <w:rFonts w:cs="Calibri Light"/>
              </w:rPr>
            </w:pPr>
            <w:r w:rsidRPr="00F245E6">
              <w:rPr>
                <w:rFonts w:cs="Calibri Light"/>
              </w:rPr>
              <w:t>tats.</w:t>
            </w:r>
          </w:p>
          <w:p w14:paraId="5E57D137" w14:textId="77777777" w:rsidR="007268AF" w:rsidRPr="00F245E6" w:rsidRDefault="007268AF">
            <w:pPr>
              <w:jc w:val="center"/>
              <w:rPr>
                <w:rFonts w:cs="Calibri Light"/>
                <w:b/>
              </w:rPr>
            </w:pPr>
          </w:p>
        </w:tc>
      </w:tr>
      <w:tr w:rsidR="007268AF" w:rsidRPr="00F245E6" w14:paraId="264D293C" w14:textId="77777777" w:rsidTr="001837A7">
        <w:tc>
          <w:tcPr>
            <w:tcW w:w="988" w:type="dxa"/>
            <w:tcBorders>
              <w:top w:val="single" w:sz="4" w:space="0" w:color="auto"/>
              <w:left w:val="single" w:sz="4" w:space="0" w:color="auto"/>
              <w:bottom w:val="single" w:sz="4" w:space="0" w:color="auto"/>
              <w:right w:val="single" w:sz="4" w:space="0" w:color="auto"/>
            </w:tcBorders>
          </w:tcPr>
          <w:p w14:paraId="6A857DB3" w14:textId="77777777" w:rsidR="007268AF" w:rsidRPr="00F245E6" w:rsidRDefault="007268AF">
            <w:pPr>
              <w:rPr>
                <w:rFonts w:cs="Calibri Light"/>
                <w:color w:val="C00000"/>
              </w:rPr>
            </w:pPr>
          </w:p>
        </w:tc>
        <w:tc>
          <w:tcPr>
            <w:tcW w:w="6826" w:type="dxa"/>
            <w:tcBorders>
              <w:right w:val="single" w:sz="4" w:space="0" w:color="auto"/>
            </w:tcBorders>
            <w:vAlign w:val="center"/>
            <w:hideMark/>
          </w:tcPr>
          <w:p w14:paraId="1E34338A" w14:textId="77777777" w:rsidR="007268AF" w:rsidRPr="00F245E6" w:rsidRDefault="007268AF">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3AA041B" w14:textId="77777777" w:rsidR="007268AF" w:rsidRPr="00F245E6" w:rsidRDefault="007268AF">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C6C6AE2" w14:textId="77777777" w:rsidR="007268AF" w:rsidRPr="00F245E6" w:rsidRDefault="007268AF">
            <w:pPr>
              <w:rPr>
                <w:rFonts w:cs="Calibri Light"/>
                <w:b/>
              </w:rPr>
            </w:pPr>
          </w:p>
        </w:tc>
      </w:tr>
    </w:tbl>
    <w:p w14:paraId="7933A10F"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9"/>
        <w:gridCol w:w="740"/>
        <w:gridCol w:w="740"/>
      </w:tblGrid>
      <w:tr w:rsidR="007268AF" w:rsidRPr="00F245E6" w14:paraId="45D784A7"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4CB6BA7A" w14:textId="77777777" w:rsidR="007268AF" w:rsidRPr="00F245E6" w:rsidRDefault="007268AF">
            <w:pPr>
              <w:rPr>
                <w:rFonts w:cs="Calibri Light"/>
              </w:rPr>
            </w:pPr>
            <w:r w:rsidRPr="00F245E6">
              <w:rPr>
                <w:rFonts w:cs="Calibri Light"/>
              </w:rPr>
              <w:t>A.2.4.c</w:t>
            </w:r>
          </w:p>
        </w:tc>
        <w:tc>
          <w:tcPr>
            <w:tcW w:w="6819" w:type="dxa"/>
            <w:tcBorders>
              <w:top w:val="single" w:sz="4" w:space="0" w:color="auto"/>
              <w:left w:val="single" w:sz="4" w:space="0" w:color="auto"/>
              <w:bottom w:val="single" w:sz="4" w:space="0" w:color="auto"/>
              <w:right w:val="single" w:sz="4" w:space="0" w:color="auto"/>
            </w:tcBorders>
            <w:hideMark/>
          </w:tcPr>
          <w:p w14:paraId="191CC83E" w14:textId="77777777" w:rsidR="007268AF" w:rsidRPr="00F245E6" w:rsidRDefault="007268AF">
            <w:pPr>
              <w:rPr>
                <w:rFonts w:cs="Calibri Light"/>
              </w:rPr>
            </w:pPr>
            <w:r w:rsidRPr="00F245E6">
              <w:rPr>
                <w:rFonts w:cs="Calibri Light"/>
              </w:rPr>
              <w:t>Ist der Bürgermeister durch mindestens 5 Sprechstunden je Woche oder durch Bürgerkontakte auf der Straße gut erreichbar?</w:t>
            </w:r>
          </w:p>
          <w:p w14:paraId="003AB7E9" w14:textId="77777777" w:rsidR="007268AF" w:rsidRPr="00F245E6" w:rsidRDefault="007268AF">
            <w:pPr>
              <w:rPr>
                <w:rFonts w:cs="Calibri Light"/>
              </w:rPr>
            </w:pPr>
            <w:r w:rsidRPr="00F245E6">
              <w:rPr>
                <w:rFonts w:cs="Calibri Light"/>
              </w:rPr>
              <w:t>(Ja = 4 Punkte)</w:t>
            </w:r>
          </w:p>
        </w:tc>
        <w:tc>
          <w:tcPr>
            <w:tcW w:w="740" w:type="dxa"/>
            <w:vMerge w:val="restart"/>
            <w:tcBorders>
              <w:top w:val="single" w:sz="4" w:space="0" w:color="auto"/>
              <w:left w:val="single" w:sz="4" w:space="0" w:color="auto"/>
              <w:right w:val="single" w:sz="4" w:space="0" w:color="auto"/>
            </w:tcBorders>
            <w:hideMark/>
          </w:tcPr>
          <w:p w14:paraId="67AE20C3" w14:textId="77777777" w:rsidR="007268AF" w:rsidRPr="00F245E6" w:rsidRDefault="007268AF">
            <w:pPr>
              <w:rPr>
                <w:rFonts w:cs="Calibri Light"/>
              </w:rPr>
            </w:pPr>
            <w:r w:rsidRPr="00F245E6">
              <w:rPr>
                <w:rFonts w:cs="Calibri Light"/>
              </w:rPr>
              <w:t>mögl.</w:t>
            </w:r>
          </w:p>
          <w:p w14:paraId="1E2BBEBF" w14:textId="77777777" w:rsidR="007268AF" w:rsidRPr="00F245E6" w:rsidRDefault="007268AF">
            <w:pPr>
              <w:jc w:val="center"/>
              <w:rPr>
                <w:rFonts w:cs="Calibri Light"/>
                <w:b/>
              </w:rPr>
            </w:pPr>
            <w:r w:rsidRPr="00F245E6">
              <w:rPr>
                <w:rFonts w:cs="Calibri Light"/>
                <w:b/>
              </w:rPr>
              <w:t>4 (K)</w:t>
            </w:r>
          </w:p>
        </w:tc>
        <w:tc>
          <w:tcPr>
            <w:tcW w:w="740" w:type="dxa"/>
            <w:vMerge w:val="restart"/>
            <w:tcBorders>
              <w:top w:val="single" w:sz="4" w:space="0" w:color="auto"/>
              <w:left w:val="single" w:sz="4" w:space="0" w:color="auto"/>
              <w:bottom w:val="single" w:sz="4" w:space="0" w:color="auto"/>
              <w:right w:val="single" w:sz="4" w:space="0" w:color="auto"/>
            </w:tcBorders>
          </w:tcPr>
          <w:p w14:paraId="0F416873" w14:textId="77777777" w:rsidR="007268AF" w:rsidRPr="00F245E6" w:rsidRDefault="007268AF">
            <w:pPr>
              <w:rPr>
                <w:rFonts w:cs="Calibri Light"/>
              </w:rPr>
            </w:pPr>
            <w:r w:rsidRPr="00F245E6">
              <w:rPr>
                <w:rFonts w:cs="Calibri Light"/>
              </w:rPr>
              <w:t>tats.</w:t>
            </w:r>
          </w:p>
          <w:p w14:paraId="5B50CD0E" w14:textId="77777777" w:rsidR="007268AF" w:rsidRPr="00F245E6" w:rsidRDefault="007268AF">
            <w:pPr>
              <w:jc w:val="center"/>
              <w:rPr>
                <w:rFonts w:cs="Calibri Light"/>
                <w:b/>
              </w:rPr>
            </w:pPr>
          </w:p>
        </w:tc>
      </w:tr>
      <w:tr w:rsidR="007268AF" w:rsidRPr="00F245E6" w14:paraId="033B946F" w14:textId="77777777" w:rsidTr="001837A7">
        <w:tc>
          <w:tcPr>
            <w:tcW w:w="988" w:type="dxa"/>
            <w:tcBorders>
              <w:top w:val="single" w:sz="4" w:space="0" w:color="auto"/>
              <w:left w:val="single" w:sz="4" w:space="0" w:color="auto"/>
              <w:bottom w:val="single" w:sz="4" w:space="0" w:color="auto"/>
              <w:right w:val="single" w:sz="4" w:space="0" w:color="auto"/>
            </w:tcBorders>
          </w:tcPr>
          <w:p w14:paraId="7808CA17" w14:textId="77777777" w:rsidR="007268AF" w:rsidRPr="00F245E6" w:rsidRDefault="007268AF">
            <w:pPr>
              <w:rPr>
                <w:rFonts w:cs="Calibri Light"/>
                <w:color w:val="C00000"/>
              </w:rPr>
            </w:pPr>
          </w:p>
        </w:tc>
        <w:tc>
          <w:tcPr>
            <w:tcW w:w="6819" w:type="dxa"/>
            <w:tcBorders>
              <w:right w:val="single" w:sz="4" w:space="0" w:color="auto"/>
            </w:tcBorders>
            <w:vAlign w:val="center"/>
            <w:hideMark/>
          </w:tcPr>
          <w:p w14:paraId="043DC2E1" w14:textId="77777777" w:rsidR="007268AF" w:rsidRPr="00F245E6" w:rsidRDefault="007268AF">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5069E237" w14:textId="77777777" w:rsidR="007268AF" w:rsidRPr="00F245E6" w:rsidRDefault="007268AF">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91845D4" w14:textId="77777777" w:rsidR="007268AF" w:rsidRPr="00F245E6" w:rsidRDefault="007268AF">
            <w:pPr>
              <w:rPr>
                <w:rFonts w:cs="Calibri Light"/>
                <w:b/>
              </w:rPr>
            </w:pPr>
          </w:p>
        </w:tc>
      </w:tr>
    </w:tbl>
    <w:p w14:paraId="1FBA2591"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7268AF" w:rsidRPr="00F245E6" w14:paraId="3DFA5407" w14:textId="77777777" w:rsidTr="001837A7">
        <w:tc>
          <w:tcPr>
            <w:tcW w:w="988" w:type="dxa"/>
            <w:tcBorders>
              <w:top w:val="single" w:sz="4" w:space="0" w:color="auto"/>
              <w:left w:val="single" w:sz="4" w:space="0" w:color="auto"/>
              <w:bottom w:val="single" w:sz="4" w:space="0" w:color="auto"/>
              <w:right w:val="single" w:sz="4" w:space="0" w:color="auto"/>
            </w:tcBorders>
            <w:hideMark/>
          </w:tcPr>
          <w:p w14:paraId="433FEAD8" w14:textId="77777777" w:rsidR="007268AF" w:rsidRPr="00F245E6" w:rsidRDefault="007268AF">
            <w:pPr>
              <w:rPr>
                <w:rFonts w:cs="Calibri Light"/>
              </w:rPr>
            </w:pPr>
            <w:r w:rsidRPr="00F245E6">
              <w:rPr>
                <w:rFonts w:cs="Calibri Light"/>
              </w:rPr>
              <w:t>A.2.4.d</w:t>
            </w:r>
          </w:p>
        </w:tc>
        <w:tc>
          <w:tcPr>
            <w:tcW w:w="6826" w:type="dxa"/>
            <w:tcBorders>
              <w:top w:val="single" w:sz="4" w:space="0" w:color="auto"/>
              <w:left w:val="single" w:sz="4" w:space="0" w:color="auto"/>
              <w:bottom w:val="single" w:sz="4" w:space="0" w:color="auto"/>
              <w:right w:val="single" w:sz="4" w:space="0" w:color="auto"/>
            </w:tcBorders>
            <w:hideMark/>
          </w:tcPr>
          <w:p w14:paraId="06212FAC" w14:textId="4069436C" w:rsidR="007268AF" w:rsidRPr="00F245E6" w:rsidRDefault="007268AF">
            <w:pPr>
              <w:rPr>
                <w:rFonts w:cs="Calibri Light"/>
              </w:rPr>
            </w:pPr>
            <w:r w:rsidRPr="00F245E6">
              <w:rPr>
                <w:rFonts w:cs="Calibri Light"/>
              </w:rPr>
              <w:t>Welche vertrauensbildende</w:t>
            </w:r>
            <w:r w:rsidR="002F7F3E">
              <w:rPr>
                <w:rFonts w:cs="Calibri Light"/>
              </w:rPr>
              <w:t>n</w:t>
            </w:r>
            <w:r w:rsidRPr="00F245E6">
              <w:rPr>
                <w:rFonts w:cs="Calibri Light"/>
              </w:rPr>
              <w:t xml:space="preserve"> Maßnahmen setzt die Gemeinde im Umgang mit dem Bürger? (3 Beispiele)</w:t>
            </w:r>
          </w:p>
          <w:p w14:paraId="422E8CBC" w14:textId="77777777" w:rsidR="007268AF" w:rsidRPr="00F245E6" w:rsidRDefault="007268AF">
            <w:pPr>
              <w:rPr>
                <w:rFonts w:cs="Calibri Light"/>
              </w:rPr>
            </w:pPr>
            <w:r w:rsidRPr="00F245E6">
              <w:rPr>
                <w:rFonts w:cs="Calibri Light"/>
              </w:rPr>
              <w:t>(1 Bsp. = 1 Punkt, 3 Bsp. = 2 Punkte)</w:t>
            </w:r>
          </w:p>
        </w:tc>
        <w:tc>
          <w:tcPr>
            <w:tcW w:w="736" w:type="dxa"/>
            <w:vMerge w:val="restart"/>
            <w:tcBorders>
              <w:top w:val="single" w:sz="4" w:space="0" w:color="auto"/>
              <w:left w:val="single" w:sz="4" w:space="0" w:color="auto"/>
              <w:right w:val="single" w:sz="4" w:space="0" w:color="auto"/>
            </w:tcBorders>
            <w:hideMark/>
          </w:tcPr>
          <w:p w14:paraId="0ED9EB6E" w14:textId="77777777" w:rsidR="007268AF" w:rsidRPr="00F245E6" w:rsidRDefault="007268AF">
            <w:pPr>
              <w:rPr>
                <w:rFonts w:cs="Calibri Light"/>
              </w:rPr>
            </w:pPr>
            <w:r w:rsidRPr="00F245E6">
              <w:rPr>
                <w:rFonts w:cs="Calibri Light"/>
              </w:rPr>
              <w:t>mögl.</w:t>
            </w:r>
          </w:p>
          <w:p w14:paraId="59299A59" w14:textId="77777777" w:rsidR="007268AF" w:rsidRPr="00F245E6" w:rsidRDefault="007268AF">
            <w:pPr>
              <w:jc w:val="center"/>
              <w:rPr>
                <w:rFonts w:cs="Calibri Light"/>
                <w:b/>
              </w:rPr>
            </w:pPr>
            <w:r w:rsidRPr="00F245E6">
              <w:rPr>
                <w:rFonts w:cs="Calibri Light"/>
                <w:b/>
              </w:rPr>
              <w:t>2 (K)</w:t>
            </w:r>
          </w:p>
        </w:tc>
        <w:tc>
          <w:tcPr>
            <w:tcW w:w="737" w:type="dxa"/>
            <w:vMerge w:val="restart"/>
            <w:tcBorders>
              <w:top w:val="single" w:sz="4" w:space="0" w:color="auto"/>
              <w:left w:val="single" w:sz="4" w:space="0" w:color="auto"/>
              <w:bottom w:val="single" w:sz="4" w:space="0" w:color="auto"/>
              <w:right w:val="single" w:sz="4" w:space="0" w:color="auto"/>
            </w:tcBorders>
          </w:tcPr>
          <w:p w14:paraId="2C133BCC" w14:textId="77777777" w:rsidR="007268AF" w:rsidRPr="00F245E6" w:rsidRDefault="007268AF">
            <w:pPr>
              <w:rPr>
                <w:rFonts w:cs="Calibri Light"/>
              </w:rPr>
            </w:pPr>
            <w:r w:rsidRPr="00F245E6">
              <w:rPr>
                <w:rFonts w:cs="Calibri Light"/>
              </w:rPr>
              <w:t>tats.</w:t>
            </w:r>
          </w:p>
          <w:p w14:paraId="78E9D76C" w14:textId="77777777" w:rsidR="007268AF" w:rsidRPr="00F245E6" w:rsidRDefault="007268AF">
            <w:pPr>
              <w:jc w:val="center"/>
              <w:rPr>
                <w:rFonts w:cs="Calibri Light"/>
                <w:b/>
              </w:rPr>
            </w:pPr>
          </w:p>
        </w:tc>
      </w:tr>
      <w:tr w:rsidR="007268AF" w:rsidRPr="00F245E6" w14:paraId="4E9F6A16" w14:textId="77777777" w:rsidTr="001837A7">
        <w:tc>
          <w:tcPr>
            <w:tcW w:w="988" w:type="dxa"/>
            <w:tcBorders>
              <w:top w:val="single" w:sz="4" w:space="0" w:color="auto"/>
              <w:left w:val="single" w:sz="4" w:space="0" w:color="auto"/>
              <w:bottom w:val="single" w:sz="4" w:space="0" w:color="auto"/>
              <w:right w:val="single" w:sz="4" w:space="0" w:color="auto"/>
            </w:tcBorders>
          </w:tcPr>
          <w:p w14:paraId="47766BE1" w14:textId="77777777" w:rsidR="007268AF" w:rsidRPr="00F245E6" w:rsidRDefault="007268AF">
            <w:pPr>
              <w:rPr>
                <w:rFonts w:cs="Calibri Light"/>
                <w:color w:val="C00000"/>
              </w:rPr>
            </w:pPr>
          </w:p>
        </w:tc>
        <w:tc>
          <w:tcPr>
            <w:tcW w:w="6826" w:type="dxa"/>
            <w:tcBorders>
              <w:right w:val="single" w:sz="4" w:space="0" w:color="auto"/>
            </w:tcBorders>
            <w:vAlign w:val="center"/>
            <w:hideMark/>
          </w:tcPr>
          <w:p w14:paraId="251580B0" w14:textId="77777777" w:rsidR="007268AF" w:rsidRPr="00F245E6" w:rsidRDefault="007268AF">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44F6B3A2" w14:textId="77777777" w:rsidR="007268AF" w:rsidRPr="00F245E6" w:rsidRDefault="007268AF">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47562392" w14:textId="77777777" w:rsidR="007268AF" w:rsidRPr="00F245E6" w:rsidRDefault="007268AF">
            <w:pPr>
              <w:rPr>
                <w:rFonts w:cs="Calibri Light"/>
                <w:b/>
              </w:rPr>
            </w:pPr>
          </w:p>
        </w:tc>
      </w:tr>
    </w:tbl>
    <w:p w14:paraId="54B5A3DC" w14:textId="77777777" w:rsidR="00D94C7A" w:rsidRPr="00F245E6" w:rsidRDefault="00D94C7A" w:rsidP="00D94C7A">
      <w:pPr>
        <w:rPr>
          <w:rFonts w:cs="Calibri Light"/>
          <w:lang w:val="de-DE"/>
        </w:rPr>
      </w:pPr>
    </w:p>
    <w:tbl>
      <w:tblPr>
        <w:tblStyle w:val="Tabellenraster"/>
        <w:tblW w:w="9287" w:type="dxa"/>
        <w:tblInd w:w="0" w:type="dxa"/>
        <w:tblBorders>
          <w:insideH w:val="none" w:sz="0" w:space="0" w:color="auto"/>
          <w:insideV w:val="none" w:sz="0" w:space="0" w:color="auto"/>
        </w:tblBorders>
        <w:tblLook w:val="04A0" w:firstRow="1" w:lastRow="0" w:firstColumn="1" w:lastColumn="0" w:noHBand="0" w:noVBand="1"/>
      </w:tblPr>
      <w:tblGrid>
        <w:gridCol w:w="988"/>
        <w:gridCol w:w="6816"/>
        <w:gridCol w:w="741"/>
        <w:gridCol w:w="742"/>
      </w:tblGrid>
      <w:tr w:rsidR="007268AF" w:rsidRPr="00F245E6" w14:paraId="0D76B2C4" w14:textId="77777777" w:rsidTr="001837A7">
        <w:tc>
          <w:tcPr>
            <w:tcW w:w="988" w:type="dxa"/>
            <w:tcBorders>
              <w:top w:val="single" w:sz="4" w:space="0" w:color="auto"/>
              <w:left w:val="single" w:sz="4" w:space="0" w:color="auto"/>
              <w:bottom w:val="nil"/>
              <w:right w:val="single" w:sz="4" w:space="0" w:color="auto"/>
            </w:tcBorders>
            <w:hideMark/>
          </w:tcPr>
          <w:p w14:paraId="575C0EE7" w14:textId="77777777" w:rsidR="007268AF" w:rsidRPr="00F245E6" w:rsidRDefault="007268AF">
            <w:pPr>
              <w:rPr>
                <w:rFonts w:cs="Calibri Light"/>
              </w:rPr>
            </w:pPr>
            <w:r w:rsidRPr="00F245E6">
              <w:rPr>
                <w:rFonts w:cs="Calibri Light"/>
              </w:rPr>
              <w:t>A.2.4.e</w:t>
            </w:r>
          </w:p>
        </w:tc>
        <w:tc>
          <w:tcPr>
            <w:tcW w:w="6816" w:type="dxa"/>
            <w:tcBorders>
              <w:top w:val="single" w:sz="4" w:space="0" w:color="auto"/>
              <w:left w:val="single" w:sz="4" w:space="0" w:color="auto"/>
              <w:bottom w:val="single" w:sz="4" w:space="0" w:color="auto"/>
              <w:right w:val="single" w:sz="4" w:space="0" w:color="auto"/>
            </w:tcBorders>
            <w:hideMark/>
          </w:tcPr>
          <w:p w14:paraId="01B4A7E9" w14:textId="77777777" w:rsidR="007268AF" w:rsidRPr="00F245E6" w:rsidRDefault="007268AF">
            <w:pPr>
              <w:rPr>
                <w:rFonts w:cs="Calibri Light"/>
              </w:rPr>
            </w:pPr>
            <w:r w:rsidRPr="00F245E6">
              <w:rPr>
                <w:rFonts w:cs="Calibri Light"/>
              </w:rPr>
              <w:t>Wie transparent ist die Gemeinde für die Bürger anhand der Skala 1-10 (wenig-voll transparent)? (3 Beispiele)</w:t>
            </w:r>
          </w:p>
          <w:p w14:paraId="0A9A5004" w14:textId="77777777" w:rsidR="007268AF" w:rsidRPr="00F245E6" w:rsidRDefault="007268AF">
            <w:pPr>
              <w:rPr>
                <w:rFonts w:cs="Calibri Light"/>
              </w:rPr>
            </w:pPr>
            <w:r w:rsidRPr="00F245E6">
              <w:rPr>
                <w:rFonts w:cs="Calibri Light"/>
              </w:rPr>
              <w:t>(2-6 = 1 Punkt, 7-10 = 2 Punkte)</w:t>
            </w:r>
          </w:p>
        </w:tc>
        <w:tc>
          <w:tcPr>
            <w:tcW w:w="741" w:type="dxa"/>
            <w:vMerge w:val="restart"/>
            <w:tcBorders>
              <w:top w:val="single" w:sz="4" w:space="0" w:color="auto"/>
              <w:left w:val="single" w:sz="4" w:space="0" w:color="auto"/>
              <w:right w:val="single" w:sz="4" w:space="0" w:color="auto"/>
            </w:tcBorders>
            <w:hideMark/>
          </w:tcPr>
          <w:p w14:paraId="5CFC7009" w14:textId="77777777" w:rsidR="007268AF" w:rsidRPr="00F245E6" w:rsidRDefault="007268AF">
            <w:pPr>
              <w:rPr>
                <w:rFonts w:cs="Calibri Light"/>
              </w:rPr>
            </w:pPr>
            <w:r w:rsidRPr="00F245E6">
              <w:rPr>
                <w:rFonts w:cs="Calibri Light"/>
              </w:rPr>
              <w:t>mögl.</w:t>
            </w:r>
          </w:p>
          <w:p w14:paraId="5B62FE26" w14:textId="77777777" w:rsidR="007268AF" w:rsidRPr="00F245E6" w:rsidRDefault="007268AF">
            <w:pPr>
              <w:jc w:val="center"/>
              <w:rPr>
                <w:rFonts w:cs="Calibri Light"/>
                <w:b/>
              </w:rPr>
            </w:pPr>
            <w:r w:rsidRPr="00F245E6">
              <w:rPr>
                <w:rFonts w:cs="Calibri Light"/>
                <w:b/>
              </w:rPr>
              <w:t>2 (K)</w:t>
            </w:r>
          </w:p>
        </w:tc>
        <w:tc>
          <w:tcPr>
            <w:tcW w:w="742" w:type="dxa"/>
            <w:vMerge w:val="restart"/>
            <w:tcBorders>
              <w:top w:val="single" w:sz="4" w:space="0" w:color="auto"/>
              <w:left w:val="single" w:sz="4" w:space="0" w:color="auto"/>
              <w:bottom w:val="single" w:sz="4" w:space="0" w:color="auto"/>
              <w:right w:val="single" w:sz="4" w:space="0" w:color="auto"/>
            </w:tcBorders>
          </w:tcPr>
          <w:p w14:paraId="7FBCD024" w14:textId="77777777" w:rsidR="007268AF" w:rsidRPr="00F245E6" w:rsidRDefault="007268AF">
            <w:pPr>
              <w:rPr>
                <w:rFonts w:cs="Calibri Light"/>
              </w:rPr>
            </w:pPr>
            <w:r w:rsidRPr="00F245E6">
              <w:rPr>
                <w:rFonts w:cs="Calibri Light"/>
              </w:rPr>
              <w:t>tats.</w:t>
            </w:r>
          </w:p>
          <w:p w14:paraId="0989FB34" w14:textId="77777777" w:rsidR="007268AF" w:rsidRPr="00F245E6" w:rsidRDefault="007268AF">
            <w:pPr>
              <w:jc w:val="center"/>
              <w:rPr>
                <w:rFonts w:cs="Calibri Light"/>
                <w:b/>
              </w:rPr>
            </w:pPr>
          </w:p>
        </w:tc>
      </w:tr>
      <w:tr w:rsidR="007268AF" w:rsidRPr="00F245E6" w14:paraId="0C324E4C" w14:textId="77777777" w:rsidTr="001837A7">
        <w:tc>
          <w:tcPr>
            <w:tcW w:w="988" w:type="dxa"/>
            <w:tcBorders>
              <w:top w:val="single" w:sz="4" w:space="0" w:color="auto"/>
              <w:left w:val="single" w:sz="4" w:space="0" w:color="auto"/>
              <w:bottom w:val="single" w:sz="4" w:space="0" w:color="auto"/>
              <w:right w:val="single" w:sz="4" w:space="0" w:color="auto"/>
            </w:tcBorders>
          </w:tcPr>
          <w:p w14:paraId="1DB4B783" w14:textId="77777777" w:rsidR="007268AF" w:rsidRPr="00F245E6" w:rsidRDefault="007268AF">
            <w:pPr>
              <w:rPr>
                <w:rFonts w:cs="Calibri Light"/>
                <w:b/>
                <w:color w:val="C00000"/>
              </w:rPr>
            </w:pPr>
          </w:p>
        </w:tc>
        <w:tc>
          <w:tcPr>
            <w:tcW w:w="6816" w:type="dxa"/>
            <w:tcBorders>
              <w:right w:val="single" w:sz="4" w:space="0" w:color="auto"/>
            </w:tcBorders>
            <w:vAlign w:val="center"/>
            <w:hideMark/>
          </w:tcPr>
          <w:p w14:paraId="38F0D9CF" w14:textId="77777777" w:rsidR="007268AF" w:rsidRPr="00F245E6" w:rsidRDefault="007268AF">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0AE09D0A" w14:textId="77777777" w:rsidR="007268AF" w:rsidRPr="00F245E6" w:rsidRDefault="007268AF">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65F53D01" w14:textId="77777777" w:rsidR="007268AF" w:rsidRPr="00F245E6" w:rsidRDefault="007268AF">
            <w:pPr>
              <w:rPr>
                <w:rFonts w:cs="Calibri Light"/>
                <w:b/>
              </w:rPr>
            </w:pPr>
          </w:p>
        </w:tc>
      </w:tr>
    </w:tbl>
    <w:p w14:paraId="00F2618D" w14:textId="77777777" w:rsidR="00D94C7A" w:rsidRPr="00F245E6" w:rsidRDefault="00D94C7A" w:rsidP="00D94C7A">
      <w:pPr>
        <w:rPr>
          <w:rFonts w:cs="Calibri Light"/>
          <w:lang w:val="de-DE"/>
        </w:rPr>
      </w:pPr>
    </w:p>
    <w:tbl>
      <w:tblPr>
        <w:tblStyle w:val="Tabellenraster"/>
        <w:tblW w:w="9287" w:type="dxa"/>
        <w:tblInd w:w="0" w:type="dxa"/>
        <w:tblBorders>
          <w:insideH w:val="none" w:sz="0" w:space="0" w:color="auto"/>
          <w:insideV w:val="none" w:sz="0" w:space="0" w:color="auto"/>
        </w:tblBorders>
        <w:tblLook w:val="04A0" w:firstRow="1" w:lastRow="0" w:firstColumn="1" w:lastColumn="0" w:noHBand="0" w:noVBand="1"/>
      </w:tblPr>
      <w:tblGrid>
        <w:gridCol w:w="988"/>
        <w:gridCol w:w="6821"/>
        <w:gridCol w:w="739"/>
        <w:gridCol w:w="739"/>
      </w:tblGrid>
      <w:tr w:rsidR="007268AF" w:rsidRPr="00F245E6" w14:paraId="573A34E4" w14:textId="77777777" w:rsidTr="001837A7">
        <w:tc>
          <w:tcPr>
            <w:tcW w:w="988" w:type="dxa"/>
            <w:tcBorders>
              <w:top w:val="single" w:sz="4" w:space="0" w:color="auto"/>
              <w:left w:val="single" w:sz="4" w:space="0" w:color="auto"/>
              <w:bottom w:val="nil"/>
              <w:right w:val="single" w:sz="4" w:space="0" w:color="auto"/>
            </w:tcBorders>
            <w:hideMark/>
          </w:tcPr>
          <w:p w14:paraId="6D950A94" w14:textId="77777777" w:rsidR="007268AF" w:rsidRPr="00F245E6" w:rsidRDefault="007268AF">
            <w:pPr>
              <w:rPr>
                <w:rFonts w:cs="Calibri Light"/>
              </w:rPr>
            </w:pPr>
            <w:r w:rsidRPr="00F245E6">
              <w:rPr>
                <w:rFonts w:cs="Calibri Light"/>
              </w:rPr>
              <w:t>A.2.4.f</w:t>
            </w:r>
          </w:p>
        </w:tc>
        <w:tc>
          <w:tcPr>
            <w:tcW w:w="6821" w:type="dxa"/>
            <w:tcBorders>
              <w:top w:val="single" w:sz="4" w:space="0" w:color="auto"/>
              <w:left w:val="single" w:sz="4" w:space="0" w:color="auto"/>
              <w:bottom w:val="single" w:sz="4" w:space="0" w:color="auto"/>
              <w:right w:val="single" w:sz="4" w:space="0" w:color="auto"/>
            </w:tcBorders>
            <w:hideMark/>
          </w:tcPr>
          <w:p w14:paraId="09C3BDFD" w14:textId="77777777" w:rsidR="007268AF" w:rsidRPr="00F245E6" w:rsidRDefault="007268AF">
            <w:pPr>
              <w:rPr>
                <w:rFonts w:cs="Calibri Light"/>
              </w:rPr>
            </w:pPr>
            <w:r w:rsidRPr="00F245E6">
              <w:rPr>
                <w:rFonts w:cs="Calibri Light"/>
              </w:rPr>
              <w:t>Wie hoch schätzt die Gemeinde die Durchsetzbarkeit ihrer Planungen bei den Bürgern und Unternehmen anhand der Skala 1-10 (wenig-voll) ein?</w:t>
            </w:r>
          </w:p>
          <w:p w14:paraId="355C596B" w14:textId="77777777" w:rsidR="007268AF" w:rsidRPr="00F245E6" w:rsidRDefault="007268AF">
            <w:pPr>
              <w:rPr>
                <w:rFonts w:cs="Calibri Light"/>
              </w:rPr>
            </w:pPr>
            <w:r w:rsidRPr="00F245E6">
              <w:rPr>
                <w:rFonts w:cs="Calibri Light"/>
              </w:rPr>
              <w:t>(1-5 = 0 Punkte, 6-10 = 2 Punkte)</w:t>
            </w:r>
          </w:p>
        </w:tc>
        <w:tc>
          <w:tcPr>
            <w:tcW w:w="739" w:type="dxa"/>
            <w:vMerge w:val="restart"/>
            <w:tcBorders>
              <w:top w:val="single" w:sz="4" w:space="0" w:color="auto"/>
              <w:left w:val="single" w:sz="4" w:space="0" w:color="auto"/>
              <w:right w:val="single" w:sz="4" w:space="0" w:color="auto"/>
            </w:tcBorders>
            <w:hideMark/>
          </w:tcPr>
          <w:p w14:paraId="32DF34CA" w14:textId="77777777" w:rsidR="007268AF" w:rsidRPr="00F245E6" w:rsidRDefault="007268AF">
            <w:pPr>
              <w:rPr>
                <w:rFonts w:cs="Calibri Light"/>
              </w:rPr>
            </w:pPr>
            <w:r w:rsidRPr="00F245E6">
              <w:rPr>
                <w:rFonts w:cs="Calibri Light"/>
              </w:rPr>
              <w:t>mögl.</w:t>
            </w:r>
          </w:p>
          <w:p w14:paraId="37F8F7D5" w14:textId="77777777" w:rsidR="007268AF" w:rsidRPr="00F245E6" w:rsidRDefault="007268AF">
            <w:pPr>
              <w:jc w:val="center"/>
              <w:rPr>
                <w:rFonts w:cs="Calibri Light"/>
                <w:b/>
              </w:rPr>
            </w:pPr>
            <w:r w:rsidRPr="00F245E6">
              <w:rPr>
                <w:rFonts w:cs="Calibri Light"/>
                <w:b/>
              </w:rPr>
              <w:t>2 (K)</w:t>
            </w:r>
          </w:p>
        </w:tc>
        <w:tc>
          <w:tcPr>
            <w:tcW w:w="739" w:type="dxa"/>
            <w:vMerge w:val="restart"/>
            <w:tcBorders>
              <w:top w:val="single" w:sz="4" w:space="0" w:color="auto"/>
              <w:left w:val="single" w:sz="4" w:space="0" w:color="auto"/>
              <w:bottom w:val="single" w:sz="4" w:space="0" w:color="auto"/>
              <w:right w:val="single" w:sz="4" w:space="0" w:color="auto"/>
            </w:tcBorders>
          </w:tcPr>
          <w:p w14:paraId="65488709" w14:textId="77777777" w:rsidR="007268AF" w:rsidRPr="00F245E6" w:rsidRDefault="007268AF">
            <w:pPr>
              <w:rPr>
                <w:rFonts w:cs="Calibri Light"/>
              </w:rPr>
            </w:pPr>
            <w:r w:rsidRPr="00F245E6">
              <w:rPr>
                <w:rFonts w:cs="Calibri Light"/>
              </w:rPr>
              <w:t>tats.</w:t>
            </w:r>
          </w:p>
          <w:p w14:paraId="2A714A40" w14:textId="77777777" w:rsidR="007268AF" w:rsidRPr="00F245E6" w:rsidRDefault="007268AF">
            <w:pPr>
              <w:jc w:val="center"/>
              <w:rPr>
                <w:rFonts w:cs="Calibri Light"/>
                <w:b/>
              </w:rPr>
            </w:pPr>
          </w:p>
        </w:tc>
      </w:tr>
      <w:tr w:rsidR="007268AF" w:rsidRPr="00F245E6" w14:paraId="279345EF" w14:textId="77777777" w:rsidTr="001837A7">
        <w:tc>
          <w:tcPr>
            <w:tcW w:w="988" w:type="dxa"/>
            <w:tcBorders>
              <w:top w:val="single" w:sz="4" w:space="0" w:color="auto"/>
              <w:left w:val="single" w:sz="4" w:space="0" w:color="auto"/>
              <w:bottom w:val="single" w:sz="4" w:space="0" w:color="auto"/>
              <w:right w:val="single" w:sz="4" w:space="0" w:color="auto"/>
            </w:tcBorders>
          </w:tcPr>
          <w:p w14:paraId="6F0BFF25" w14:textId="77777777" w:rsidR="007268AF" w:rsidRPr="00F245E6" w:rsidRDefault="007268AF">
            <w:pPr>
              <w:rPr>
                <w:rFonts w:cs="Calibri Light"/>
                <w:color w:val="C00000"/>
              </w:rPr>
            </w:pPr>
          </w:p>
        </w:tc>
        <w:tc>
          <w:tcPr>
            <w:tcW w:w="6821" w:type="dxa"/>
            <w:tcBorders>
              <w:right w:val="single" w:sz="4" w:space="0" w:color="auto"/>
            </w:tcBorders>
            <w:vAlign w:val="center"/>
            <w:hideMark/>
          </w:tcPr>
          <w:p w14:paraId="3A4812FF" w14:textId="77777777" w:rsidR="007268AF" w:rsidRPr="00F245E6" w:rsidRDefault="007268AF">
            <w:pPr>
              <w:rPr>
                <w:rFonts w:cs="Calibri Light"/>
                <w:sz w:val="20"/>
                <w:szCs w:val="20"/>
                <w:lang w:val="de-AT" w:eastAsia="de-AT"/>
              </w:rPr>
            </w:pPr>
          </w:p>
        </w:tc>
        <w:tc>
          <w:tcPr>
            <w:tcW w:w="739" w:type="dxa"/>
            <w:vMerge/>
            <w:tcBorders>
              <w:left w:val="single" w:sz="4" w:space="0" w:color="auto"/>
              <w:right w:val="single" w:sz="4" w:space="0" w:color="auto"/>
            </w:tcBorders>
            <w:vAlign w:val="center"/>
            <w:hideMark/>
          </w:tcPr>
          <w:p w14:paraId="7A0D917B" w14:textId="77777777" w:rsidR="007268AF" w:rsidRPr="00F245E6" w:rsidRDefault="007268AF">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931B82" w14:textId="77777777" w:rsidR="007268AF" w:rsidRPr="00F245E6" w:rsidRDefault="007268AF">
            <w:pPr>
              <w:rPr>
                <w:rFonts w:cs="Calibri Light"/>
                <w:b/>
              </w:rPr>
            </w:pPr>
          </w:p>
        </w:tc>
      </w:tr>
    </w:tbl>
    <w:p w14:paraId="57EEB777" w14:textId="77777777" w:rsidR="00D94C7A" w:rsidRPr="00F245E6" w:rsidRDefault="00D94C7A" w:rsidP="00D94C7A">
      <w:pPr>
        <w:autoSpaceDE w:val="0"/>
        <w:autoSpaceDN w:val="0"/>
        <w:adjustRightInd w:val="0"/>
        <w:rPr>
          <w:rFonts w:cs="Calibri Light"/>
          <w:lang w:val="en-US"/>
        </w:rPr>
      </w:pPr>
    </w:p>
    <w:p w14:paraId="684AC16D" w14:textId="77777777" w:rsidR="00D94C7A" w:rsidRPr="00F245E6" w:rsidRDefault="00D94C7A" w:rsidP="00D94C7A">
      <w:pPr>
        <w:rPr>
          <w:rFonts w:cs="Calibri Light"/>
        </w:rPr>
      </w:pPr>
    </w:p>
    <w:p w14:paraId="16EB4E63" w14:textId="77777777" w:rsidR="00D94C7A" w:rsidRPr="00F245E6" w:rsidRDefault="00D94C7A" w:rsidP="004F723A">
      <w:pPr>
        <w:pBdr>
          <w:top w:val="single" w:sz="4" w:space="1" w:color="auto"/>
          <w:left w:val="single" w:sz="4" w:space="4" w:color="auto"/>
          <w:bottom w:val="single" w:sz="4" w:space="1" w:color="auto"/>
          <w:right w:val="single" w:sz="4" w:space="4" w:color="auto"/>
        </w:pBdr>
        <w:shd w:val="clear" w:color="auto" w:fill="31849B" w:themeFill="accent5" w:themeFillShade="BF"/>
        <w:tabs>
          <w:tab w:val="left" w:pos="426"/>
          <w:tab w:val="left" w:pos="2160"/>
        </w:tabs>
        <w:ind w:left="142" w:right="141"/>
        <w:rPr>
          <w:rFonts w:cs="Calibri Light"/>
          <w:b/>
        </w:rPr>
      </w:pPr>
      <w:r w:rsidRPr="00F245E6">
        <w:rPr>
          <w:rFonts w:cs="Calibri Light"/>
          <w:b/>
        </w:rPr>
        <w:t>B</w:t>
      </w:r>
      <w:r w:rsidRPr="00F245E6">
        <w:rPr>
          <w:rFonts w:cs="Calibri Light"/>
          <w:b/>
        </w:rPr>
        <w:tab/>
        <w:t>Bebauung</w:t>
      </w:r>
    </w:p>
    <w:p w14:paraId="5C2AF2F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245E6" w14:paraId="5CED11F1" w14:textId="77777777" w:rsidTr="001837A7">
        <w:tc>
          <w:tcPr>
            <w:tcW w:w="987" w:type="dxa"/>
          </w:tcPr>
          <w:p w14:paraId="76B901F7" w14:textId="77777777" w:rsidR="007268AF" w:rsidRPr="00F245E6" w:rsidRDefault="007268AF" w:rsidP="00305183">
            <w:pPr>
              <w:rPr>
                <w:rFonts w:cs="Calibri Light"/>
              </w:rPr>
            </w:pPr>
            <w:r w:rsidRPr="00F245E6">
              <w:rPr>
                <w:rFonts w:cs="Calibri Light"/>
              </w:rPr>
              <w:t>B.1.1.a</w:t>
            </w:r>
          </w:p>
        </w:tc>
        <w:tc>
          <w:tcPr>
            <w:tcW w:w="6781" w:type="dxa"/>
          </w:tcPr>
          <w:p w14:paraId="328D5F10" w14:textId="35873941" w:rsidR="007268AF" w:rsidRPr="00F245E6" w:rsidRDefault="007268AF" w:rsidP="00305183">
            <w:pPr>
              <w:rPr>
                <w:rFonts w:cs="Calibri Light"/>
              </w:rPr>
            </w:pPr>
            <w:r w:rsidRPr="00F245E6">
              <w:rPr>
                <w:rFonts w:cs="Calibri Light"/>
              </w:rPr>
              <w:t xml:space="preserve">Hat die Gemeinde </w:t>
            </w:r>
            <w:r w:rsidR="00046DB1">
              <w:rPr>
                <w:rFonts w:cs="Calibri Light"/>
              </w:rPr>
              <w:t xml:space="preserve">ein </w:t>
            </w:r>
            <w:r w:rsidRPr="00F245E6">
              <w:rPr>
                <w:rFonts w:cs="Calibri Light"/>
              </w:rPr>
              <w:t>räumliches Leitbild erstellt bzw. wird innerhalb eines Jahres beschlossen? Die Beschlussfassung (Überarbeitung) liegt zum Stichtag maximal 10 Jahre zurück.</w:t>
            </w:r>
          </w:p>
          <w:p w14:paraId="7484A5E0" w14:textId="77777777" w:rsidR="007268AF" w:rsidRPr="00F245E6" w:rsidRDefault="007268AF" w:rsidP="00305183">
            <w:pPr>
              <w:rPr>
                <w:rFonts w:cs="Calibri Light"/>
              </w:rPr>
            </w:pPr>
            <w:r w:rsidRPr="00F245E6">
              <w:rPr>
                <w:rFonts w:cs="Calibri Light"/>
              </w:rPr>
              <w:t>(Ja = 4 Punkte)</w:t>
            </w:r>
          </w:p>
        </w:tc>
        <w:tc>
          <w:tcPr>
            <w:tcW w:w="759" w:type="dxa"/>
            <w:vMerge w:val="restart"/>
          </w:tcPr>
          <w:p w14:paraId="1FDC8401" w14:textId="77777777" w:rsidR="007268AF" w:rsidRPr="00F245E6" w:rsidRDefault="007268AF" w:rsidP="00305183">
            <w:pPr>
              <w:rPr>
                <w:rFonts w:cs="Calibri Light"/>
              </w:rPr>
            </w:pPr>
            <w:r w:rsidRPr="00F245E6">
              <w:rPr>
                <w:rFonts w:cs="Calibri Light"/>
              </w:rPr>
              <w:t>mögl.</w:t>
            </w:r>
          </w:p>
          <w:p w14:paraId="69C0D721" w14:textId="77777777" w:rsidR="007268AF" w:rsidRPr="00F245E6" w:rsidRDefault="007268AF" w:rsidP="00305183">
            <w:pPr>
              <w:jc w:val="center"/>
              <w:rPr>
                <w:rFonts w:cs="Calibri Light"/>
                <w:b/>
              </w:rPr>
            </w:pPr>
            <w:r w:rsidRPr="00F245E6">
              <w:rPr>
                <w:rFonts w:cs="Calibri Light"/>
                <w:b/>
              </w:rPr>
              <w:t>4 (M)</w:t>
            </w:r>
          </w:p>
        </w:tc>
        <w:tc>
          <w:tcPr>
            <w:tcW w:w="760" w:type="dxa"/>
            <w:vMerge w:val="restart"/>
          </w:tcPr>
          <w:p w14:paraId="2609F2BE" w14:textId="77777777" w:rsidR="007268AF" w:rsidRPr="00F245E6" w:rsidRDefault="007268AF" w:rsidP="00305183">
            <w:pPr>
              <w:rPr>
                <w:rFonts w:cs="Calibri Light"/>
              </w:rPr>
            </w:pPr>
            <w:r w:rsidRPr="00F245E6">
              <w:rPr>
                <w:rFonts w:cs="Calibri Light"/>
              </w:rPr>
              <w:t>tats.</w:t>
            </w:r>
          </w:p>
          <w:p w14:paraId="66B2301F" w14:textId="77777777" w:rsidR="007268AF" w:rsidRPr="00F245E6" w:rsidRDefault="007268AF" w:rsidP="00305183">
            <w:pPr>
              <w:jc w:val="center"/>
              <w:rPr>
                <w:rFonts w:cs="Calibri Light"/>
                <w:b/>
              </w:rPr>
            </w:pPr>
          </w:p>
        </w:tc>
      </w:tr>
      <w:tr w:rsidR="007268AF" w:rsidRPr="00F245E6" w14:paraId="03BACF72" w14:textId="77777777" w:rsidTr="001837A7">
        <w:tc>
          <w:tcPr>
            <w:tcW w:w="987" w:type="dxa"/>
          </w:tcPr>
          <w:p w14:paraId="0DD62DFC" w14:textId="77777777" w:rsidR="007268AF" w:rsidRPr="00F245E6" w:rsidRDefault="007268AF" w:rsidP="00305183">
            <w:pPr>
              <w:rPr>
                <w:rFonts w:cs="Calibri Light"/>
              </w:rPr>
            </w:pPr>
          </w:p>
        </w:tc>
        <w:tc>
          <w:tcPr>
            <w:tcW w:w="6781" w:type="dxa"/>
          </w:tcPr>
          <w:p w14:paraId="6CAED172" w14:textId="77777777" w:rsidR="007268AF" w:rsidRPr="00F245E6" w:rsidRDefault="007268AF" w:rsidP="00305183">
            <w:pPr>
              <w:rPr>
                <w:rFonts w:cs="Calibri Light"/>
                <w:color w:val="C00000"/>
              </w:rPr>
            </w:pPr>
          </w:p>
        </w:tc>
        <w:tc>
          <w:tcPr>
            <w:tcW w:w="759" w:type="dxa"/>
            <w:vMerge/>
          </w:tcPr>
          <w:p w14:paraId="09A5E566" w14:textId="77777777" w:rsidR="007268AF" w:rsidRPr="00F245E6" w:rsidRDefault="007268AF" w:rsidP="00305183">
            <w:pPr>
              <w:rPr>
                <w:rFonts w:cs="Calibri Light"/>
              </w:rPr>
            </w:pPr>
          </w:p>
        </w:tc>
        <w:tc>
          <w:tcPr>
            <w:tcW w:w="760" w:type="dxa"/>
            <w:vMerge/>
          </w:tcPr>
          <w:p w14:paraId="3C5E2B95" w14:textId="77777777" w:rsidR="007268AF" w:rsidRPr="00F245E6" w:rsidRDefault="007268AF" w:rsidP="00305183">
            <w:pPr>
              <w:rPr>
                <w:rFonts w:cs="Calibri Light"/>
              </w:rPr>
            </w:pPr>
          </w:p>
        </w:tc>
      </w:tr>
    </w:tbl>
    <w:p w14:paraId="30B4F380"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245E6" w14:paraId="4A050575" w14:textId="77777777" w:rsidTr="001837A7">
        <w:tc>
          <w:tcPr>
            <w:tcW w:w="987" w:type="dxa"/>
          </w:tcPr>
          <w:p w14:paraId="28EE39FC" w14:textId="77777777" w:rsidR="007268AF" w:rsidRPr="00F245E6" w:rsidRDefault="007268AF" w:rsidP="00305183">
            <w:pPr>
              <w:rPr>
                <w:rFonts w:cs="Calibri Light"/>
              </w:rPr>
            </w:pPr>
            <w:r w:rsidRPr="00F245E6">
              <w:rPr>
                <w:rFonts w:cs="Calibri Light"/>
              </w:rPr>
              <w:t>B.1.1.b</w:t>
            </w:r>
          </w:p>
        </w:tc>
        <w:tc>
          <w:tcPr>
            <w:tcW w:w="6781" w:type="dxa"/>
          </w:tcPr>
          <w:p w14:paraId="56335322" w14:textId="77777777" w:rsidR="007268AF" w:rsidRPr="00F245E6" w:rsidRDefault="007268AF" w:rsidP="00305183">
            <w:pPr>
              <w:rPr>
                <w:rFonts w:cs="Calibri Light"/>
              </w:rPr>
            </w:pPr>
            <w:r w:rsidRPr="00F245E6">
              <w:rPr>
                <w:rFonts w:cs="Calibri Light"/>
              </w:rPr>
              <w:t>Nimmt das räumliche Leitbild auf die Entwicklung von Energiezonen, Energienutzungen Bezug?</w:t>
            </w:r>
          </w:p>
          <w:p w14:paraId="0A093059" w14:textId="77777777" w:rsidR="007268AF" w:rsidRPr="00F245E6" w:rsidRDefault="007268AF" w:rsidP="00305183">
            <w:pPr>
              <w:rPr>
                <w:rFonts w:cs="Calibri Light"/>
              </w:rPr>
            </w:pPr>
            <w:r w:rsidRPr="00F245E6">
              <w:rPr>
                <w:rFonts w:cs="Calibri Light"/>
              </w:rPr>
              <w:t>(Ja = 2 Punkte)</w:t>
            </w:r>
          </w:p>
        </w:tc>
        <w:tc>
          <w:tcPr>
            <w:tcW w:w="759" w:type="dxa"/>
            <w:vMerge w:val="restart"/>
          </w:tcPr>
          <w:p w14:paraId="1D907683" w14:textId="77777777" w:rsidR="007268AF" w:rsidRPr="00F245E6" w:rsidRDefault="007268AF" w:rsidP="00305183">
            <w:pPr>
              <w:rPr>
                <w:rFonts w:cs="Calibri Light"/>
              </w:rPr>
            </w:pPr>
            <w:r w:rsidRPr="00F245E6">
              <w:rPr>
                <w:rFonts w:cs="Calibri Light"/>
              </w:rPr>
              <w:t>mögl.</w:t>
            </w:r>
          </w:p>
          <w:p w14:paraId="4A1F5190" w14:textId="77777777" w:rsidR="007268AF" w:rsidRPr="00F245E6" w:rsidRDefault="007268AF" w:rsidP="00305183">
            <w:pPr>
              <w:jc w:val="center"/>
              <w:rPr>
                <w:rFonts w:cs="Calibri Light"/>
                <w:b/>
              </w:rPr>
            </w:pPr>
            <w:r w:rsidRPr="00F245E6">
              <w:rPr>
                <w:rFonts w:cs="Calibri Light"/>
                <w:b/>
              </w:rPr>
              <w:t>2 (K)</w:t>
            </w:r>
          </w:p>
        </w:tc>
        <w:tc>
          <w:tcPr>
            <w:tcW w:w="760" w:type="dxa"/>
            <w:vMerge w:val="restart"/>
          </w:tcPr>
          <w:p w14:paraId="2E88D037" w14:textId="77777777" w:rsidR="007268AF" w:rsidRPr="00F245E6" w:rsidRDefault="007268AF" w:rsidP="00305183">
            <w:pPr>
              <w:rPr>
                <w:rFonts w:cs="Calibri Light"/>
              </w:rPr>
            </w:pPr>
            <w:r w:rsidRPr="00F245E6">
              <w:rPr>
                <w:rFonts w:cs="Calibri Light"/>
              </w:rPr>
              <w:t>tats.</w:t>
            </w:r>
          </w:p>
          <w:p w14:paraId="51A88BB8" w14:textId="77777777" w:rsidR="007268AF" w:rsidRPr="00F245E6" w:rsidRDefault="007268AF" w:rsidP="00305183">
            <w:pPr>
              <w:jc w:val="center"/>
              <w:rPr>
                <w:rFonts w:cs="Calibri Light"/>
                <w:b/>
              </w:rPr>
            </w:pPr>
          </w:p>
        </w:tc>
      </w:tr>
      <w:tr w:rsidR="007268AF" w:rsidRPr="00F245E6" w14:paraId="6A5A91D4" w14:textId="77777777" w:rsidTr="001837A7">
        <w:tc>
          <w:tcPr>
            <w:tcW w:w="987" w:type="dxa"/>
          </w:tcPr>
          <w:p w14:paraId="3DAF3DC2" w14:textId="77777777" w:rsidR="007268AF" w:rsidRPr="00F245E6" w:rsidRDefault="007268AF" w:rsidP="00305183">
            <w:pPr>
              <w:rPr>
                <w:rFonts w:cs="Calibri Light"/>
              </w:rPr>
            </w:pPr>
          </w:p>
        </w:tc>
        <w:tc>
          <w:tcPr>
            <w:tcW w:w="6781" w:type="dxa"/>
          </w:tcPr>
          <w:p w14:paraId="06E116AB" w14:textId="77777777" w:rsidR="007268AF" w:rsidRPr="00F245E6" w:rsidRDefault="007268AF" w:rsidP="00305183">
            <w:pPr>
              <w:rPr>
                <w:rFonts w:cs="Calibri Light"/>
                <w:color w:val="C00000"/>
              </w:rPr>
            </w:pPr>
          </w:p>
        </w:tc>
        <w:tc>
          <w:tcPr>
            <w:tcW w:w="759" w:type="dxa"/>
            <w:vMerge/>
          </w:tcPr>
          <w:p w14:paraId="042F53C6" w14:textId="77777777" w:rsidR="007268AF" w:rsidRPr="00F245E6" w:rsidRDefault="007268AF" w:rsidP="00305183">
            <w:pPr>
              <w:rPr>
                <w:rFonts w:cs="Calibri Light"/>
              </w:rPr>
            </w:pPr>
          </w:p>
        </w:tc>
        <w:tc>
          <w:tcPr>
            <w:tcW w:w="760" w:type="dxa"/>
            <w:vMerge/>
          </w:tcPr>
          <w:p w14:paraId="26AD8881" w14:textId="77777777" w:rsidR="007268AF" w:rsidRPr="00F245E6" w:rsidRDefault="007268AF" w:rsidP="00305183">
            <w:pPr>
              <w:rPr>
                <w:rFonts w:cs="Calibri Light"/>
              </w:rPr>
            </w:pPr>
          </w:p>
        </w:tc>
      </w:tr>
    </w:tbl>
    <w:p w14:paraId="2F997178"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245E6" w14:paraId="6D038E66" w14:textId="77777777" w:rsidTr="001837A7">
        <w:tc>
          <w:tcPr>
            <w:tcW w:w="987" w:type="dxa"/>
          </w:tcPr>
          <w:p w14:paraId="2CA2E14F" w14:textId="77777777" w:rsidR="007268AF" w:rsidRPr="00F245E6" w:rsidRDefault="007268AF" w:rsidP="00305183">
            <w:pPr>
              <w:rPr>
                <w:rFonts w:cs="Calibri Light"/>
              </w:rPr>
            </w:pPr>
            <w:r w:rsidRPr="00F245E6">
              <w:rPr>
                <w:rFonts w:cs="Calibri Light"/>
              </w:rPr>
              <w:t>B.1.1.c</w:t>
            </w:r>
          </w:p>
        </w:tc>
        <w:tc>
          <w:tcPr>
            <w:tcW w:w="6781" w:type="dxa"/>
          </w:tcPr>
          <w:p w14:paraId="7FAA6FEF" w14:textId="77777777" w:rsidR="007268AF" w:rsidRPr="00F245E6" w:rsidRDefault="007268AF" w:rsidP="00305183">
            <w:pPr>
              <w:rPr>
                <w:rFonts w:cs="Calibri Light"/>
              </w:rPr>
            </w:pPr>
            <w:r w:rsidRPr="00F245E6">
              <w:rPr>
                <w:rFonts w:cs="Calibri Light"/>
              </w:rPr>
              <w:t xml:space="preserve">Gibt es eine Innenentwicklungsstrategie mit Verdichtung und Sanierung? </w:t>
            </w:r>
          </w:p>
          <w:p w14:paraId="489514AB" w14:textId="77777777" w:rsidR="007268AF" w:rsidRPr="00F245E6" w:rsidRDefault="007268AF" w:rsidP="00305183">
            <w:pPr>
              <w:rPr>
                <w:rFonts w:cs="Calibri Light"/>
              </w:rPr>
            </w:pPr>
            <w:r w:rsidRPr="00F245E6">
              <w:rPr>
                <w:rFonts w:cs="Calibri Light"/>
              </w:rPr>
              <w:t>(Ja = 2 Punkte)</w:t>
            </w:r>
          </w:p>
        </w:tc>
        <w:tc>
          <w:tcPr>
            <w:tcW w:w="759" w:type="dxa"/>
            <w:vMerge w:val="restart"/>
          </w:tcPr>
          <w:p w14:paraId="1A46ACE1" w14:textId="77777777" w:rsidR="007268AF" w:rsidRPr="00F245E6" w:rsidRDefault="007268AF" w:rsidP="00305183">
            <w:pPr>
              <w:rPr>
                <w:rFonts w:cs="Calibri Light"/>
              </w:rPr>
            </w:pPr>
            <w:r w:rsidRPr="00F245E6">
              <w:rPr>
                <w:rFonts w:cs="Calibri Light"/>
              </w:rPr>
              <w:t>mögl.</w:t>
            </w:r>
          </w:p>
          <w:p w14:paraId="2462F587" w14:textId="77777777" w:rsidR="007268AF" w:rsidRPr="00F245E6" w:rsidRDefault="007268AF" w:rsidP="00305183">
            <w:pPr>
              <w:jc w:val="center"/>
              <w:rPr>
                <w:rFonts w:cs="Calibri Light"/>
                <w:b/>
              </w:rPr>
            </w:pPr>
            <w:r w:rsidRPr="00F245E6">
              <w:rPr>
                <w:rFonts w:cs="Calibri Light"/>
                <w:b/>
              </w:rPr>
              <w:t>3 (K)</w:t>
            </w:r>
          </w:p>
        </w:tc>
        <w:tc>
          <w:tcPr>
            <w:tcW w:w="760" w:type="dxa"/>
            <w:vMerge w:val="restart"/>
          </w:tcPr>
          <w:p w14:paraId="037201F5" w14:textId="77777777" w:rsidR="007268AF" w:rsidRPr="00F245E6" w:rsidRDefault="007268AF" w:rsidP="00305183">
            <w:pPr>
              <w:rPr>
                <w:rFonts w:cs="Calibri Light"/>
              </w:rPr>
            </w:pPr>
            <w:r w:rsidRPr="00F245E6">
              <w:rPr>
                <w:rFonts w:cs="Calibri Light"/>
              </w:rPr>
              <w:t>tats.</w:t>
            </w:r>
          </w:p>
          <w:p w14:paraId="47C1B32D" w14:textId="77777777" w:rsidR="007268AF" w:rsidRPr="00F245E6" w:rsidRDefault="007268AF" w:rsidP="00305183">
            <w:pPr>
              <w:jc w:val="center"/>
              <w:rPr>
                <w:rFonts w:cs="Calibri Light"/>
                <w:b/>
              </w:rPr>
            </w:pPr>
          </w:p>
        </w:tc>
      </w:tr>
      <w:tr w:rsidR="007268AF" w:rsidRPr="00F245E6" w14:paraId="025BA9CF" w14:textId="77777777" w:rsidTr="001837A7">
        <w:tc>
          <w:tcPr>
            <w:tcW w:w="987" w:type="dxa"/>
          </w:tcPr>
          <w:p w14:paraId="3C7AE314" w14:textId="77777777" w:rsidR="007268AF" w:rsidRPr="00F245E6" w:rsidRDefault="007268AF" w:rsidP="00305183">
            <w:pPr>
              <w:rPr>
                <w:rFonts w:cs="Calibri Light"/>
              </w:rPr>
            </w:pPr>
          </w:p>
        </w:tc>
        <w:tc>
          <w:tcPr>
            <w:tcW w:w="6781" w:type="dxa"/>
          </w:tcPr>
          <w:p w14:paraId="51665234" w14:textId="77777777" w:rsidR="007268AF" w:rsidRPr="00F245E6" w:rsidRDefault="007268AF" w:rsidP="00305183">
            <w:pPr>
              <w:rPr>
                <w:rFonts w:cs="Calibri Light"/>
                <w:color w:val="C00000"/>
              </w:rPr>
            </w:pPr>
          </w:p>
        </w:tc>
        <w:tc>
          <w:tcPr>
            <w:tcW w:w="759" w:type="dxa"/>
            <w:vMerge/>
          </w:tcPr>
          <w:p w14:paraId="5D6C69DC" w14:textId="77777777" w:rsidR="007268AF" w:rsidRPr="00F245E6" w:rsidRDefault="007268AF" w:rsidP="00305183">
            <w:pPr>
              <w:rPr>
                <w:rFonts w:cs="Calibri Light"/>
              </w:rPr>
            </w:pPr>
          </w:p>
        </w:tc>
        <w:tc>
          <w:tcPr>
            <w:tcW w:w="760" w:type="dxa"/>
            <w:vMerge/>
          </w:tcPr>
          <w:p w14:paraId="2325F604" w14:textId="77777777" w:rsidR="007268AF" w:rsidRPr="00F245E6" w:rsidRDefault="007268AF" w:rsidP="00305183">
            <w:pPr>
              <w:rPr>
                <w:rFonts w:cs="Calibri Light"/>
              </w:rPr>
            </w:pPr>
          </w:p>
        </w:tc>
      </w:tr>
    </w:tbl>
    <w:p w14:paraId="118E2013"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245E6" w14:paraId="395FF911" w14:textId="77777777" w:rsidTr="001837A7">
        <w:tc>
          <w:tcPr>
            <w:tcW w:w="987" w:type="dxa"/>
          </w:tcPr>
          <w:p w14:paraId="14714363" w14:textId="77777777" w:rsidR="007268AF" w:rsidRPr="00F245E6" w:rsidRDefault="007268AF" w:rsidP="00305183">
            <w:pPr>
              <w:rPr>
                <w:rFonts w:cs="Calibri Light"/>
              </w:rPr>
            </w:pPr>
            <w:r w:rsidRPr="00F245E6">
              <w:rPr>
                <w:rFonts w:cs="Calibri Light"/>
              </w:rPr>
              <w:t>B.1.2.a</w:t>
            </w:r>
          </w:p>
        </w:tc>
        <w:tc>
          <w:tcPr>
            <w:tcW w:w="6781" w:type="dxa"/>
          </w:tcPr>
          <w:p w14:paraId="5832E635" w14:textId="4003C928" w:rsidR="007268AF" w:rsidRPr="00F245E6" w:rsidRDefault="007268AF" w:rsidP="00305183">
            <w:pPr>
              <w:rPr>
                <w:rFonts w:cs="Calibri Light"/>
              </w:rPr>
            </w:pPr>
            <w:r w:rsidRPr="00F245E6">
              <w:rPr>
                <w:rFonts w:cs="Calibri Light"/>
              </w:rPr>
              <w:t>Gibt es räumlich betrachtet besondere Gebietseinteilungen in der Gemeinde? Wie kennzeichnet sich diese?</w:t>
            </w:r>
          </w:p>
          <w:p w14:paraId="33B676C4" w14:textId="77777777" w:rsidR="007268AF" w:rsidRPr="00F245E6" w:rsidRDefault="007268AF" w:rsidP="00305183">
            <w:pPr>
              <w:rPr>
                <w:rFonts w:cs="Calibri Light"/>
              </w:rPr>
            </w:pPr>
            <w:r w:rsidRPr="00F245E6">
              <w:rPr>
                <w:rFonts w:cs="Calibri Light"/>
              </w:rPr>
              <w:t>(Ja + Anmerkungen = 1 Punkt)</w:t>
            </w:r>
          </w:p>
        </w:tc>
        <w:tc>
          <w:tcPr>
            <w:tcW w:w="759" w:type="dxa"/>
            <w:vMerge w:val="restart"/>
          </w:tcPr>
          <w:p w14:paraId="79F70C2D" w14:textId="77777777" w:rsidR="007268AF" w:rsidRPr="00F245E6" w:rsidRDefault="007268AF" w:rsidP="00305183">
            <w:pPr>
              <w:rPr>
                <w:rFonts w:cs="Calibri Light"/>
              </w:rPr>
            </w:pPr>
            <w:r w:rsidRPr="00F245E6">
              <w:rPr>
                <w:rFonts w:cs="Calibri Light"/>
              </w:rPr>
              <w:t>mögl.</w:t>
            </w:r>
          </w:p>
          <w:p w14:paraId="159B056C" w14:textId="77777777" w:rsidR="007268AF" w:rsidRPr="00F245E6" w:rsidRDefault="007268AF" w:rsidP="00305183">
            <w:pPr>
              <w:jc w:val="center"/>
              <w:rPr>
                <w:rFonts w:cs="Calibri Light"/>
                <w:b/>
              </w:rPr>
            </w:pPr>
            <w:r w:rsidRPr="00F245E6">
              <w:rPr>
                <w:rFonts w:cs="Calibri Light"/>
                <w:b/>
              </w:rPr>
              <w:t>1 (M)</w:t>
            </w:r>
          </w:p>
        </w:tc>
        <w:tc>
          <w:tcPr>
            <w:tcW w:w="760" w:type="dxa"/>
            <w:vMerge w:val="restart"/>
          </w:tcPr>
          <w:p w14:paraId="772BC970" w14:textId="77777777" w:rsidR="007268AF" w:rsidRPr="00F245E6" w:rsidRDefault="007268AF" w:rsidP="00305183">
            <w:pPr>
              <w:rPr>
                <w:rFonts w:cs="Calibri Light"/>
              </w:rPr>
            </w:pPr>
            <w:r w:rsidRPr="00F245E6">
              <w:rPr>
                <w:rFonts w:cs="Calibri Light"/>
              </w:rPr>
              <w:t>tats.</w:t>
            </w:r>
          </w:p>
          <w:p w14:paraId="65DBB948" w14:textId="77777777" w:rsidR="007268AF" w:rsidRPr="00F245E6" w:rsidRDefault="007268AF" w:rsidP="00305183">
            <w:pPr>
              <w:jc w:val="center"/>
              <w:rPr>
                <w:rFonts w:cs="Calibri Light"/>
                <w:b/>
              </w:rPr>
            </w:pPr>
          </w:p>
        </w:tc>
      </w:tr>
      <w:tr w:rsidR="007268AF" w:rsidRPr="00F245E6" w14:paraId="25BCF90A" w14:textId="77777777" w:rsidTr="001837A7">
        <w:tc>
          <w:tcPr>
            <w:tcW w:w="987" w:type="dxa"/>
          </w:tcPr>
          <w:p w14:paraId="31E2C8F5" w14:textId="77777777" w:rsidR="007268AF" w:rsidRPr="00F245E6" w:rsidRDefault="007268AF" w:rsidP="00305183">
            <w:pPr>
              <w:rPr>
                <w:rFonts w:cs="Calibri Light"/>
              </w:rPr>
            </w:pPr>
          </w:p>
        </w:tc>
        <w:tc>
          <w:tcPr>
            <w:tcW w:w="6781" w:type="dxa"/>
          </w:tcPr>
          <w:p w14:paraId="6444394A" w14:textId="77777777" w:rsidR="007268AF" w:rsidRPr="00F245E6" w:rsidRDefault="007268AF" w:rsidP="00305183">
            <w:pPr>
              <w:rPr>
                <w:rFonts w:cs="Calibri Light"/>
                <w:color w:val="C00000"/>
              </w:rPr>
            </w:pPr>
          </w:p>
        </w:tc>
        <w:tc>
          <w:tcPr>
            <w:tcW w:w="759" w:type="dxa"/>
            <w:vMerge/>
          </w:tcPr>
          <w:p w14:paraId="2856C75E" w14:textId="77777777" w:rsidR="007268AF" w:rsidRPr="00F245E6" w:rsidRDefault="007268AF" w:rsidP="00305183">
            <w:pPr>
              <w:rPr>
                <w:rFonts w:cs="Calibri Light"/>
              </w:rPr>
            </w:pPr>
          </w:p>
        </w:tc>
        <w:tc>
          <w:tcPr>
            <w:tcW w:w="760" w:type="dxa"/>
            <w:vMerge/>
          </w:tcPr>
          <w:p w14:paraId="242B21D0" w14:textId="77777777" w:rsidR="007268AF" w:rsidRPr="00F245E6" w:rsidRDefault="007268AF" w:rsidP="00305183">
            <w:pPr>
              <w:rPr>
                <w:rFonts w:cs="Calibri Light"/>
              </w:rPr>
            </w:pPr>
          </w:p>
        </w:tc>
      </w:tr>
    </w:tbl>
    <w:p w14:paraId="5DAAAB41"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245E6" w14:paraId="7836EBD1" w14:textId="77777777" w:rsidTr="001837A7">
        <w:tc>
          <w:tcPr>
            <w:tcW w:w="987" w:type="dxa"/>
          </w:tcPr>
          <w:p w14:paraId="7778C669" w14:textId="77777777" w:rsidR="007268AF" w:rsidRPr="00F245E6" w:rsidRDefault="007268AF" w:rsidP="00305183">
            <w:pPr>
              <w:rPr>
                <w:rFonts w:cs="Calibri Light"/>
              </w:rPr>
            </w:pPr>
            <w:r w:rsidRPr="00F245E6">
              <w:rPr>
                <w:rFonts w:cs="Calibri Light"/>
              </w:rPr>
              <w:t>B.1.2.b</w:t>
            </w:r>
          </w:p>
        </w:tc>
        <w:tc>
          <w:tcPr>
            <w:tcW w:w="6781" w:type="dxa"/>
          </w:tcPr>
          <w:p w14:paraId="6F609643" w14:textId="6C48E60F" w:rsidR="007268AF" w:rsidRPr="00F245E6" w:rsidRDefault="007268AF" w:rsidP="00305183">
            <w:pPr>
              <w:rPr>
                <w:rFonts w:cs="Calibri Light"/>
              </w:rPr>
            </w:pPr>
            <w:r w:rsidRPr="00F245E6">
              <w:rPr>
                <w:rFonts w:cs="Calibri Light"/>
              </w:rPr>
              <w:t>Gibt es historisch/kulturell betrachtet besondere Gebietseinteilungen in der Gemeinde? Wie kennzeichnet sich diese?</w:t>
            </w:r>
          </w:p>
          <w:p w14:paraId="67718CBC" w14:textId="77777777" w:rsidR="007268AF" w:rsidRPr="00F245E6" w:rsidRDefault="007268AF" w:rsidP="00305183">
            <w:pPr>
              <w:rPr>
                <w:rFonts w:cs="Calibri Light"/>
              </w:rPr>
            </w:pPr>
            <w:r w:rsidRPr="00F245E6">
              <w:rPr>
                <w:rFonts w:cs="Calibri Light"/>
              </w:rPr>
              <w:t>(Ja + Anmerkungen = 1 Punkt)</w:t>
            </w:r>
          </w:p>
        </w:tc>
        <w:tc>
          <w:tcPr>
            <w:tcW w:w="759" w:type="dxa"/>
            <w:vMerge w:val="restart"/>
          </w:tcPr>
          <w:p w14:paraId="0A310701" w14:textId="77777777" w:rsidR="007268AF" w:rsidRPr="00F245E6" w:rsidRDefault="007268AF" w:rsidP="00305183">
            <w:pPr>
              <w:rPr>
                <w:rFonts w:cs="Calibri Light"/>
              </w:rPr>
            </w:pPr>
            <w:r w:rsidRPr="00F245E6">
              <w:rPr>
                <w:rFonts w:cs="Calibri Light"/>
              </w:rPr>
              <w:t>mögl.</w:t>
            </w:r>
          </w:p>
          <w:p w14:paraId="15E66AC3" w14:textId="77777777" w:rsidR="007268AF" w:rsidRPr="00F245E6" w:rsidRDefault="007268AF" w:rsidP="00305183">
            <w:pPr>
              <w:jc w:val="center"/>
              <w:rPr>
                <w:rFonts w:cs="Calibri Light"/>
                <w:b/>
              </w:rPr>
            </w:pPr>
            <w:r w:rsidRPr="00F245E6">
              <w:rPr>
                <w:rFonts w:cs="Calibri Light"/>
                <w:b/>
              </w:rPr>
              <w:t>1 (K)</w:t>
            </w:r>
          </w:p>
        </w:tc>
        <w:tc>
          <w:tcPr>
            <w:tcW w:w="760" w:type="dxa"/>
            <w:vMerge w:val="restart"/>
          </w:tcPr>
          <w:p w14:paraId="439A7390" w14:textId="77777777" w:rsidR="007268AF" w:rsidRPr="00F245E6" w:rsidRDefault="007268AF" w:rsidP="00305183">
            <w:pPr>
              <w:rPr>
                <w:rFonts w:cs="Calibri Light"/>
              </w:rPr>
            </w:pPr>
            <w:r w:rsidRPr="00F245E6">
              <w:rPr>
                <w:rFonts w:cs="Calibri Light"/>
              </w:rPr>
              <w:t>tats.</w:t>
            </w:r>
          </w:p>
          <w:p w14:paraId="1750220C" w14:textId="77777777" w:rsidR="007268AF" w:rsidRPr="00F245E6" w:rsidRDefault="007268AF" w:rsidP="00305183">
            <w:pPr>
              <w:jc w:val="center"/>
              <w:rPr>
                <w:rFonts w:cs="Calibri Light"/>
                <w:b/>
              </w:rPr>
            </w:pPr>
          </w:p>
        </w:tc>
      </w:tr>
      <w:tr w:rsidR="007268AF" w:rsidRPr="00F245E6" w14:paraId="2A4E8BF7" w14:textId="77777777" w:rsidTr="001837A7">
        <w:tc>
          <w:tcPr>
            <w:tcW w:w="987" w:type="dxa"/>
          </w:tcPr>
          <w:p w14:paraId="6E019960" w14:textId="77777777" w:rsidR="007268AF" w:rsidRPr="00F245E6" w:rsidRDefault="007268AF" w:rsidP="00305183">
            <w:pPr>
              <w:rPr>
                <w:rFonts w:cs="Calibri Light"/>
              </w:rPr>
            </w:pPr>
          </w:p>
        </w:tc>
        <w:tc>
          <w:tcPr>
            <w:tcW w:w="6781" w:type="dxa"/>
          </w:tcPr>
          <w:p w14:paraId="4E65D9CE" w14:textId="77777777" w:rsidR="007268AF" w:rsidRPr="00F245E6" w:rsidRDefault="007268AF" w:rsidP="00305183">
            <w:pPr>
              <w:rPr>
                <w:rFonts w:cs="Calibri Light"/>
                <w:color w:val="C00000"/>
              </w:rPr>
            </w:pPr>
          </w:p>
        </w:tc>
        <w:tc>
          <w:tcPr>
            <w:tcW w:w="759" w:type="dxa"/>
            <w:vMerge/>
          </w:tcPr>
          <w:p w14:paraId="34619D43" w14:textId="77777777" w:rsidR="007268AF" w:rsidRPr="00F245E6" w:rsidRDefault="007268AF" w:rsidP="00305183">
            <w:pPr>
              <w:rPr>
                <w:rFonts w:cs="Calibri Light"/>
              </w:rPr>
            </w:pPr>
          </w:p>
        </w:tc>
        <w:tc>
          <w:tcPr>
            <w:tcW w:w="760" w:type="dxa"/>
            <w:vMerge/>
          </w:tcPr>
          <w:p w14:paraId="1FDADC9F" w14:textId="77777777" w:rsidR="007268AF" w:rsidRPr="00F245E6" w:rsidRDefault="007268AF" w:rsidP="00305183">
            <w:pPr>
              <w:rPr>
                <w:rFonts w:cs="Calibri Light"/>
              </w:rPr>
            </w:pPr>
          </w:p>
        </w:tc>
      </w:tr>
    </w:tbl>
    <w:p w14:paraId="225C5228"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245E6" w14:paraId="1A8D6659" w14:textId="77777777" w:rsidTr="001837A7">
        <w:tc>
          <w:tcPr>
            <w:tcW w:w="987" w:type="dxa"/>
          </w:tcPr>
          <w:p w14:paraId="4AC890B0" w14:textId="77777777" w:rsidR="007268AF" w:rsidRPr="00F245E6" w:rsidRDefault="007268AF" w:rsidP="00305183">
            <w:pPr>
              <w:rPr>
                <w:rFonts w:cs="Calibri Light"/>
              </w:rPr>
            </w:pPr>
            <w:r w:rsidRPr="00F245E6">
              <w:rPr>
                <w:rFonts w:cs="Calibri Light"/>
              </w:rPr>
              <w:t>B.1.2.c</w:t>
            </w:r>
          </w:p>
        </w:tc>
        <w:tc>
          <w:tcPr>
            <w:tcW w:w="6781" w:type="dxa"/>
          </w:tcPr>
          <w:p w14:paraId="296C78D7" w14:textId="56083E0E" w:rsidR="007B1941" w:rsidRDefault="007B1941" w:rsidP="00305183">
            <w:pPr>
              <w:rPr>
                <w:rFonts w:cs="Calibri Light"/>
              </w:rPr>
            </w:pPr>
            <w:r>
              <w:rPr>
                <w:rFonts w:cs="Calibri Light"/>
              </w:rPr>
              <w:t>Gibt es in der Gemeinde spezielle räumliche Einteilungen im Zusammenhang mit Klimawandelrisiken? Wie sind diese charakterisiert?</w:t>
            </w:r>
          </w:p>
          <w:p w14:paraId="04338E45" w14:textId="4279A6C5" w:rsidR="007268AF" w:rsidRPr="00F245E6" w:rsidRDefault="007268AF" w:rsidP="00305183">
            <w:pPr>
              <w:rPr>
                <w:rFonts w:cs="Calibri Light"/>
              </w:rPr>
            </w:pPr>
            <w:r w:rsidRPr="00F245E6">
              <w:rPr>
                <w:rFonts w:cs="Calibri Light"/>
              </w:rPr>
              <w:t>(Ja + Anmerkungen = 1 Punkt)</w:t>
            </w:r>
          </w:p>
        </w:tc>
        <w:tc>
          <w:tcPr>
            <w:tcW w:w="759" w:type="dxa"/>
            <w:vMerge w:val="restart"/>
          </w:tcPr>
          <w:p w14:paraId="48E5AF9A" w14:textId="77777777" w:rsidR="007268AF" w:rsidRPr="00F245E6" w:rsidRDefault="007268AF" w:rsidP="00305183">
            <w:pPr>
              <w:rPr>
                <w:rFonts w:cs="Calibri Light"/>
              </w:rPr>
            </w:pPr>
            <w:r w:rsidRPr="00F245E6">
              <w:rPr>
                <w:rFonts w:cs="Calibri Light"/>
              </w:rPr>
              <w:t>mögl.</w:t>
            </w:r>
          </w:p>
          <w:p w14:paraId="2E8E8C2D" w14:textId="77777777" w:rsidR="007268AF" w:rsidRPr="00F245E6" w:rsidRDefault="007268AF" w:rsidP="00305183">
            <w:pPr>
              <w:jc w:val="center"/>
              <w:rPr>
                <w:rFonts w:cs="Calibri Light"/>
                <w:b/>
              </w:rPr>
            </w:pPr>
            <w:r w:rsidRPr="00F245E6">
              <w:rPr>
                <w:rFonts w:cs="Calibri Light"/>
                <w:b/>
              </w:rPr>
              <w:t>1 (K)</w:t>
            </w:r>
          </w:p>
        </w:tc>
        <w:tc>
          <w:tcPr>
            <w:tcW w:w="760" w:type="dxa"/>
            <w:vMerge w:val="restart"/>
          </w:tcPr>
          <w:p w14:paraId="2DA45D09" w14:textId="77777777" w:rsidR="007268AF" w:rsidRPr="00F245E6" w:rsidRDefault="007268AF" w:rsidP="00305183">
            <w:pPr>
              <w:rPr>
                <w:rFonts w:cs="Calibri Light"/>
              </w:rPr>
            </w:pPr>
            <w:r w:rsidRPr="00F245E6">
              <w:rPr>
                <w:rFonts w:cs="Calibri Light"/>
              </w:rPr>
              <w:t>tats.</w:t>
            </w:r>
          </w:p>
          <w:p w14:paraId="1591EF13" w14:textId="77777777" w:rsidR="007268AF" w:rsidRPr="00F245E6" w:rsidRDefault="007268AF" w:rsidP="00305183">
            <w:pPr>
              <w:jc w:val="center"/>
              <w:rPr>
                <w:rFonts w:cs="Calibri Light"/>
                <w:b/>
              </w:rPr>
            </w:pPr>
          </w:p>
        </w:tc>
      </w:tr>
      <w:tr w:rsidR="007268AF" w:rsidRPr="00F245E6" w14:paraId="065CCC1C" w14:textId="77777777" w:rsidTr="001837A7">
        <w:tc>
          <w:tcPr>
            <w:tcW w:w="987" w:type="dxa"/>
          </w:tcPr>
          <w:p w14:paraId="3D9C31E2" w14:textId="77777777" w:rsidR="007268AF" w:rsidRPr="00F245E6" w:rsidRDefault="007268AF" w:rsidP="00305183">
            <w:pPr>
              <w:rPr>
                <w:rFonts w:cs="Calibri Light"/>
              </w:rPr>
            </w:pPr>
          </w:p>
        </w:tc>
        <w:tc>
          <w:tcPr>
            <w:tcW w:w="6781" w:type="dxa"/>
          </w:tcPr>
          <w:p w14:paraId="2C3284DE" w14:textId="77777777" w:rsidR="007268AF" w:rsidRPr="00F245E6" w:rsidRDefault="007268AF" w:rsidP="00305183">
            <w:pPr>
              <w:rPr>
                <w:rFonts w:cs="Calibri Light"/>
                <w:color w:val="C00000"/>
              </w:rPr>
            </w:pPr>
          </w:p>
        </w:tc>
        <w:tc>
          <w:tcPr>
            <w:tcW w:w="759" w:type="dxa"/>
            <w:vMerge/>
          </w:tcPr>
          <w:p w14:paraId="2920035B" w14:textId="77777777" w:rsidR="007268AF" w:rsidRPr="00F245E6" w:rsidRDefault="007268AF" w:rsidP="00305183">
            <w:pPr>
              <w:rPr>
                <w:rFonts w:cs="Calibri Light"/>
              </w:rPr>
            </w:pPr>
          </w:p>
        </w:tc>
        <w:tc>
          <w:tcPr>
            <w:tcW w:w="760" w:type="dxa"/>
            <w:vMerge/>
          </w:tcPr>
          <w:p w14:paraId="4C2D7135" w14:textId="77777777" w:rsidR="007268AF" w:rsidRPr="00F245E6" w:rsidRDefault="007268AF" w:rsidP="00305183">
            <w:pPr>
              <w:rPr>
                <w:rFonts w:cs="Calibri Light"/>
              </w:rPr>
            </w:pPr>
          </w:p>
        </w:tc>
      </w:tr>
    </w:tbl>
    <w:p w14:paraId="310EF715"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F1D78" w14:paraId="336A4C55" w14:textId="77777777" w:rsidTr="001837A7">
        <w:tc>
          <w:tcPr>
            <w:tcW w:w="987" w:type="dxa"/>
          </w:tcPr>
          <w:p w14:paraId="2629C137" w14:textId="77777777" w:rsidR="007268AF" w:rsidRPr="00FF1D78" w:rsidRDefault="007268AF" w:rsidP="00305183">
            <w:pPr>
              <w:rPr>
                <w:rFonts w:cs="Calibri Light"/>
              </w:rPr>
            </w:pPr>
            <w:r w:rsidRPr="00FF1D78">
              <w:rPr>
                <w:rFonts w:cs="Calibri Light"/>
              </w:rPr>
              <w:t>B.1.2.d</w:t>
            </w:r>
          </w:p>
        </w:tc>
        <w:tc>
          <w:tcPr>
            <w:tcW w:w="6781" w:type="dxa"/>
          </w:tcPr>
          <w:p w14:paraId="2AE613A1" w14:textId="23427AEF" w:rsidR="007268AF" w:rsidRPr="00FF1D78" w:rsidRDefault="007268AF" w:rsidP="00305183">
            <w:pPr>
              <w:rPr>
                <w:rFonts w:cs="Calibri Light"/>
              </w:rPr>
            </w:pPr>
            <w:r w:rsidRPr="00FF1D78">
              <w:rPr>
                <w:rFonts w:cs="Calibri Light"/>
              </w:rPr>
              <w:t>Gibt es sozial/kulturell betrachtet besondere Gebietseinteilungen in der Gemeinde? Wie kennzeichnet sich diese?</w:t>
            </w:r>
          </w:p>
          <w:p w14:paraId="578BC740" w14:textId="77777777" w:rsidR="007268AF" w:rsidRPr="00FF1D78" w:rsidRDefault="007268AF" w:rsidP="00305183">
            <w:pPr>
              <w:rPr>
                <w:rFonts w:cs="Calibri Light"/>
              </w:rPr>
            </w:pPr>
            <w:r w:rsidRPr="00FF1D78">
              <w:rPr>
                <w:rFonts w:cs="Calibri Light"/>
              </w:rPr>
              <w:t>(Ja + Anmerkungen = 1 Punkt)</w:t>
            </w:r>
          </w:p>
        </w:tc>
        <w:tc>
          <w:tcPr>
            <w:tcW w:w="759" w:type="dxa"/>
            <w:vMerge w:val="restart"/>
          </w:tcPr>
          <w:p w14:paraId="2867D232" w14:textId="77777777" w:rsidR="007268AF" w:rsidRPr="00FF1D78" w:rsidRDefault="007268AF" w:rsidP="00305183">
            <w:pPr>
              <w:rPr>
                <w:rFonts w:cs="Calibri Light"/>
              </w:rPr>
            </w:pPr>
            <w:r w:rsidRPr="00FF1D78">
              <w:rPr>
                <w:rFonts w:cs="Calibri Light"/>
              </w:rPr>
              <w:t>mögl.</w:t>
            </w:r>
          </w:p>
          <w:p w14:paraId="31F789E1" w14:textId="77777777" w:rsidR="007268AF" w:rsidRPr="00FF1D78" w:rsidRDefault="007268AF" w:rsidP="00305183">
            <w:pPr>
              <w:jc w:val="center"/>
              <w:rPr>
                <w:rFonts w:cs="Calibri Light"/>
                <w:b/>
              </w:rPr>
            </w:pPr>
            <w:r w:rsidRPr="00FF1D78">
              <w:rPr>
                <w:rFonts w:cs="Calibri Light"/>
                <w:b/>
              </w:rPr>
              <w:t>1 (K)</w:t>
            </w:r>
          </w:p>
        </w:tc>
        <w:tc>
          <w:tcPr>
            <w:tcW w:w="760" w:type="dxa"/>
            <w:vMerge w:val="restart"/>
          </w:tcPr>
          <w:p w14:paraId="00713BAF" w14:textId="77777777" w:rsidR="007268AF" w:rsidRPr="00FF1D78" w:rsidRDefault="007268AF" w:rsidP="00305183">
            <w:pPr>
              <w:rPr>
                <w:rFonts w:cs="Calibri Light"/>
              </w:rPr>
            </w:pPr>
            <w:r w:rsidRPr="00FF1D78">
              <w:rPr>
                <w:rFonts w:cs="Calibri Light"/>
              </w:rPr>
              <w:t>tats.</w:t>
            </w:r>
          </w:p>
          <w:p w14:paraId="130B4BDE" w14:textId="77777777" w:rsidR="007268AF" w:rsidRPr="00FF1D78" w:rsidRDefault="007268AF" w:rsidP="00305183">
            <w:pPr>
              <w:jc w:val="center"/>
              <w:rPr>
                <w:rFonts w:cs="Calibri Light"/>
                <w:b/>
              </w:rPr>
            </w:pPr>
          </w:p>
        </w:tc>
      </w:tr>
      <w:tr w:rsidR="007268AF" w:rsidRPr="00FF1D78" w14:paraId="116B073B" w14:textId="77777777" w:rsidTr="001837A7">
        <w:tc>
          <w:tcPr>
            <w:tcW w:w="987" w:type="dxa"/>
          </w:tcPr>
          <w:p w14:paraId="0FFF1F34" w14:textId="77777777" w:rsidR="007268AF" w:rsidRPr="00FF1D78" w:rsidRDefault="007268AF" w:rsidP="00305183">
            <w:pPr>
              <w:rPr>
                <w:rFonts w:cs="Calibri Light"/>
              </w:rPr>
            </w:pPr>
          </w:p>
        </w:tc>
        <w:tc>
          <w:tcPr>
            <w:tcW w:w="6781" w:type="dxa"/>
          </w:tcPr>
          <w:p w14:paraId="495CC034" w14:textId="77777777" w:rsidR="007268AF" w:rsidRPr="00FF1D78" w:rsidRDefault="007268AF" w:rsidP="00305183">
            <w:pPr>
              <w:rPr>
                <w:rFonts w:cs="Calibri Light"/>
                <w:color w:val="C00000"/>
              </w:rPr>
            </w:pPr>
          </w:p>
        </w:tc>
        <w:tc>
          <w:tcPr>
            <w:tcW w:w="759" w:type="dxa"/>
            <w:vMerge/>
          </w:tcPr>
          <w:p w14:paraId="064676D4" w14:textId="77777777" w:rsidR="007268AF" w:rsidRPr="00FF1D78" w:rsidRDefault="007268AF" w:rsidP="00305183">
            <w:pPr>
              <w:rPr>
                <w:rFonts w:cs="Calibri Light"/>
              </w:rPr>
            </w:pPr>
          </w:p>
        </w:tc>
        <w:tc>
          <w:tcPr>
            <w:tcW w:w="760" w:type="dxa"/>
            <w:vMerge/>
          </w:tcPr>
          <w:p w14:paraId="58495C69" w14:textId="77777777" w:rsidR="007268AF" w:rsidRPr="00FF1D78" w:rsidRDefault="007268AF" w:rsidP="00305183">
            <w:pPr>
              <w:rPr>
                <w:rFonts w:cs="Calibri Light"/>
              </w:rPr>
            </w:pPr>
          </w:p>
        </w:tc>
      </w:tr>
    </w:tbl>
    <w:p w14:paraId="5201292A" w14:textId="2A9BB420" w:rsidR="00D94C7A" w:rsidRPr="00FF1D78"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F1D78" w14:paraId="3579D601" w14:textId="77777777" w:rsidTr="001837A7">
        <w:tc>
          <w:tcPr>
            <w:tcW w:w="987" w:type="dxa"/>
          </w:tcPr>
          <w:p w14:paraId="11951C15" w14:textId="77777777" w:rsidR="007268AF" w:rsidRPr="00FF1D78" w:rsidRDefault="007268AF" w:rsidP="00305183">
            <w:pPr>
              <w:rPr>
                <w:rFonts w:cs="Calibri Light"/>
              </w:rPr>
            </w:pPr>
            <w:r w:rsidRPr="00FF1D78">
              <w:rPr>
                <w:rFonts w:cs="Calibri Light"/>
              </w:rPr>
              <w:t>B.1.2.e</w:t>
            </w:r>
          </w:p>
        </w:tc>
        <w:tc>
          <w:tcPr>
            <w:tcW w:w="6781" w:type="dxa"/>
          </w:tcPr>
          <w:p w14:paraId="206313B8" w14:textId="77777777" w:rsidR="007268AF" w:rsidRPr="00FF1D78" w:rsidRDefault="007268AF" w:rsidP="00305183">
            <w:pPr>
              <w:rPr>
                <w:rFonts w:cs="Calibri Light"/>
              </w:rPr>
            </w:pPr>
            <w:r w:rsidRPr="00FF1D78">
              <w:rPr>
                <w:rFonts w:cs="Calibri Light"/>
              </w:rPr>
              <w:t>Welche Gebiete in der Gemeinde sind besonderen Gefahren ausgesetzt? Wie kennzeichnen sich diese?</w:t>
            </w:r>
          </w:p>
          <w:p w14:paraId="13F83544" w14:textId="77777777" w:rsidR="007268AF" w:rsidRPr="00FF1D78" w:rsidRDefault="007268AF" w:rsidP="00305183">
            <w:pPr>
              <w:rPr>
                <w:rFonts w:cs="Calibri Light"/>
              </w:rPr>
            </w:pPr>
            <w:r w:rsidRPr="00FF1D78">
              <w:rPr>
                <w:rFonts w:cs="Calibri Light"/>
              </w:rPr>
              <w:t>(Ja + Anmerkungen = 1 Punkt)</w:t>
            </w:r>
          </w:p>
        </w:tc>
        <w:tc>
          <w:tcPr>
            <w:tcW w:w="759" w:type="dxa"/>
            <w:vMerge w:val="restart"/>
          </w:tcPr>
          <w:p w14:paraId="342026C1" w14:textId="77777777" w:rsidR="007268AF" w:rsidRPr="00FF1D78" w:rsidRDefault="007268AF" w:rsidP="00305183">
            <w:pPr>
              <w:rPr>
                <w:rFonts w:cs="Calibri Light"/>
              </w:rPr>
            </w:pPr>
            <w:r w:rsidRPr="00FF1D78">
              <w:rPr>
                <w:rFonts w:cs="Calibri Light"/>
              </w:rPr>
              <w:t>mögl.</w:t>
            </w:r>
          </w:p>
          <w:p w14:paraId="507B84AB" w14:textId="77777777" w:rsidR="007268AF" w:rsidRPr="00FF1D78" w:rsidRDefault="007268AF" w:rsidP="00305183">
            <w:pPr>
              <w:jc w:val="center"/>
              <w:rPr>
                <w:rFonts w:cs="Calibri Light"/>
                <w:b/>
              </w:rPr>
            </w:pPr>
            <w:r w:rsidRPr="00FF1D78">
              <w:rPr>
                <w:rFonts w:cs="Calibri Light"/>
                <w:b/>
              </w:rPr>
              <w:t>1 (K)</w:t>
            </w:r>
          </w:p>
        </w:tc>
        <w:tc>
          <w:tcPr>
            <w:tcW w:w="760" w:type="dxa"/>
            <w:vMerge w:val="restart"/>
          </w:tcPr>
          <w:p w14:paraId="2D9D63B2" w14:textId="77777777" w:rsidR="007268AF" w:rsidRPr="00FF1D78" w:rsidRDefault="007268AF" w:rsidP="00305183">
            <w:pPr>
              <w:rPr>
                <w:rFonts w:cs="Calibri Light"/>
              </w:rPr>
            </w:pPr>
            <w:r w:rsidRPr="00FF1D78">
              <w:rPr>
                <w:rFonts w:cs="Calibri Light"/>
              </w:rPr>
              <w:t>tats.</w:t>
            </w:r>
          </w:p>
          <w:p w14:paraId="0A0679C3" w14:textId="4F3F27CA" w:rsidR="007268AF" w:rsidRPr="00FF1D78" w:rsidRDefault="007268AF" w:rsidP="00305183">
            <w:pPr>
              <w:jc w:val="center"/>
              <w:rPr>
                <w:rFonts w:cs="Calibri Light"/>
                <w:b/>
              </w:rPr>
            </w:pPr>
          </w:p>
        </w:tc>
      </w:tr>
      <w:tr w:rsidR="007268AF" w:rsidRPr="00FF1D78" w14:paraId="626871FD" w14:textId="77777777" w:rsidTr="001837A7">
        <w:tc>
          <w:tcPr>
            <w:tcW w:w="987" w:type="dxa"/>
          </w:tcPr>
          <w:p w14:paraId="1E13A5A1" w14:textId="77777777" w:rsidR="007268AF" w:rsidRPr="00FF1D78" w:rsidRDefault="007268AF" w:rsidP="00305183">
            <w:pPr>
              <w:rPr>
                <w:rFonts w:cs="Calibri Light"/>
              </w:rPr>
            </w:pPr>
          </w:p>
        </w:tc>
        <w:tc>
          <w:tcPr>
            <w:tcW w:w="6781" w:type="dxa"/>
          </w:tcPr>
          <w:p w14:paraId="72C5CCFB" w14:textId="63B0EE2F" w:rsidR="007268AF" w:rsidRPr="00FF1D78" w:rsidRDefault="007268AF" w:rsidP="00305183">
            <w:pPr>
              <w:rPr>
                <w:rFonts w:cs="Calibri Light"/>
                <w:color w:val="C00000"/>
              </w:rPr>
            </w:pPr>
          </w:p>
        </w:tc>
        <w:tc>
          <w:tcPr>
            <w:tcW w:w="759" w:type="dxa"/>
            <w:vMerge/>
          </w:tcPr>
          <w:p w14:paraId="29559B91" w14:textId="77777777" w:rsidR="007268AF" w:rsidRPr="00FF1D78" w:rsidRDefault="007268AF" w:rsidP="00305183">
            <w:pPr>
              <w:rPr>
                <w:rFonts w:cs="Calibri Light"/>
              </w:rPr>
            </w:pPr>
          </w:p>
        </w:tc>
        <w:tc>
          <w:tcPr>
            <w:tcW w:w="760" w:type="dxa"/>
            <w:vMerge/>
          </w:tcPr>
          <w:p w14:paraId="543DD02F" w14:textId="77777777" w:rsidR="007268AF" w:rsidRPr="00FF1D78" w:rsidRDefault="007268AF" w:rsidP="00305183">
            <w:pPr>
              <w:rPr>
                <w:rFonts w:cs="Calibri Light"/>
              </w:rPr>
            </w:pPr>
          </w:p>
        </w:tc>
      </w:tr>
    </w:tbl>
    <w:p w14:paraId="5BE9EBB9" w14:textId="77777777" w:rsidR="00D94C7A" w:rsidRPr="00FF1D78"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7268AF" w:rsidRPr="00F245E6" w14:paraId="1CE88499" w14:textId="77777777" w:rsidTr="001837A7">
        <w:tc>
          <w:tcPr>
            <w:tcW w:w="987" w:type="dxa"/>
          </w:tcPr>
          <w:p w14:paraId="3804F8DE" w14:textId="77777777" w:rsidR="007268AF" w:rsidRPr="00FF1D78" w:rsidRDefault="007268AF" w:rsidP="00305183">
            <w:pPr>
              <w:rPr>
                <w:rFonts w:cs="Calibri Light"/>
              </w:rPr>
            </w:pPr>
            <w:r w:rsidRPr="00FF1D78">
              <w:rPr>
                <w:rFonts w:cs="Calibri Light"/>
              </w:rPr>
              <w:t>B.1.2.f</w:t>
            </w:r>
          </w:p>
        </w:tc>
        <w:tc>
          <w:tcPr>
            <w:tcW w:w="6780" w:type="dxa"/>
          </w:tcPr>
          <w:p w14:paraId="31CC1C44" w14:textId="4FC214E8" w:rsidR="007268AF" w:rsidRPr="00FF1D78" w:rsidRDefault="007268AF" w:rsidP="00305183">
            <w:pPr>
              <w:rPr>
                <w:rFonts w:cs="Calibri Light"/>
              </w:rPr>
            </w:pPr>
            <w:r w:rsidRPr="00FF1D78">
              <w:rPr>
                <w:rFonts w:cs="Calibri Light"/>
              </w:rPr>
              <w:t>Welche Gebiete in der Gemeinde haben ein besonderes Entwicklungspotential? Wie kennzeichnen sich diese?</w:t>
            </w:r>
          </w:p>
          <w:p w14:paraId="7E651858" w14:textId="77777777" w:rsidR="007268AF" w:rsidRPr="00FF1D78" w:rsidRDefault="007268AF" w:rsidP="00305183">
            <w:pPr>
              <w:rPr>
                <w:rFonts w:cs="Calibri Light"/>
              </w:rPr>
            </w:pPr>
            <w:r w:rsidRPr="00FF1D78">
              <w:rPr>
                <w:rFonts w:cs="Calibri Light"/>
              </w:rPr>
              <w:t>(Ja + Anmerkungen = 1 Punkt)</w:t>
            </w:r>
          </w:p>
        </w:tc>
        <w:tc>
          <w:tcPr>
            <w:tcW w:w="760" w:type="dxa"/>
            <w:vMerge w:val="restart"/>
          </w:tcPr>
          <w:p w14:paraId="0763D84A" w14:textId="77777777" w:rsidR="007268AF" w:rsidRPr="00FF1D78" w:rsidRDefault="007268AF" w:rsidP="00305183">
            <w:pPr>
              <w:rPr>
                <w:rFonts w:cs="Calibri Light"/>
              </w:rPr>
            </w:pPr>
            <w:r w:rsidRPr="00FF1D78">
              <w:rPr>
                <w:rFonts w:cs="Calibri Light"/>
              </w:rPr>
              <w:t>mögl.</w:t>
            </w:r>
          </w:p>
          <w:p w14:paraId="1C6D4D27" w14:textId="77777777" w:rsidR="007268AF" w:rsidRPr="00FF1D78" w:rsidRDefault="007268AF" w:rsidP="00305183">
            <w:pPr>
              <w:jc w:val="center"/>
              <w:rPr>
                <w:rFonts w:cs="Calibri Light"/>
                <w:b/>
              </w:rPr>
            </w:pPr>
            <w:r w:rsidRPr="00FF1D78">
              <w:rPr>
                <w:rFonts w:cs="Calibri Light"/>
                <w:b/>
              </w:rPr>
              <w:t>1 (K)</w:t>
            </w:r>
          </w:p>
        </w:tc>
        <w:tc>
          <w:tcPr>
            <w:tcW w:w="760" w:type="dxa"/>
            <w:vMerge w:val="restart"/>
          </w:tcPr>
          <w:p w14:paraId="28358279" w14:textId="77777777" w:rsidR="007268AF" w:rsidRPr="00F245E6" w:rsidRDefault="007268AF" w:rsidP="00305183">
            <w:pPr>
              <w:rPr>
                <w:rFonts w:cs="Calibri Light"/>
              </w:rPr>
            </w:pPr>
            <w:r w:rsidRPr="00FF1D78">
              <w:rPr>
                <w:rFonts w:cs="Calibri Light"/>
              </w:rPr>
              <w:t>tats.</w:t>
            </w:r>
          </w:p>
          <w:p w14:paraId="27DB235E" w14:textId="77777777" w:rsidR="007268AF" w:rsidRPr="00F245E6" w:rsidRDefault="007268AF" w:rsidP="00305183">
            <w:pPr>
              <w:jc w:val="center"/>
              <w:rPr>
                <w:rFonts w:cs="Calibri Light"/>
                <w:b/>
              </w:rPr>
            </w:pPr>
          </w:p>
        </w:tc>
      </w:tr>
      <w:tr w:rsidR="007268AF" w:rsidRPr="00F245E6" w14:paraId="68FC632B" w14:textId="77777777" w:rsidTr="001837A7">
        <w:tc>
          <w:tcPr>
            <w:tcW w:w="987" w:type="dxa"/>
          </w:tcPr>
          <w:p w14:paraId="1F33A4F2" w14:textId="77777777" w:rsidR="007268AF" w:rsidRPr="00F245E6" w:rsidRDefault="007268AF" w:rsidP="00305183">
            <w:pPr>
              <w:rPr>
                <w:rFonts w:cs="Calibri Light"/>
              </w:rPr>
            </w:pPr>
          </w:p>
        </w:tc>
        <w:tc>
          <w:tcPr>
            <w:tcW w:w="6780" w:type="dxa"/>
          </w:tcPr>
          <w:p w14:paraId="1B4B96B5" w14:textId="77777777" w:rsidR="007268AF" w:rsidRPr="00F245E6" w:rsidRDefault="007268AF" w:rsidP="00305183">
            <w:pPr>
              <w:rPr>
                <w:rFonts w:cs="Calibri Light"/>
                <w:color w:val="C00000"/>
              </w:rPr>
            </w:pPr>
          </w:p>
        </w:tc>
        <w:tc>
          <w:tcPr>
            <w:tcW w:w="760" w:type="dxa"/>
            <w:vMerge/>
          </w:tcPr>
          <w:p w14:paraId="3DE15979" w14:textId="77777777" w:rsidR="007268AF" w:rsidRPr="00F245E6" w:rsidRDefault="007268AF" w:rsidP="00305183">
            <w:pPr>
              <w:rPr>
                <w:rFonts w:cs="Calibri Light"/>
              </w:rPr>
            </w:pPr>
          </w:p>
        </w:tc>
        <w:tc>
          <w:tcPr>
            <w:tcW w:w="760" w:type="dxa"/>
            <w:vMerge/>
          </w:tcPr>
          <w:p w14:paraId="093247E2" w14:textId="77777777" w:rsidR="007268AF" w:rsidRPr="00F245E6" w:rsidRDefault="007268AF" w:rsidP="00305183">
            <w:pPr>
              <w:rPr>
                <w:rFonts w:cs="Calibri Light"/>
              </w:rPr>
            </w:pPr>
          </w:p>
        </w:tc>
      </w:tr>
    </w:tbl>
    <w:p w14:paraId="3575600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7268AF" w:rsidRPr="00F245E6" w14:paraId="7FDA8A25" w14:textId="77777777" w:rsidTr="001837A7">
        <w:tc>
          <w:tcPr>
            <w:tcW w:w="987" w:type="dxa"/>
          </w:tcPr>
          <w:p w14:paraId="72F2E774" w14:textId="77777777" w:rsidR="007268AF" w:rsidRPr="00F245E6" w:rsidRDefault="007268AF" w:rsidP="00305183">
            <w:pPr>
              <w:rPr>
                <w:rFonts w:cs="Calibri Light"/>
              </w:rPr>
            </w:pPr>
            <w:r w:rsidRPr="00F245E6">
              <w:rPr>
                <w:rFonts w:cs="Calibri Light"/>
              </w:rPr>
              <w:t>B.2.5.a</w:t>
            </w:r>
          </w:p>
        </w:tc>
        <w:tc>
          <w:tcPr>
            <w:tcW w:w="6780" w:type="dxa"/>
          </w:tcPr>
          <w:p w14:paraId="6BA63C55" w14:textId="77777777" w:rsidR="007268AF" w:rsidRPr="00F245E6" w:rsidRDefault="007268AF" w:rsidP="00305183">
            <w:pPr>
              <w:rPr>
                <w:rFonts w:cs="Calibri Light"/>
              </w:rPr>
            </w:pPr>
            <w:r w:rsidRPr="00F245E6">
              <w:rPr>
                <w:rFonts w:cs="Calibri Light"/>
              </w:rPr>
              <w:t xml:space="preserve">Gibt es eine </w:t>
            </w:r>
            <w:proofErr w:type="spellStart"/>
            <w:r w:rsidRPr="00F245E6">
              <w:rPr>
                <w:rFonts w:cs="Calibri Light"/>
              </w:rPr>
              <w:t>planliche</w:t>
            </w:r>
            <w:proofErr w:type="spellEnd"/>
            <w:r w:rsidRPr="00F245E6">
              <w:rPr>
                <w:rFonts w:cs="Calibri Light"/>
              </w:rPr>
              <w:t xml:space="preserve"> Erfassung der baukulturell prägenden Gebäude, Ensembles und Orte? </w:t>
            </w:r>
          </w:p>
          <w:p w14:paraId="636577FF" w14:textId="77777777" w:rsidR="007268AF" w:rsidRPr="00F245E6" w:rsidRDefault="007268AF" w:rsidP="00305183">
            <w:pPr>
              <w:rPr>
                <w:rFonts w:cs="Calibri Light"/>
              </w:rPr>
            </w:pPr>
            <w:r w:rsidRPr="00F245E6">
              <w:rPr>
                <w:rFonts w:cs="Calibri Light"/>
              </w:rPr>
              <w:t>(Ja = 1 Punkt)</w:t>
            </w:r>
          </w:p>
        </w:tc>
        <w:tc>
          <w:tcPr>
            <w:tcW w:w="760" w:type="dxa"/>
            <w:vMerge w:val="restart"/>
          </w:tcPr>
          <w:p w14:paraId="46B959DD" w14:textId="77777777" w:rsidR="007268AF" w:rsidRPr="00F245E6" w:rsidRDefault="007268AF" w:rsidP="00305183">
            <w:pPr>
              <w:rPr>
                <w:rFonts w:cs="Calibri Light"/>
              </w:rPr>
            </w:pPr>
            <w:r w:rsidRPr="00F245E6">
              <w:rPr>
                <w:rFonts w:cs="Calibri Light"/>
              </w:rPr>
              <w:t>mögl.</w:t>
            </w:r>
          </w:p>
          <w:p w14:paraId="4FB94029" w14:textId="77777777" w:rsidR="007268AF" w:rsidRPr="00F245E6" w:rsidRDefault="007268AF" w:rsidP="00305183">
            <w:pPr>
              <w:jc w:val="center"/>
              <w:rPr>
                <w:rFonts w:cs="Calibri Light"/>
                <w:b/>
              </w:rPr>
            </w:pPr>
            <w:r w:rsidRPr="00F245E6">
              <w:rPr>
                <w:rFonts w:cs="Calibri Light"/>
                <w:b/>
              </w:rPr>
              <w:t>1 (K)</w:t>
            </w:r>
          </w:p>
        </w:tc>
        <w:tc>
          <w:tcPr>
            <w:tcW w:w="760" w:type="dxa"/>
            <w:vMerge w:val="restart"/>
          </w:tcPr>
          <w:p w14:paraId="10DF4CAC" w14:textId="77777777" w:rsidR="007268AF" w:rsidRPr="00F245E6" w:rsidRDefault="007268AF" w:rsidP="00305183">
            <w:pPr>
              <w:rPr>
                <w:rFonts w:cs="Calibri Light"/>
              </w:rPr>
            </w:pPr>
            <w:r w:rsidRPr="00F245E6">
              <w:rPr>
                <w:rFonts w:cs="Calibri Light"/>
              </w:rPr>
              <w:t>tats.</w:t>
            </w:r>
          </w:p>
          <w:p w14:paraId="618D2BEA" w14:textId="77777777" w:rsidR="007268AF" w:rsidRPr="00F245E6" w:rsidRDefault="007268AF" w:rsidP="00305183">
            <w:pPr>
              <w:jc w:val="center"/>
              <w:rPr>
                <w:rFonts w:cs="Calibri Light"/>
                <w:b/>
              </w:rPr>
            </w:pPr>
          </w:p>
        </w:tc>
      </w:tr>
      <w:tr w:rsidR="007268AF" w:rsidRPr="00F245E6" w14:paraId="18DF04D3" w14:textId="77777777" w:rsidTr="001837A7">
        <w:tc>
          <w:tcPr>
            <w:tcW w:w="987" w:type="dxa"/>
          </w:tcPr>
          <w:p w14:paraId="7DF29AFC" w14:textId="77777777" w:rsidR="007268AF" w:rsidRPr="00F245E6" w:rsidRDefault="007268AF" w:rsidP="00305183">
            <w:pPr>
              <w:rPr>
                <w:rFonts w:cs="Calibri Light"/>
              </w:rPr>
            </w:pPr>
          </w:p>
        </w:tc>
        <w:tc>
          <w:tcPr>
            <w:tcW w:w="6780" w:type="dxa"/>
          </w:tcPr>
          <w:p w14:paraId="5F30A4F7" w14:textId="77777777" w:rsidR="007268AF" w:rsidRPr="00F245E6" w:rsidRDefault="007268AF" w:rsidP="00305183">
            <w:pPr>
              <w:rPr>
                <w:rFonts w:cs="Calibri Light"/>
                <w:color w:val="C00000"/>
              </w:rPr>
            </w:pPr>
          </w:p>
        </w:tc>
        <w:tc>
          <w:tcPr>
            <w:tcW w:w="760" w:type="dxa"/>
            <w:vMerge/>
          </w:tcPr>
          <w:p w14:paraId="68357577" w14:textId="77777777" w:rsidR="007268AF" w:rsidRPr="00F245E6" w:rsidRDefault="007268AF" w:rsidP="00305183">
            <w:pPr>
              <w:rPr>
                <w:rFonts w:cs="Calibri Light"/>
              </w:rPr>
            </w:pPr>
          </w:p>
        </w:tc>
        <w:tc>
          <w:tcPr>
            <w:tcW w:w="760" w:type="dxa"/>
            <w:vMerge/>
          </w:tcPr>
          <w:p w14:paraId="65E838FC" w14:textId="77777777" w:rsidR="007268AF" w:rsidRPr="00F245E6" w:rsidRDefault="007268AF" w:rsidP="00305183">
            <w:pPr>
              <w:rPr>
                <w:rFonts w:cs="Calibri Light"/>
              </w:rPr>
            </w:pPr>
          </w:p>
        </w:tc>
      </w:tr>
    </w:tbl>
    <w:p w14:paraId="3EC8CDF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245E6" w14:paraId="300E77F4" w14:textId="77777777" w:rsidTr="001837A7">
        <w:tc>
          <w:tcPr>
            <w:tcW w:w="987" w:type="dxa"/>
          </w:tcPr>
          <w:p w14:paraId="38938415" w14:textId="77777777" w:rsidR="007268AF" w:rsidRPr="00F245E6" w:rsidRDefault="007268AF" w:rsidP="00305183">
            <w:pPr>
              <w:rPr>
                <w:rFonts w:cs="Calibri Light"/>
              </w:rPr>
            </w:pPr>
            <w:r w:rsidRPr="00F245E6">
              <w:rPr>
                <w:rFonts w:cs="Calibri Light"/>
              </w:rPr>
              <w:t>B.2.5.b</w:t>
            </w:r>
          </w:p>
        </w:tc>
        <w:tc>
          <w:tcPr>
            <w:tcW w:w="6781" w:type="dxa"/>
          </w:tcPr>
          <w:p w14:paraId="0E3EE84F" w14:textId="77777777" w:rsidR="007268AF" w:rsidRPr="00F245E6" w:rsidRDefault="007268AF" w:rsidP="00305183">
            <w:pPr>
              <w:rPr>
                <w:rFonts w:cs="Calibri Light"/>
              </w:rPr>
            </w:pPr>
            <w:r w:rsidRPr="00F245E6">
              <w:rPr>
                <w:rFonts w:cs="Calibri Light"/>
              </w:rPr>
              <w:t>Gibt es eine textliche Erfassung der baukulturell prägenden Gebäude, Ensembles und Orte?</w:t>
            </w:r>
          </w:p>
          <w:p w14:paraId="1E62C78A" w14:textId="77777777" w:rsidR="007268AF" w:rsidRPr="00F245E6" w:rsidRDefault="007268AF" w:rsidP="00305183">
            <w:pPr>
              <w:rPr>
                <w:rFonts w:cs="Calibri Light"/>
              </w:rPr>
            </w:pPr>
            <w:r w:rsidRPr="00F245E6">
              <w:rPr>
                <w:rFonts w:cs="Calibri Light"/>
              </w:rPr>
              <w:t>(Ja = 1 Punkt)</w:t>
            </w:r>
          </w:p>
        </w:tc>
        <w:tc>
          <w:tcPr>
            <w:tcW w:w="759" w:type="dxa"/>
            <w:vMerge w:val="restart"/>
          </w:tcPr>
          <w:p w14:paraId="4E8DAC62" w14:textId="77777777" w:rsidR="007268AF" w:rsidRPr="00F245E6" w:rsidRDefault="007268AF" w:rsidP="00305183">
            <w:pPr>
              <w:rPr>
                <w:rFonts w:cs="Calibri Light"/>
              </w:rPr>
            </w:pPr>
            <w:r w:rsidRPr="00F245E6">
              <w:rPr>
                <w:rFonts w:cs="Calibri Light"/>
              </w:rPr>
              <w:t>mögl.</w:t>
            </w:r>
          </w:p>
          <w:p w14:paraId="2C1B0EBC" w14:textId="77777777" w:rsidR="007268AF" w:rsidRPr="00F245E6" w:rsidRDefault="007268AF" w:rsidP="00305183">
            <w:pPr>
              <w:jc w:val="center"/>
              <w:rPr>
                <w:rFonts w:cs="Calibri Light"/>
                <w:b/>
              </w:rPr>
            </w:pPr>
            <w:r w:rsidRPr="00F245E6">
              <w:rPr>
                <w:rFonts w:cs="Calibri Light"/>
                <w:b/>
              </w:rPr>
              <w:t>1 (K)</w:t>
            </w:r>
          </w:p>
        </w:tc>
        <w:tc>
          <w:tcPr>
            <w:tcW w:w="760" w:type="dxa"/>
            <w:vMerge w:val="restart"/>
          </w:tcPr>
          <w:p w14:paraId="251101B0" w14:textId="77777777" w:rsidR="007268AF" w:rsidRPr="00F245E6" w:rsidRDefault="007268AF" w:rsidP="00305183">
            <w:pPr>
              <w:rPr>
                <w:rFonts w:cs="Calibri Light"/>
              </w:rPr>
            </w:pPr>
            <w:r w:rsidRPr="00F245E6">
              <w:rPr>
                <w:rFonts w:cs="Calibri Light"/>
              </w:rPr>
              <w:t>tats.</w:t>
            </w:r>
          </w:p>
          <w:p w14:paraId="187A8A0B" w14:textId="77777777" w:rsidR="007268AF" w:rsidRPr="00F245E6" w:rsidRDefault="007268AF" w:rsidP="00305183">
            <w:pPr>
              <w:jc w:val="center"/>
              <w:rPr>
                <w:rFonts w:cs="Calibri Light"/>
                <w:b/>
              </w:rPr>
            </w:pPr>
          </w:p>
        </w:tc>
      </w:tr>
      <w:tr w:rsidR="007268AF" w:rsidRPr="00F245E6" w14:paraId="57EBB75E" w14:textId="77777777" w:rsidTr="001837A7">
        <w:tc>
          <w:tcPr>
            <w:tcW w:w="987" w:type="dxa"/>
          </w:tcPr>
          <w:p w14:paraId="361C88B5" w14:textId="77777777" w:rsidR="007268AF" w:rsidRPr="00F245E6" w:rsidRDefault="007268AF" w:rsidP="00305183">
            <w:pPr>
              <w:rPr>
                <w:rFonts w:cs="Calibri Light"/>
              </w:rPr>
            </w:pPr>
          </w:p>
        </w:tc>
        <w:tc>
          <w:tcPr>
            <w:tcW w:w="6781" w:type="dxa"/>
          </w:tcPr>
          <w:p w14:paraId="7FB56303" w14:textId="77777777" w:rsidR="007268AF" w:rsidRPr="00F245E6" w:rsidRDefault="007268AF" w:rsidP="00305183">
            <w:pPr>
              <w:rPr>
                <w:rFonts w:cs="Calibri Light"/>
                <w:color w:val="C00000"/>
              </w:rPr>
            </w:pPr>
          </w:p>
        </w:tc>
        <w:tc>
          <w:tcPr>
            <w:tcW w:w="759" w:type="dxa"/>
            <w:vMerge/>
          </w:tcPr>
          <w:p w14:paraId="6CA4736E" w14:textId="77777777" w:rsidR="007268AF" w:rsidRPr="00F245E6" w:rsidRDefault="007268AF" w:rsidP="00305183">
            <w:pPr>
              <w:rPr>
                <w:rFonts w:cs="Calibri Light"/>
              </w:rPr>
            </w:pPr>
          </w:p>
        </w:tc>
        <w:tc>
          <w:tcPr>
            <w:tcW w:w="760" w:type="dxa"/>
            <w:vMerge/>
          </w:tcPr>
          <w:p w14:paraId="7BED4136" w14:textId="77777777" w:rsidR="007268AF" w:rsidRPr="00F245E6" w:rsidRDefault="007268AF" w:rsidP="00305183">
            <w:pPr>
              <w:rPr>
                <w:rFonts w:cs="Calibri Light"/>
              </w:rPr>
            </w:pPr>
          </w:p>
        </w:tc>
      </w:tr>
    </w:tbl>
    <w:p w14:paraId="08E669A4"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245E6" w14:paraId="1CE80BEB" w14:textId="77777777" w:rsidTr="001837A7">
        <w:tc>
          <w:tcPr>
            <w:tcW w:w="987" w:type="dxa"/>
          </w:tcPr>
          <w:p w14:paraId="0A6F7FEA" w14:textId="77777777" w:rsidR="007268AF" w:rsidRPr="00F245E6" w:rsidRDefault="007268AF" w:rsidP="00305183">
            <w:pPr>
              <w:rPr>
                <w:rFonts w:cs="Calibri Light"/>
              </w:rPr>
            </w:pPr>
            <w:r w:rsidRPr="00F245E6">
              <w:rPr>
                <w:rFonts w:cs="Calibri Light"/>
              </w:rPr>
              <w:t>B.2.5.c</w:t>
            </w:r>
          </w:p>
        </w:tc>
        <w:tc>
          <w:tcPr>
            <w:tcW w:w="6781" w:type="dxa"/>
          </w:tcPr>
          <w:p w14:paraId="728AE47C" w14:textId="77777777" w:rsidR="007268AF" w:rsidRPr="00F245E6" w:rsidRDefault="007268AF" w:rsidP="00305183">
            <w:pPr>
              <w:rPr>
                <w:rFonts w:cs="Calibri Light"/>
              </w:rPr>
            </w:pPr>
            <w:r w:rsidRPr="00F245E6">
              <w:rPr>
                <w:rFonts w:cs="Calibri Light"/>
              </w:rPr>
              <w:t xml:space="preserve">Gibt es eine </w:t>
            </w:r>
            <w:proofErr w:type="spellStart"/>
            <w:r w:rsidRPr="00F245E6">
              <w:rPr>
                <w:rFonts w:cs="Calibri Light"/>
              </w:rPr>
              <w:t>planliche</w:t>
            </w:r>
            <w:proofErr w:type="spellEnd"/>
            <w:r w:rsidRPr="00F245E6">
              <w:rPr>
                <w:rFonts w:cs="Calibri Light"/>
              </w:rPr>
              <w:t xml:space="preserve"> Erfassung der topographisch wichtigen Elemente wie Naturdenkmäler, Landschaftskammern, Hangkanten, Aussichtspunkte, historische Plätze? </w:t>
            </w:r>
          </w:p>
          <w:p w14:paraId="556C56E4" w14:textId="77777777" w:rsidR="007268AF" w:rsidRPr="00F245E6" w:rsidRDefault="007268AF" w:rsidP="00305183">
            <w:pPr>
              <w:rPr>
                <w:rFonts w:cs="Calibri Light"/>
              </w:rPr>
            </w:pPr>
            <w:r w:rsidRPr="00F245E6">
              <w:rPr>
                <w:rFonts w:cs="Calibri Light"/>
              </w:rPr>
              <w:t>(Ja = 1 Punkt)</w:t>
            </w:r>
          </w:p>
        </w:tc>
        <w:tc>
          <w:tcPr>
            <w:tcW w:w="759" w:type="dxa"/>
            <w:vMerge w:val="restart"/>
          </w:tcPr>
          <w:p w14:paraId="384E4DC2" w14:textId="77777777" w:rsidR="007268AF" w:rsidRPr="00F245E6" w:rsidRDefault="007268AF" w:rsidP="00305183">
            <w:pPr>
              <w:rPr>
                <w:rFonts w:cs="Calibri Light"/>
              </w:rPr>
            </w:pPr>
            <w:r w:rsidRPr="00F245E6">
              <w:rPr>
                <w:rFonts w:cs="Calibri Light"/>
              </w:rPr>
              <w:t>mögl.</w:t>
            </w:r>
          </w:p>
          <w:p w14:paraId="2F09D8A7" w14:textId="77777777" w:rsidR="007268AF" w:rsidRPr="00F245E6" w:rsidRDefault="007268AF" w:rsidP="00305183">
            <w:pPr>
              <w:jc w:val="center"/>
              <w:rPr>
                <w:rFonts w:cs="Calibri Light"/>
                <w:b/>
              </w:rPr>
            </w:pPr>
            <w:r w:rsidRPr="00F245E6">
              <w:rPr>
                <w:rFonts w:cs="Calibri Light"/>
                <w:b/>
              </w:rPr>
              <w:t>1 (K)</w:t>
            </w:r>
          </w:p>
        </w:tc>
        <w:tc>
          <w:tcPr>
            <w:tcW w:w="760" w:type="dxa"/>
            <w:vMerge w:val="restart"/>
          </w:tcPr>
          <w:p w14:paraId="27C95BF5" w14:textId="77777777" w:rsidR="007268AF" w:rsidRPr="00F245E6" w:rsidRDefault="007268AF" w:rsidP="00305183">
            <w:pPr>
              <w:rPr>
                <w:rFonts w:cs="Calibri Light"/>
              </w:rPr>
            </w:pPr>
            <w:r w:rsidRPr="00F245E6">
              <w:rPr>
                <w:rFonts w:cs="Calibri Light"/>
              </w:rPr>
              <w:t>tats.</w:t>
            </w:r>
          </w:p>
          <w:p w14:paraId="72D97EF2" w14:textId="77777777" w:rsidR="007268AF" w:rsidRPr="00F245E6" w:rsidRDefault="007268AF" w:rsidP="00305183">
            <w:pPr>
              <w:jc w:val="center"/>
              <w:rPr>
                <w:rFonts w:cs="Calibri Light"/>
                <w:b/>
              </w:rPr>
            </w:pPr>
          </w:p>
        </w:tc>
      </w:tr>
      <w:tr w:rsidR="007268AF" w:rsidRPr="00F245E6" w14:paraId="563677E7" w14:textId="77777777" w:rsidTr="001837A7">
        <w:tc>
          <w:tcPr>
            <w:tcW w:w="987" w:type="dxa"/>
          </w:tcPr>
          <w:p w14:paraId="0D1DEF8B" w14:textId="77777777" w:rsidR="007268AF" w:rsidRPr="00F245E6" w:rsidRDefault="007268AF" w:rsidP="00305183">
            <w:pPr>
              <w:rPr>
                <w:rFonts w:cs="Calibri Light"/>
              </w:rPr>
            </w:pPr>
          </w:p>
        </w:tc>
        <w:tc>
          <w:tcPr>
            <w:tcW w:w="6781" w:type="dxa"/>
          </w:tcPr>
          <w:p w14:paraId="507B71AD" w14:textId="77777777" w:rsidR="007268AF" w:rsidRPr="00F245E6" w:rsidRDefault="007268AF" w:rsidP="00305183">
            <w:pPr>
              <w:rPr>
                <w:rFonts w:cs="Calibri Light"/>
                <w:color w:val="C00000"/>
              </w:rPr>
            </w:pPr>
          </w:p>
        </w:tc>
        <w:tc>
          <w:tcPr>
            <w:tcW w:w="759" w:type="dxa"/>
            <w:vMerge/>
          </w:tcPr>
          <w:p w14:paraId="2AC4CCF2" w14:textId="77777777" w:rsidR="007268AF" w:rsidRPr="00F245E6" w:rsidRDefault="007268AF" w:rsidP="00305183">
            <w:pPr>
              <w:rPr>
                <w:rFonts w:cs="Calibri Light"/>
              </w:rPr>
            </w:pPr>
          </w:p>
        </w:tc>
        <w:tc>
          <w:tcPr>
            <w:tcW w:w="760" w:type="dxa"/>
            <w:vMerge/>
          </w:tcPr>
          <w:p w14:paraId="5AF7243F" w14:textId="77777777" w:rsidR="007268AF" w:rsidRPr="00F245E6" w:rsidRDefault="007268AF" w:rsidP="00305183">
            <w:pPr>
              <w:rPr>
                <w:rFonts w:cs="Calibri Light"/>
              </w:rPr>
            </w:pPr>
          </w:p>
        </w:tc>
      </w:tr>
    </w:tbl>
    <w:p w14:paraId="02A2ABCB"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2"/>
        <w:gridCol w:w="759"/>
        <w:gridCol w:w="759"/>
      </w:tblGrid>
      <w:tr w:rsidR="007268AF" w:rsidRPr="00F245E6" w14:paraId="79888161" w14:textId="77777777" w:rsidTr="001837A7">
        <w:tc>
          <w:tcPr>
            <w:tcW w:w="987" w:type="dxa"/>
          </w:tcPr>
          <w:p w14:paraId="35A53A2D" w14:textId="77777777" w:rsidR="007268AF" w:rsidRPr="00F245E6" w:rsidRDefault="007268AF" w:rsidP="00305183">
            <w:pPr>
              <w:rPr>
                <w:rFonts w:cs="Calibri Light"/>
              </w:rPr>
            </w:pPr>
            <w:r w:rsidRPr="00F245E6">
              <w:rPr>
                <w:rFonts w:cs="Calibri Light"/>
              </w:rPr>
              <w:t>B.2.5.d</w:t>
            </w:r>
          </w:p>
        </w:tc>
        <w:tc>
          <w:tcPr>
            <w:tcW w:w="6782" w:type="dxa"/>
          </w:tcPr>
          <w:p w14:paraId="1EB5A95E" w14:textId="77777777" w:rsidR="007268AF" w:rsidRPr="00F245E6" w:rsidRDefault="007268AF" w:rsidP="00305183">
            <w:pPr>
              <w:rPr>
                <w:rFonts w:cs="Calibri Light"/>
              </w:rPr>
            </w:pPr>
            <w:r w:rsidRPr="00F245E6">
              <w:rPr>
                <w:rFonts w:cs="Calibri Light"/>
              </w:rPr>
              <w:t>Gibt es eine textliche Erfassung der topographisch wichtigen Elemente wie Naturdenkmäler, Landschaftskammern, Hangkanten, Aussichtspunkte, historische Plätze?</w:t>
            </w:r>
          </w:p>
          <w:p w14:paraId="3A2F3D89" w14:textId="77777777" w:rsidR="007268AF" w:rsidRPr="00F245E6" w:rsidRDefault="007268AF" w:rsidP="00305183">
            <w:pPr>
              <w:rPr>
                <w:rFonts w:cs="Calibri Light"/>
              </w:rPr>
            </w:pPr>
            <w:r w:rsidRPr="00F245E6">
              <w:rPr>
                <w:rFonts w:cs="Calibri Light"/>
              </w:rPr>
              <w:t>(Ja = 1 Punkt)</w:t>
            </w:r>
          </w:p>
        </w:tc>
        <w:tc>
          <w:tcPr>
            <w:tcW w:w="759" w:type="dxa"/>
            <w:vMerge w:val="restart"/>
          </w:tcPr>
          <w:p w14:paraId="41588810" w14:textId="77777777" w:rsidR="007268AF" w:rsidRPr="00F245E6" w:rsidRDefault="007268AF" w:rsidP="00305183">
            <w:pPr>
              <w:rPr>
                <w:rFonts w:cs="Calibri Light"/>
              </w:rPr>
            </w:pPr>
            <w:r w:rsidRPr="00F245E6">
              <w:rPr>
                <w:rFonts w:cs="Calibri Light"/>
              </w:rPr>
              <w:t>mögl.</w:t>
            </w:r>
          </w:p>
          <w:p w14:paraId="7C6898BD" w14:textId="77777777" w:rsidR="007268AF" w:rsidRPr="00F245E6" w:rsidRDefault="007268AF" w:rsidP="00305183">
            <w:pPr>
              <w:jc w:val="center"/>
              <w:rPr>
                <w:rFonts w:cs="Calibri Light"/>
                <w:b/>
              </w:rPr>
            </w:pPr>
            <w:r w:rsidRPr="00F245E6">
              <w:rPr>
                <w:rFonts w:cs="Calibri Light"/>
                <w:b/>
              </w:rPr>
              <w:t>1 (K)</w:t>
            </w:r>
          </w:p>
        </w:tc>
        <w:tc>
          <w:tcPr>
            <w:tcW w:w="759" w:type="dxa"/>
            <w:vMerge w:val="restart"/>
          </w:tcPr>
          <w:p w14:paraId="53B87D13" w14:textId="77777777" w:rsidR="007268AF" w:rsidRPr="00F245E6" w:rsidRDefault="007268AF" w:rsidP="00305183">
            <w:pPr>
              <w:rPr>
                <w:rFonts w:cs="Calibri Light"/>
              </w:rPr>
            </w:pPr>
            <w:r w:rsidRPr="00F245E6">
              <w:rPr>
                <w:rFonts w:cs="Calibri Light"/>
              </w:rPr>
              <w:t>tats.</w:t>
            </w:r>
          </w:p>
          <w:p w14:paraId="67A329D3" w14:textId="77777777" w:rsidR="007268AF" w:rsidRPr="00F245E6" w:rsidRDefault="007268AF" w:rsidP="00305183">
            <w:pPr>
              <w:jc w:val="center"/>
              <w:rPr>
                <w:rFonts w:cs="Calibri Light"/>
                <w:b/>
              </w:rPr>
            </w:pPr>
          </w:p>
        </w:tc>
      </w:tr>
      <w:tr w:rsidR="007268AF" w:rsidRPr="00F245E6" w14:paraId="098A8B0B" w14:textId="77777777" w:rsidTr="001837A7">
        <w:tc>
          <w:tcPr>
            <w:tcW w:w="987" w:type="dxa"/>
          </w:tcPr>
          <w:p w14:paraId="04D85E81" w14:textId="77777777" w:rsidR="007268AF" w:rsidRPr="00F245E6" w:rsidRDefault="007268AF" w:rsidP="00305183">
            <w:pPr>
              <w:rPr>
                <w:rFonts w:cs="Calibri Light"/>
              </w:rPr>
            </w:pPr>
          </w:p>
        </w:tc>
        <w:tc>
          <w:tcPr>
            <w:tcW w:w="6782" w:type="dxa"/>
          </w:tcPr>
          <w:p w14:paraId="7BAE1C81" w14:textId="77777777" w:rsidR="007268AF" w:rsidRPr="00F245E6" w:rsidRDefault="007268AF" w:rsidP="00305183">
            <w:pPr>
              <w:rPr>
                <w:rFonts w:cs="Calibri Light"/>
                <w:color w:val="C00000"/>
              </w:rPr>
            </w:pPr>
          </w:p>
        </w:tc>
        <w:tc>
          <w:tcPr>
            <w:tcW w:w="759" w:type="dxa"/>
            <w:vMerge/>
          </w:tcPr>
          <w:p w14:paraId="6188700E" w14:textId="77777777" w:rsidR="007268AF" w:rsidRPr="00F245E6" w:rsidRDefault="007268AF" w:rsidP="00305183">
            <w:pPr>
              <w:rPr>
                <w:rFonts w:cs="Calibri Light"/>
              </w:rPr>
            </w:pPr>
          </w:p>
        </w:tc>
        <w:tc>
          <w:tcPr>
            <w:tcW w:w="759" w:type="dxa"/>
            <w:vMerge/>
          </w:tcPr>
          <w:p w14:paraId="4A3FB834" w14:textId="77777777" w:rsidR="007268AF" w:rsidRPr="00F245E6" w:rsidRDefault="007268AF" w:rsidP="00305183">
            <w:pPr>
              <w:rPr>
                <w:rFonts w:cs="Calibri Light"/>
              </w:rPr>
            </w:pPr>
          </w:p>
        </w:tc>
      </w:tr>
    </w:tbl>
    <w:p w14:paraId="2304EAE8"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245E6" w14:paraId="5D12D2C9" w14:textId="77777777" w:rsidTr="001837A7">
        <w:tc>
          <w:tcPr>
            <w:tcW w:w="987" w:type="dxa"/>
          </w:tcPr>
          <w:p w14:paraId="0EB48BD1" w14:textId="77777777" w:rsidR="007268AF" w:rsidRPr="00F245E6" w:rsidRDefault="007268AF" w:rsidP="00305183">
            <w:pPr>
              <w:rPr>
                <w:rFonts w:cs="Calibri Light"/>
              </w:rPr>
            </w:pPr>
            <w:r w:rsidRPr="00F245E6">
              <w:rPr>
                <w:rFonts w:cs="Calibri Light"/>
              </w:rPr>
              <w:t>B.2.1.a</w:t>
            </w:r>
          </w:p>
        </w:tc>
        <w:tc>
          <w:tcPr>
            <w:tcW w:w="6781" w:type="dxa"/>
          </w:tcPr>
          <w:p w14:paraId="3F6499FB" w14:textId="77777777" w:rsidR="007268AF" w:rsidRPr="00F245E6" w:rsidRDefault="007268AF" w:rsidP="00305183">
            <w:pPr>
              <w:rPr>
                <w:rFonts w:cs="Calibri Light"/>
              </w:rPr>
            </w:pPr>
            <w:r w:rsidRPr="00F245E6">
              <w:rPr>
                <w:rFonts w:cs="Calibri Light"/>
              </w:rPr>
              <w:t xml:space="preserve">Gibt es eine tabellarische Auflistung und </w:t>
            </w:r>
            <w:proofErr w:type="spellStart"/>
            <w:r w:rsidRPr="00F245E6">
              <w:rPr>
                <w:rFonts w:cs="Calibri Light"/>
              </w:rPr>
              <w:t>planliche</w:t>
            </w:r>
            <w:proofErr w:type="spellEnd"/>
            <w:r w:rsidRPr="00F245E6">
              <w:rPr>
                <w:rFonts w:cs="Calibri Light"/>
              </w:rPr>
              <w:t xml:space="preserve"> Darstellung der verschiedenen Arten von Bauflächen laut Flächenwidmungsplan? Die Erhebungen liegen nicht länger als 3 Jahre zurück.</w:t>
            </w:r>
          </w:p>
          <w:p w14:paraId="11740FD9" w14:textId="77777777" w:rsidR="007268AF" w:rsidRPr="00F245E6" w:rsidRDefault="007268AF" w:rsidP="00305183">
            <w:pPr>
              <w:rPr>
                <w:rFonts w:cs="Calibri Light"/>
              </w:rPr>
            </w:pPr>
            <w:r w:rsidRPr="00F245E6">
              <w:rPr>
                <w:rFonts w:cs="Calibri Light"/>
              </w:rPr>
              <w:lastRenderedPageBreak/>
              <w:t>(Ja = 1 Punkt (Verwendung GIS = 1 Punkt))</w:t>
            </w:r>
          </w:p>
        </w:tc>
        <w:tc>
          <w:tcPr>
            <w:tcW w:w="759" w:type="dxa"/>
            <w:vMerge w:val="restart"/>
          </w:tcPr>
          <w:p w14:paraId="2C90AD42" w14:textId="77777777" w:rsidR="007268AF" w:rsidRPr="00F245E6" w:rsidRDefault="007268AF" w:rsidP="00305183">
            <w:pPr>
              <w:rPr>
                <w:rFonts w:cs="Calibri Light"/>
              </w:rPr>
            </w:pPr>
            <w:r w:rsidRPr="00F245E6">
              <w:rPr>
                <w:rFonts w:cs="Calibri Light"/>
              </w:rPr>
              <w:lastRenderedPageBreak/>
              <w:t>mögl.</w:t>
            </w:r>
          </w:p>
          <w:p w14:paraId="45538402" w14:textId="77777777" w:rsidR="007268AF" w:rsidRPr="00F245E6" w:rsidRDefault="007268AF" w:rsidP="00305183">
            <w:pPr>
              <w:jc w:val="center"/>
              <w:rPr>
                <w:rFonts w:cs="Calibri Light"/>
                <w:b/>
              </w:rPr>
            </w:pPr>
            <w:r w:rsidRPr="00F245E6">
              <w:rPr>
                <w:rFonts w:cs="Calibri Light"/>
                <w:b/>
              </w:rPr>
              <w:t>1 (M)</w:t>
            </w:r>
          </w:p>
        </w:tc>
        <w:tc>
          <w:tcPr>
            <w:tcW w:w="760" w:type="dxa"/>
            <w:vMerge w:val="restart"/>
          </w:tcPr>
          <w:p w14:paraId="2FFC220F" w14:textId="77777777" w:rsidR="007268AF" w:rsidRPr="00F245E6" w:rsidRDefault="007268AF" w:rsidP="00305183">
            <w:pPr>
              <w:rPr>
                <w:rFonts w:cs="Calibri Light"/>
              </w:rPr>
            </w:pPr>
            <w:r w:rsidRPr="00F245E6">
              <w:rPr>
                <w:rFonts w:cs="Calibri Light"/>
              </w:rPr>
              <w:t>tats.</w:t>
            </w:r>
          </w:p>
          <w:p w14:paraId="76B37169" w14:textId="77777777" w:rsidR="007268AF" w:rsidRPr="00F245E6" w:rsidRDefault="007268AF" w:rsidP="00305183">
            <w:pPr>
              <w:jc w:val="center"/>
              <w:rPr>
                <w:rFonts w:cs="Calibri Light"/>
                <w:b/>
              </w:rPr>
            </w:pPr>
          </w:p>
        </w:tc>
      </w:tr>
      <w:tr w:rsidR="007268AF" w:rsidRPr="00F245E6" w14:paraId="70117DFB" w14:textId="77777777" w:rsidTr="001837A7">
        <w:tc>
          <w:tcPr>
            <w:tcW w:w="987" w:type="dxa"/>
          </w:tcPr>
          <w:p w14:paraId="362D5CC9" w14:textId="77777777" w:rsidR="007268AF" w:rsidRPr="00F245E6" w:rsidRDefault="007268AF" w:rsidP="00305183">
            <w:pPr>
              <w:rPr>
                <w:rFonts w:cs="Calibri Light"/>
              </w:rPr>
            </w:pPr>
          </w:p>
        </w:tc>
        <w:tc>
          <w:tcPr>
            <w:tcW w:w="6781" w:type="dxa"/>
          </w:tcPr>
          <w:p w14:paraId="054D56DA" w14:textId="77777777" w:rsidR="007268AF" w:rsidRPr="00F245E6" w:rsidRDefault="007268AF" w:rsidP="00305183">
            <w:pPr>
              <w:rPr>
                <w:rFonts w:cs="Calibri Light"/>
                <w:color w:val="C00000"/>
              </w:rPr>
            </w:pPr>
          </w:p>
        </w:tc>
        <w:tc>
          <w:tcPr>
            <w:tcW w:w="759" w:type="dxa"/>
            <w:vMerge/>
          </w:tcPr>
          <w:p w14:paraId="030995C8" w14:textId="77777777" w:rsidR="007268AF" w:rsidRPr="00F245E6" w:rsidRDefault="007268AF" w:rsidP="00305183">
            <w:pPr>
              <w:rPr>
                <w:rFonts w:cs="Calibri Light"/>
              </w:rPr>
            </w:pPr>
          </w:p>
        </w:tc>
        <w:tc>
          <w:tcPr>
            <w:tcW w:w="760" w:type="dxa"/>
            <w:vMerge/>
          </w:tcPr>
          <w:p w14:paraId="21C3D00E" w14:textId="77777777" w:rsidR="007268AF" w:rsidRPr="00F245E6" w:rsidRDefault="007268AF" w:rsidP="00305183">
            <w:pPr>
              <w:rPr>
                <w:rFonts w:cs="Calibri Light"/>
              </w:rPr>
            </w:pPr>
          </w:p>
        </w:tc>
      </w:tr>
    </w:tbl>
    <w:p w14:paraId="6A1AEF4E"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245E6" w14:paraId="1569EDC5" w14:textId="77777777" w:rsidTr="001837A7">
        <w:tc>
          <w:tcPr>
            <w:tcW w:w="987" w:type="dxa"/>
          </w:tcPr>
          <w:p w14:paraId="265B7D8C" w14:textId="77777777" w:rsidR="007268AF" w:rsidRPr="00F245E6" w:rsidRDefault="007268AF" w:rsidP="00305183">
            <w:pPr>
              <w:rPr>
                <w:rFonts w:cs="Calibri Light"/>
              </w:rPr>
            </w:pPr>
            <w:r w:rsidRPr="00F245E6">
              <w:rPr>
                <w:rFonts w:cs="Calibri Light"/>
              </w:rPr>
              <w:t>B.2.1.b</w:t>
            </w:r>
          </w:p>
        </w:tc>
        <w:tc>
          <w:tcPr>
            <w:tcW w:w="6781" w:type="dxa"/>
          </w:tcPr>
          <w:p w14:paraId="1EEC2127" w14:textId="77777777" w:rsidR="007268AF" w:rsidRPr="00F245E6" w:rsidRDefault="007268AF" w:rsidP="00305183">
            <w:pPr>
              <w:rPr>
                <w:rFonts w:cs="Calibri Light"/>
              </w:rPr>
            </w:pPr>
            <w:r w:rsidRPr="00F245E6">
              <w:rPr>
                <w:rFonts w:cs="Calibri Light"/>
              </w:rPr>
              <w:t xml:space="preserve">Gibt es eine tabellarische Auflistung und </w:t>
            </w:r>
            <w:proofErr w:type="spellStart"/>
            <w:r w:rsidRPr="00F245E6">
              <w:rPr>
                <w:rFonts w:cs="Calibri Light"/>
              </w:rPr>
              <w:t>planliche</w:t>
            </w:r>
            <w:proofErr w:type="spellEnd"/>
            <w:r w:rsidRPr="00F245E6">
              <w:rPr>
                <w:rFonts w:cs="Calibri Light"/>
              </w:rPr>
              <w:t xml:space="preserve"> Darstellung über das gewidmete, aber ungenutzte Bauland? Die Erhebungen liegen nicht länger als 3 Jahre zurück.</w:t>
            </w:r>
          </w:p>
          <w:p w14:paraId="63C09EF8" w14:textId="77777777" w:rsidR="007268AF" w:rsidRPr="00F245E6" w:rsidRDefault="007268AF" w:rsidP="00305183">
            <w:pPr>
              <w:rPr>
                <w:rFonts w:cs="Calibri Light"/>
              </w:rPr>
            </w:pPr>
            <w:r w:rsidRPr="00F245E6">
              <w:rPr>
                <w:rFonts w:cs="Calibri Light"/>
              </w:rPr>
              <w:t>(Ja = 2 Punkte (nur Plan oder Tabelle = 1 Punkt))</w:t>
            </w:r>
          </w:p>
        </w:tc>
        <w:tc>
          <w:tcPr>
            <w:tcW w:w="759" w:type="dxa"/>
            <w:vMerge w:val="restart"/>
          </w:tcPr>
          <w:p w14:paraId="6F9F8D12" w14:textId="77777777" w:rsidR="007268AF" w:rsidRPr="00F245E6" w:rsidRDefault="007268AF" w:rsidP="00305183">
            <w:pPr>
              <w:rPr>
                <w:rFonts w:cs="Calibri Light"/>
              </w:rPr>
            </w:pPr>
            <w:r w:rsidRPr="00F245E6">
              <w:rPr>
                <w:rFonts w:cs="Calibri Light"/>
              </w:rPr>
              <w:t>mögl.</w:t>
            </w:r>
          </w:p>
          <w:p w14:paraId="56F3EAD7" w14:textId="77777777" w:rsidR="007268AF" w:rsidRPr="00F245E6" w:rsidRDefault="007268AF" w:rsidP="00305183">
            <w:pPr>
              <w:jc w:val="center"/>
              <w:rPr>
                <w:rFonts w:cs="Calibri Light"/>
                <w:b/>
              </w:rPr>
            </w:pPr>
            <w:r w:rsidRPr="00F245E6">
              <w:rPr>
                <w:rFonts w:cs="Calibri Light"/>
                <w:b/>
              </w:rPr>
              <w:t>2 (M)</w:t>
            </w:r>
          </w:p>
        </w:tc>
        <w:tc>
          <w:tcPr>
            <w:tcW w:w="760" w:type="dxa"/>
            <w:vMerge w:val="restart"/>
          </w:tcPr>
          <w:p w14:paraId="66852B52" w14:textId="77777777" w:rsidR="007268AF" w:rsidRPr="00F245E6" w:rsidRDefault="007268AF" w:rsidP="00305183">
            <w:pPr>
              <w:rPr>
                <w:rFonts w:cs="Calibri Light"/>
              </w:rPr>
            </w:pPr>
            <w:r w:rsidRPr="00F245E6">
              <w:rPr>
                <w:rFonts w:cs="Calibri Light"/>
              </w:rPr>
              <w:t>tats.</w:t>
            </w:r>
          </w:p>
          <w:p w14:paraId="1DDBD43D" w14:textId="77777777" w:rsidR="007268AF" w:rsidRPr="00F245E6" w:rsidRDefault="007268AF" w:rsidP="00305183">
            <w:pPr>
              <w:jc w:val="center"/>
              <w:rPr>
                <w:rFonts w:cs="Calibri Light"/>
                <w:b/>
              </w:rPr>
            </w:pPr>
          </w:p>
        </w:tc>
      </w:tr>
      <w:tr w:rsidR="007268AF" w:rsidRPr="00F245E6" w14:paraId="0A1D3E45" w14:textId="77777777" w:rsidTr="001837A7">
        <w:tc>
          <w:tcPr>
            <w:tcW w:w="987" w:type="dxa"/>
          </w:tcPr>
          <w:p w14:paraId="1BD36E98" w14:textId="77777777" w:rsidR="007268AF" w:rsidRPr="00F245E6" w:rsidRDefault="007268AF" w:rsidP="00305183">
            <w:pPr>
              <w:rPr>
                <w:rFonts w:cs="Calibri Light"/>
              </w:rPr>
            </w:pPr>
          </w:p>
        </w:tc>
        <w:tc>
          <w:tcPr>
            <w:tcW w:w="6781" w:type="dxa"/>
          </w:tcPr>
          <w:p w14:paraId="19467066" w14:textId="77777777" w:rsidR="007268AF" w:rsidRPr="00F245E6" w:rsidRDefault="007268AF" w:rsidP="00305183">
            <w:pPr>
              <w:rPr>
                <w:rFonts w:cs="Calibri Light"/>
                <w:color w:val="C00000"/>
              </w:rPr>
            </w:pPr>
          </w:p>
        </w:tc>
        <w:tc>
          <w:tcPr>
            <w:tcW w:w="759" w:type="dxa"/>
            <w:vMerge/>
          </w:tcPr>
          <w:p w14:paraId="3E52AEDB" w14:textId="77777777" w:rsidR="007268AF" w:rsidRPr="00F245E6" w:rsidRDefault="007268AF" w:rsidP="00305183">
            <w:pPr>
              <w:rPr>
                <w:rFonts w:cs="Calibri Light"/>
              </w:rPr>
            </w:pPr>
          </w:p>
        </w:tc>
        <w:tc>
          <w:tcPr>
            <w:tcW w:w="760" w:type="dxa"/>
            <w:vMerge/>
          </w:tcPr>
          <w:p w14:paraId="050ACB13" w14:textId="77777777" w:rsidR="007268AF" w:rsidRPr="00F245E6" w:rsidRDefault="007268AF" w:rsidP="00305183">
            <w:pPr>
              <w:rPr>
                <w:rFonts w:cs="Calibri Light"/>
              </w:rPr>
            </w:pPr>
          </w:p>
        </w:tc>
      </w:tr>
    </w:tbl>
    <w:p w14:paraId="1EEA908B"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7268AF" w:rsidRPr="00F245E6" w14:paraId="5ED7F3D7" w14:textId="77777777" w:rsidTr="001837A7">
        <w:tc>
          <w:tcPr>
            <w:tcW w:w="987" w:type="dxa"/>
          </w:tcPr>
          <w:p w14:paraId="27B7F62B" w14:textId="77777777" w:rsidR="007268AF" w:rsidRPr="00F245E6" w:rsidRDefault="007268AF" w:rsidP="00305183">
            <w:pPr>
              <w:rPr>
                <w:rFonts w:cs="Calibri Light"/>
              </w:rPr>
            </w:pPr>
            <w:r w:rsidRPr="00F245E6">
              <w:rPr>
                <w:rFonts w:cs="Calibri Light"/>
              </w:rPr>
              <w:t>B.2.1.c</w:t>
            </w:r>
          </w:p>
        </w:tc>
        <w:tc>
          <w:tcPr>
            <w:tcW w:w="6780" w:type="dxa"/>
          </w:tcPr>
          <w:p w14:paraId="576BA902" w14:textId="77777777" w:rsidR="007268AF" w:rsidRPr="00F245E6" w:rsidRDefault="007268AF" w:rsidP="00305183">
            <w:pPr>
              <w:rPr>
                <w:rFonts w:cs="Calibri Light"/>
              </w:rPr>
            </w:pPr>
            <w:r w:rsidRPr="00F245E6">
              <w:rPr>
                <w:rFonts w:cs="Calibri Light"/>
              </w:rPr>
              <w:t>Ist die Datenerhebung der Baulandnutzung "institutionalisiert" - sprich jährliche Erhebung in Plan und Tabelle?</w:t>
            </w:r>
          </w:p>
          <w:p w14:paraId="583FA650" w14:textId="77777777" w:rsidR="007268AF" w:rsidRPr="00F245E6" w:rsidRDefault="007268AF" w:rsidP="00305183">
            <w:pPr>
              <w:rPr>
                <w:rFonts w:cs="Calibri Light"/>
              </w:rPr>
            </w:pPr>
            <w:r w:rsidRPr="00F245E6">
              <w:rPr>
                <w:rFonts w:cs="Calibri Light"/>
              </w:rPr>
              <w:t>(Ja = 3 Punkte (nur Plan oder Tabelle = 1 Punkt)</w:t>
            </w:r>
          </w:p>
        </w:tc>
        <w:tc>
          <w:tcPr>
            <w:tcW w:w="760" w:type="dxa"/>
            <w:vMerge w:val="restart"/>
          </w:tcPr>
          <w:p w14:paraId="1CDC3D2E" w14:textId="77777777" w:rsidR="007268AF" w:rsidRPr="00F245E6" w:rsidRDefault="007268AF" w:rsidP="00305183">
            <w:pPr>
              <w:rPr>
                <w:rFonts w:cs="Calibri Light"/>
              </w:rPr>
            </w:pPr>
            <w:r w:rsidRPr="00F245E6">
              <w:rPr>
                <w:rFonts w:cs="Calibri Light"/>
              </w:rPr>
              <w:t>mögl.</w:t>
            </w:r>
          </w:p>
          <w:p w14:paraId="4823D9B0" w14:textId="77777777" w:rsidR="007268AF" w:rsidRPr="00F245E6" w:rsidRDefault="007268AF" w:rsidP="00305183">
            <w:pPr>
              <w:jc w:val="center"/>
              <w:rPr>
                <w:rFonts w:cs="Calibri Light"/>
                <w:b/>
              </w:rPr>
            </w:pPr>
            <w:r w:rsidRPr="00F245E6">
              <w:rPr>
                <w:rFonts w:cs="Calibri Light"/>
                <w:b/>
              </w:rPr>
              <w:t>3 (M)</w:t>
            </w:r>
          </w:p>
        </w:tc>
        <w:tc>
          <w:tcPr>
            <w:tcW w:w="760" w:type="dxa"/>
            <w:vMerge w:val="restart"/>
          </w:tcPr>
          <w:p w14:paraId="226315D2" w14:textId="77777777" w:rsidR="007268AF" w:rsidRPr="00F245E6" w:rsidRDefault="007268AF" w:rsidP="00305183">
            <w:pPr>
              <w:rPr>
                <w:rFonts w:cs="Calibri Light"/>
              </w:rPr>
            </w:pPr>
            <w:r w:rsidRPr="00F245E6">
              <w:rPr>
                <w:rFonts w:cs="Calibri Light"/>
              </w:rPr>
              <w:t>tats.</w:t>
            </w:r>
          </w:p>
          <w:p w14:paraId="4E48EDCF" w14:textId="77777777" w:rsidR="007268AF" w:rsidRPr="00F245E6" w:rsidRDefault="007268AF" w:rsidP="00305183">
            <w:pPr>
              <w:jc w:val="center"/>
              <w:rPr>
                <w:rFonts w:cs="Calibri Light"/>
                <w:b/>
              </w:rPr>
            </w:pPr>
          </w:p>
        </w:tc>
      </w:tr>
      <w:tr w:rsidR="007268AF" w:rsidRPr="00F245E6" w14:paraId="0FE14B81" w14:textId="77777777" w:rsidTr="001837A7">
        <w:tc>
          <w:tcPr>
            <w:tcW w:w="987" w:type="dxa"/>
          </w:tcPr>
          <w:p w14:paraId="1DB2708D" w14:textId="77777777" w:rsidR="007268AF" w:rsidRPr="00F245E6" w:rsidRDefault="007268AF" w:rsidP="00305183">
            <w:pPr>
              <w:rPr>
                <w:rFonts w:cs="Calibri Light"/>
              </w:rPr>
            </w:pPr>
          </w:p>
        </w:tc>
        <w:tc>
          <w:tcPr>
            <w:tcW w:w="6780" w:type="dxa"/>
          </w:tcPr>
          <w:p w14:paraId="619484D9" w14:textId="77777777" w:rsidR="007268AF" w:rsidRPr="00F245E6" w:rsidRDefault="007268AF" w:rsidP="00305183">
            <w:pPr>
              <w:rPr>
                <w:rFonts w:cs="Calibri Light"/>
                <w:color w:val="C00000"/>
              </w:rPr>
            </w:pPr>
          </w:p>
        </w:tc>
        <w:tc>
          <w:tcPr>
            <w:tcW w:w="760" w:type="dxa"/>
            <w:vMerge/>
          </w:tcPr>
          <w:p w14:paraId="19B95871" w14:textId="77777777" w:rsidR="007268AF" w:rsidRPr="00F245E6" w:rsidRDefault="007268AF" w:rsidP="00305183">
            <w:pPr>
              <w:rPr>
                <w:rFonts w:cs="Calibri Light"/>
              </w:rPr>
            </w:pPr>
          </w:p>
        </w:tc>
        <w:tc>
          <w:tcPr>
            <w:tcW w:w="760" w:type="dxa"/>
            <w:vMerge/>
          </w:tcPr>
          <w:p w14:paraId="7682B832" w14:textId="77777777" w:rsidR="007268AF" w:rsidRPr="00F245E6" w:rsidRDefault="007268AF" w:rsidP="00305183">
            <w:pPr>
              <w:rPr>
                <w:rFonts w:cs="Calibri Light"/>
              </w:rPr>
            </w:pPr>
          </w:p>
        </w:tc>
      </w:tr>
    </w:tbl>
    <w:p w14:paraId="511A58B9"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245E6" w14:paraId="4E988E24" w14:textId="77777777" w:rsidTr="001837A7">
        <w:tc>
          <w:tcPr>
            <w:tcW w:w="987" w:type="dxa"/>
          </w:tcPr>
          <w:p w14:paraId="7ACA8845" w14:textId="77777777" w:rsidR="007268AF" w:rsidRPr="00F245E6" w:rsidRDefault="007268AF" w:rsidP="00305183">
            <w:pPr>
              <w:rPr>
                <w:rFonts w:cs="Calibri Light"/>
              </w:rPr>
            </w:pPr>
            <w:r w:rsidRPr="00F245E6">
              <w:rPr>
                <w:rFonts w:cs="Calibri Light"/>
              </w:rPr>
              <w:t>B.2.2.a</w:t>
            </w:r>
          </w:p>
        </w:tc>
        <w:tc>
          <w:tcPr>
            <w:tcW w:w="6781" w:type="dxa"/>
          </w:tcPr>
          <w:p w14:paraId="46DAC1D1" w14:textId="77777777" w:rsidR="007268AF" w:rsidRPr="00F245E6" w:rsidRDefault="007268AF" w:rsidP="00305183">
            <w:pPr>
              <w:rPr>
                <w:rFonts w:cs="Calibri Light"/>
              </w:rPr>
            </w:pPr>
            <w:r w:rsidRPr="00F245E6">
              <w:rPr>
                <w:rFonts w:cs="Calibri Light"/>
              </w:rPr>
              <w:t xml:space="preserve">Gibt es eine tabellarische Auflistung und </w:t>
            </w:r>
            <w:proofErr w:type="spellStart"/>
            <w:r w:rsidRPr="00F245E6">
              <w:rPr>
                <w:rFonts w:cs="Calibri Light"/>
              </w:rPr>
              <w:t>planliche</w:t>
            </w:r>
            <w:proofErr w:type="spellEnd"/>
            <w:r w:rsidRPr="00F245E6">
              <w:rPr>
                <w:rFonts w:cs="Calibri Light"/>
              </w:rPr>
              <w:t xml:space="preserve"> Darstellung über den Gebäudebestand nach Nutzung?</w:t>
            </w:r>
          </w:p>
          <w:p w14:paraId="514A476A" w14:textId="77777777" w:rsidR="007268AF" w:rsidRPr="00F245E6" w:rsidRDefault="007268AF" w:rsidP="00305183">
            <w:pPr>
              <w:rPr>
                <w:rFonts w:cs="Calibri Light"/>
              </w:rPr>
            </w:pPr>
            <w:r w:rsidRPr="00F245E6">
              <w:rPr>
                <w:rFonts w:cs="Calibri Light"/>
              </w:rPr>
              <w:t>(Ja = 2 Punkte (nur Plan oder Tabelle = 1 Punkt))</w:t>
            </w:r>
          </w:p>
        </w:tc>
        <w:tc>
          <w:tcPr>
            <w:tcW w:w="759" w:type="dxa"/>
            <w:vMerge w:val="restart"/>
          </w:tcPr>
          <w:p w14:paraId="29A29B34" w14:textId="77777777" w:rsidR="007268AF" w:rsidRPr="00F245E6" w:rsidRDefault="007268AF" w:rsidP="00305183">
            <w:pPr>
              <w:rPr>
                <w:rFonts w:cs="Calibri Light"/>
              </w:rPr>
            </w:pPr>
            <w:r w:rsidRPr="00F245E6">
              <w:rPr>
                <w:rFonts w:cs="Calibri Light"/>
              </w:rPr>
              <w:t>mögl.</w:t>
            </w:r>
          </w:p>
          <w:p w14:paraId="5E28F0BB" w14:textId="77777777" w:rsidR="007268AF" w:rsidRPr="00F245E6" w:rsidRDefault="007268AF" w:rsidP="00305183">
            <w:pPr>
              <w:jc w:val="center"/>
              <w:rPr>
                <w:rFonts w:cs="Calibri Light"/>
                <w:b/>
              </w:rPr>
            </w:pPr>
            <w:r w:rsidRPr="00F245E6">
              <w:rPr>
                <w:rFonts w:cs="Calibri Light"/>
                <w:b/>
              </w:rPr>
              <w:t>2 (K)</w:t>
            </w:r>
          </w:p>
        </w:tc>
        <w:tc>
          <w:tcPr>
            <w:tcW w:w="760" w:type="dxa"/>
            <w:vMerge w:val="restart"/>
          </w:tcPr>
          <w:p w14:paraId="63A823C7" w14:textId="77777777" w:rsidR="007268AF" w:rsidRPr="00F245E6" w:rsidRDefault="007268AF" w:rsidP="00305183">
            <w:pPr>
              <w:rPr>
                <w:rFonts w:cs="Calibri Light"/>
              </w:rPr>
            </w:pPr>
            <w:r w:rsidRPr="00F245E6">
              <w:rPr>
                <w:rFonts w:cs="Calibri Light"/>
              </w:rPr>
              <w:t>tats.</w:t>
            </w:r>
          </w:p>
          <w:p w14:paraId="44716E12" w14:textId="77777777" w:rsidR="007268AF" w:rsidRPr="00F245E6" w:rsidRDefault="007268AF" w:rsidP="00305183">
            <w:pPr>
              <w:jc w:val="center"/>
              <w:rPr>
                <w:rFonts w:cs="Calibri Light"/>
                <w:b/>
              </w:rPr>
            </w:pPr>
          </w:p>
        </w:tc>
      </w:tr>
      <w:tr w:rsidR="007268AF" w:rsidRPr="00F245E6" w14:paraId="45F3CCFD" w14:textId="77777777" w:rsidTr="001837A7">
        <w:tc>
          <w:tcPr>
            <w:tcW w:w="987" w:type="dxa"/>
          </w:tcPr>
          <w:p w14:paraId="4D91E09B" w14:textId="77777777" w:rsidR="007268AF" w:rsidRPr="00F245E6" w:rsidRDefault="007268AF" w:rsidP="00305183">
            <w:pPr>
              <w:rPr>
                <w:rFonts w:cs="Calibri Light"/>
              </w:rPr>
            </w:pPr>
          </w:p>
        </w:tc>
        <w:tc>
          <w:tcPr>
            <w:tcW w:w="6781" w:type="dxa"/>
          </w:tcPr>
          <w:p w14:paraId="706278DE" w14:textId="77777777" w:rsidR="007268AF" w:rsidRPr="00F245E6" w:rsidRDefault="007268AF" w:rsidP="00305183">
            <w:pPr>
              <w:rPr>
                <w:rFonts w:cs="Calibri Light"/>
                <w:color w:val="C00000"/>
              </w:rPr>
            </w:pPr>
          </w:p>
        </w:tc>
        <w:tc>
          <w:tcPr>
            <w:tcW w:w="759" w:type="dxa"/>
            <w:vMerge/>
          </w:tcPr>
          <w:p w14:paraId="0CC3BF55" w14:textId="77777777" w:rsidR="007268AF" w:rsidRPr="00F245E6" w:rsidRDefault="007268AF" w:rsidP="00305183">
            <w:pPr>
              <w:rPr>
                <w:rFonts w:cs="Calibri Light"/>
              </w:rPr>
            </w:pPr>
          </w:p>
        </w:tc>
        <w:tc>
          <w:tcPr>
            <w:tcW w:w="760" w:type="dxa"/>
            <w:vMerge/>
          </w:tcPr>
          <w:p w14:paraId="4C8FDBE5" w14:textId="77777777" w:rsidR="007268AF" w:rsidRPr="00F245E6" w:rsidRDefault="007268AF" w:rsidP="00305183">
            <w:pPr>
              <w:rPr>
                <w:rFonts w:cs="Calibri Light"/>
              </w:rPr>
            </w:pPr>
          </w:p>
        </w:tc>
      </w:tr>
    </w:tbl>
    <w:p w14:paraId="350BD5DC"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245E6" w14:paraId="4925FEDC" w14:textId="77777777" w:rsidTr="001837A7">
        <w:tc>
          <w:tcPr>
            <w:tcW w:w="987" w:type="dxa"/>
          </w:tcPr>
          <w:p w14:paraId="22182B7F" w14:textId="77777777" w:rsidR="007268AF" w:rsidRPr="00F245E6" w:rsidRDefault="007268AF" w:rsidP="00305183">
            <w:pPr>
              <w:rPr>
                <w:rFonts w:cs="Calibri Light"/>
              </w:rPr>
            </w:pPr>
            <w:r w:rsidRPr="00F245E6">
              <w:rPr>
                <w:rFonts w:cs="Calibri Light"/>
              </w:rPr>
              <w:t>B.2.2.b</w:t>
            </w:r>
          </w:p>
        </w:tc>
        <w:tc>
          <w:tcPr>
            <w:tcW w:w="6781" w:type="dxa"/>
          </w:tcPr>
          <w:p w14:paraId="1449610F" w14:textId="77777777" w:rsidR="007268AF" w:rsidRPr="00F245E6" w:rsidRDefault="007268AF" w:rsidP="00305183">
            <w:pPr>
              <w:rPr>
                <w:rFonts w:cs="Calibri Light"/>
              </w:rPr>
            </w:pPr>
            <w:r w:rsidRPr="00F245E6">
              <w:rPr>
                <w:rFonts w:cs="Calibri Light"/>
              </w:rPr>
              <w:t xml:space="preserve">Gibt es eine tabellarische Auflistung und </w:t>
            </w:r>
            <w:proofErr w:type="spellStart"/>
            <w:r w:rsidRPr="00F245E6">
              <w:rPr>
                <w:rFonts w:cs="Calibri Light"/>
              </w:rPr>
              <w:t>planliche</w:t>
            </w:r>
            <w:proofErr w:type="spellEnd"/>
            <w:r w:rsidRPr="00F245E6">
              <w:rPr>
                <w:rFonts w:cs="Calibri Light"/>
              </w:rPr>
              <w:t xml:space="preserve"> Darstellung über den Gebäudebestand nach Alter?</w:t>
            </w:r>
          </w:p>
          <w:p w14:paraId="5E1D3F95" w14:textId="77777777" w:rsidR="007268AF" w:rsidRPr="00F245E6" w:rsidRDefault="007268AF" w:rsidP="00305183">
            <w:pPr>
              <w:rPr>
                <w:rFonts w:cs="Calibri Light"/>
              </w:rPr>
            </w:pPr>
            <w:r w:rsidRPr="00F245E6">
              <w:rPr>
                <w:rFonts w:cs="Calibri Light"/>
              </w:rPr>
              <w:t>(Ja = 2 Punkte (nur Plan oder Tabelle = 1 Punkt))</w:t>
            </w:r>
          </w:p>
        </w:tc>
        <w:tc>
          <w:tcPr>
            <w:tcW w:w="759" w:type="dxa"/>
            <w:vMerge w:val="restart"/>
          </w:tcPr>
          <w:p w14:paraId="231D2DBE" w14:textId="77777777" w:rsidR="007268AF" w:rsidRPr="00F245E6" w:rsidRDefault="007268AF" w:rsidP="00305183">
            <w:pPr>
              <w:rPr>
                <w:rFonts w:cs="Calibri Light"/>
              </w:rPr>
            </w:pPr>
            <w:r w:rsidRPr="00F245E6">
              <w:rPr>
                <w:rFonts w:cs="Calibri Light"/>
              </w:rPr>
              <w:t>mögl.</w:t>
            </w:r>
          </w:p>
          <w:p w14:paraId="31709A1B" w14:textId="77777777" w:rsidR="007268AF" w:rsidRPr="00F245E6" w:rsidRDefault="007268AF" w:rsidP="00305183">
            <w:pPr>
              <w:jc w:val="center"/>
              <w:rPr>
                <w:rFonts w:cs="Calibri Light"/>
                <w:b/>
              </w:rPr>
            </w:pPr>
            <w:r w:rsidRPr="00F245E6">
              <w:rPr>
                <w:rFonts w:cs="Calibri Light"/>
                <w:b/>
              </w:rPr>
              <w:t>2 (K)</w:t>
            </w:r>
          </w:p>
        </w:tc>
        <w:tc>
          <w:tcPr>
            <w:tcW w:w="760" w:type="dxa"/>
            <w:vMerge w:val="restart"/>
          </w:tcPr>
          <w:p w14:paraId="47D4CD9B" w14:textId="77777777" w:rsidR="007268AF" w:rsidRPr="00F245E6" w:rsidRDefault="007268AF" w:rsidP="00305183">
            <w:pPr>
              <w:rPr>
                <w:rFonts w:cs="Calibri Light"/>
              </w:rPr>
            </w:pPr>
            <w:r w:rsidRPr="00F245E6">
              <w:rPr>
                <w:rFonts w:cs="Calibri Light"/>
              </w:rPr>
              <w:t>tats.</w:t>
            </w:r>
          </w:p>
          <w:p w14:paraId="49E09E4E" w14:textId="77777777" w:rsidR="007268AF" w:rsidRPr="00F245E6" w:rsidRDefault="007268AF" w:rsidP="00305183">
            <w:pPr>
              <w:jc w:val="center"/>
              <w:rPr>
                <w:rFonts w:cs="Calibri Light"/>
                <w:b/>
              </w:rPr>
            </w:pPr>
          </w:p>
        </w:tc>
      </w:tr>
      <w:tr w:rsidR="007268AF" w:rsidRPr="00F245E6" w14:paraId="0BBD9468" w14:textId="77777777" w:rsidTr="001837A7">
        <w:tc>
          <w:tcPr>
            <w:tcW w:w="987" w:type="dxa"/>
          </w:tcPr>
          <w:p w14:paraId="51AF26AC" w14:textId="77777777" w:rsidR="007268AF" w:rsidRPr="00F245E6" w:rsidRDefault="007268AF" w:rsidP="00305183">
            <w:pPr>
              <w:rPr>
                <w:rFonts w:cs="Calibri Light"/>
              </w:rPr>
            </w:pPr>
          </w:p>
        </w:tc>
        <w:tc>
          <w:tcPr>
            <w:tcW w:w="6781" w:type="dxa"/>
          </w:tcPr>
          <w:p w14:paraId="476B6BC7" w14:textId="77777777" w:rsidR="007268AF" w:rsidRPr="00F245E6" w:rsidRDefault="007268AF" w:rsidP="00305183">
            <w:pPr>
              <w:rPr>
                <w:rFonts w:cs="Calibri Light"/>
                <w:color w:val="C00000"/>
              </w:rPr>
            </w:pPr>
          </w:p>
        </w:tc>
        <w:tc>
          <w:tcPr>
            <w:tcW w:w="759" w:type="dxa"/>
            <w:vMerge/>
          </w:tcPr>
          <w:p w14:paraId="7F127C38" w14:textId="77777777" w:rsidR="007268AF" w:rsidRPr="00F245E6" w:rsidRDefault="007268AF" w:rsidP="00305183">
            <w:pPr>
              <w:rPr>
                <w:rFonts w:cs="Calibri Light"/>
              </w:rPr>
            </w:pPr>
          </w:p>
        </w:tc>
        <w:tc>
          <w:tcPr>
            <w:tcW w:w="760" w:type="dxa"/>
            <w:vMerge/>
          </w:tcPr>
          <w:p w14:paraId="033462C3" w14:textId="77777777" w:rsidR="007268AF" w:rsidRPr="00F245E6" w:rsidRDefault="007268AF" w:rsidP="00305183">
            <w:pPr>
              <w:rPr>
                <w:rFonts w:cs="Calibri Light"/>
              </w:rPr>
            </w:pPr>
          </w:p>
        </w:tc>
      </w:tr>
    </w:tbl>
    <w:p w14:paraId="02F30AC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7268AF" w:rsidRPr="00F245E6" w14:paraId="58279A05" w14:textId="77777777" w:rsidTr="001837A7">
        <w:tc>
          <w:tcPr>
            <w:tcW w:w="987" w:type="dxa"/>
          </w:tcPr>
          <w:p w14:paraId="40F1A9E9" w14:textId="77777777" w:rsidR="007268AF" w:rsidRPr="00F245E6" w:rsidRDefault="007268AF" w:rsidP="00305183">
            <w:pPr>
              <w:rPr>
                <w:rFonts w:cs="Calibri Light"/>
              </w:rPr>
            </w:pPr>
            <w:r w:rsidRPr="00F245E6">
              <w:rPr>
                <w:rFonts w:cs="Calibri Light"/>
              </w:rPr>
              <w:t>B.2.2.c</w:t>
            </w:r>
          </w:p>
        </w:tc>
        <w:tc>
          <w:tcPr>
            <w:tcW w:w="6780" w:type="dxa"/>
          </w:tcPr>
          <w:p w14:paraId="1210259F" w14:textId="77777777" w:rsidR="007268AF" w:rsidRPr="00F245E6" w:rsidRDefault="007268AF" w:rsidP="00305183">
            <w:pPr>
              <w:rPr>
                <w:rFonts w:cs="Calibri Light"/>
              </w:rPr>
            </w:pPr>
            <w:r w:rsidRPr="00F245E6">
              <w:rPr>
                <w:rFonts w:cs="Calibri Light"/>
              </w:rPr>
              <w:t xml:space="preserve">Gibt es eine tabellarische Auflistung und </w:t>
            </w:r>
            <w:proofErr w:type="spellStart"/>
            <w:r w:rsidRPr="00F245E6">
              <w:rPr>
                <w:rFonts w:cs="Calibri Light"/>
              </w:rPr>
              <w:t>planliche</w:t>
            </w:r>
            <w:proofErr w:type="spellEnd"/>
            <w:r w:rsidRPr="00F245E6">
              <w:rPr>
                <w:rFonts w:cs="Calibri Light"/>
              </w:rPr>
              <w:t xml:space="preserve"> Darstellung über den Gebäudebestand nach Höhe?</w:t>
            </w:r>
          </w:p>
          <w:p w14:paraId="107FFD69" w14:textId="77777777" w:rsidR="007268AF" w:rsidRPr="00F245E6" w:rsidRDefault="007268AF" w:rsidP="00305183">
            <w:pPr>
              <w:rPr>
                <w:rFonts w:cs="Calibri Light"/>
              </w:rPr>
            </w:pPr>
            <w:r w:rsidRPr="00F245E6">
              <w:rPr>
                <w:rFonts w:cs="Calibri Light"/>
              </w:rPr>
              <w:t>(Ja = 2 Punkte (nur Plan oder Tabelle = 1 Punkt))</w:t>
            </w:r>
          </w:p>
        </w:tc>
        <w:tc>
          <w:tcPr>
            <w:tcW w:w="760" w:type="dxa"/>
            <w:vMerge w:val="restart"/>
          </w:tcPr>
          <w:p w14:paraId="192964E9" w14:textId="77777777" w:rsidR="007268AF" w:rsidRPr="00F245E6" w:rsidRDefault="007268AF" w:rsidP="00305183">
            <w:pPr>
              <w:rPr>
                <w:rFonts w:cs="Calibri Light"/>
              </w:rPr>
            </w:pPr>
            <w:r w:rsidRPr="00F245E6">
              <w:rPr>
                <w:rFonts w:cs="Calibri Light"/>
              </w:rPr>
              <w:t>mögl.</w:t>
            </w:r>
          </w:p>
          <w:p w14:paraId="64110839" w14:textId="77777777" w:rsidR="007268AF" w:rsidRPr="00F245E6" w:rsidRDefault="007268AF" w:rsidP="00305183">
            <w:pPr>
              <w:jc w:val="center"/>
              <w:rPr>
                <w:rFonts w:cs="Calibri Light"/>
                <w:b/>
              </w:rPr>
            </w:pPr>
            <w:r w:rsidRPr="00F245E6">
              <w:rPr>
                <w:rFonts w:cs="Calibri Light"/>
                <w:b/>
              </w:rPr>
              <w:t>2 (K)</w:t>
            </w:r>
          </w:p>
        </w:tc>
        <w:tc>
          <w:tcPr>
            <w:tcW w:w="760" w:type="dxa"/>
            <w:vMerge w:val="restart"/>
          </w:tcPr>
          <w:p w14:paraId="7C755AC7" w14:textId="77777777" w:rsidR="007268AF" w:rsidRPr="00F245E6" w:rsidRDefault="007268AF" w:rsidP="00305183">
            <w:pPr>
              <w:rPr>
                <w:rFonts w:cs="Calibri Light"/>
              </w:rPr>
            </w:pPr>
            <w:r w:rsidRPr="00F245E6">
              <w:rPr>
                <w:rFonts w:cs="Calibri Light"/>
              </w:rPr>
              <w:t>tats.</w:t>
            </w:r>
          </w:p>
          <w:p w14:paraId="3D288FF6" w14:textId="77777777" w:rsidR="007268AF" w:rsidRPr="00F245E6" w:rsidRDefault="007268AF" w:rsidP="00305183">
            <w:pPr>
              <w:jc w:val="center"/>
              <w:rPr>
                <w:rFonts w:cs="Calibri Light"/>
                <w:b/>
              </w:rPr>
            </w:pPr>
          </w:p>
        </w:tc>
      </w:tr>
      <w:tr w:rsidR="007268AF" w:rsidRPr="00F245E6" w14:paraId="2D437894" w14:textId="77777777" w:rsidTr="001837A7">
        <w:tc>
          <w:tcPr>
            <w:tcW w:w="987" w:type="dxa"/>
          </w:tcPr>
          <w:p w14:paraId="024CA0DD" w14:textId="77777777" w:rsidR="007268AF" w:rsidRPr="00F245E6" w:rsidRDefault="007268AF" w:rsidP="00305183">
            <w:pPr>
              <w:rPr>
                <w:rFonts w:cs="Calibri Light"/>
              </w:rPr>
            </w:pPr>
          </w:p>
        </w:tc>
        <w:tc>
          <w:tcPr>
            <w:tcW w:w="6780" w:type="dxa"/>
          </w:tcPr>
          <w:p w14:paraId="50C3F91A" w14:textId="77777777" w:rsidR="007268AF" w:rsidRPr="00F245E6" w:rsidRDefault="007268AF" w:rsidP="00305183">
            <w:pPr>
              <w:rPr>
                <w:rFonts w:cs="Calibri Light"/>
                <w:color w:val="C00000"/>
              </w:rPr>
            </w:pPr>
          </w:p>
        </w:tc>
        <w:tc>
          <w:tcPr>
            <w:tcW w:w="760" w:type="dxa"/>
            <w:vMerge/>
          </w:tcPr>
          <w:p w14:paraId="09384AD8" w14:textId="77777777" w:rsidR="007268AF" w:rsidRPr="00F245E6" w:rsidRDefault="007268AF" w:rsidP="00305183">
            <w:pPr>
              <w:rPr>
                <w:rFonts w:cs="Calibri Light"/>
              </w:rPr>
            </w:pPr>
          </w:p>
        </w:tc>
        <w:tc>
          <w:tcPr>
            <w:tcW w:w="760" w:type="dxa"/>
            <w:vMerge/>
          </w:tcPr>
          <w:p w14:paraId="4F9BF644" w14:textId="77777777" w:rsidR="007268AF" w:rsidRPr="00F245E6" w:rsidRDefault="007268AF" w:rsidP="00305183">
            <w:pPr>
              <w:rPr>
                <w:rFonts w:cs="Calibri Light"/>
              </w:rPr>
            </w:pPr>
          </w:p>
        </w:tc>
      </w:tr>
    </w:tbl>
    <w:p w14:paraId="1075927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245E6" w14:paraId="1DF9842A" w14:textId="77777777" w:rsidTr="001837A7">
        <w:tc>
          <w:tcPr>
            <w:tcW w:w="987" w:type="dxa"/>
          </w:tcPr>
          <w:p w14:paraId="5286E9B5" w14:textId="77777777" w:rsidR="007268AF" w:rsidRPr="00F245E6" w:rsidRDefault="007268AF" w:rsidP="00305183">
            <w:pPr>
              <w:rPr>
                <w:rFonts w:cs="Calibri Light"/>
              </w:rPr>
            </w:pPr>
            <w:r w:rsidRPr="00F245E6">
              <w:rPr>
                <w:rFonts w:cs="Calibri Light"/>
              </w:rPr>
              <w:t>B.2.2.d</w:t>
            </w:r>
          </w:p>
        </w:tc>
        <w:tc>
          <w:tcPr>
            <w:tcW w:w="6781" w:type="dxa"/>
          </w:tcPr>
          <w:p w14:paraId="1CC09E25" w14:textId="77777777" w:rsidR="007268AF" w:rsidRPr="00F245E6" w:rsidRDefault="007268AF" w:rsidP="00305183">
            <w:pPr>
              <w:rPr>
                <w:rFonts w:cs="Calibri Light"/>
              </w:rPr>
            </w:pPr>
            <w:r w:rsidRPr="00F245E6">
              <w:rPr>
                <w:rFonts w:cs="Calibri Light"/>
              </w:rPr>
              <w:t>Gibt es eine geometrische Erfassung des Gebäudebestandes?</w:t>
            </w:r>
          </w:p>
          <w:p w14:paraId="247FBFAB" w14:textId="77777777" w:rsidR="007268AF" w:rsidRPr="00F245E6" w:rsidRDefault="007268AF" w:rsidP="00305183">
            <w:pPr>
              <w:rPr>
                <w:rFonts w:cs="Calibri Light"/>
              </w:rPr>
            </w:pPr>
            <w:r w:rsidRPr="00F245E6">
              <w:rPr>
                <w:rFonts w:cs="Calibri Light"/>
              </w:rPr>
              <w:t>(Ja = 2 Punkte (nur Plan oder Tabelle = 1 Punkt))</w:t>
            </w:r>
          </w:p>
        </w:tc>
        <w:tc>
          <w:tcPr>
            <w:tcW w:w="759" w:type="dxa"/>
            <w:vMerge w:val="restart"/>
          </w:tcPr>
          <w:p w14:paraId="53E8CEDF" w14:textId="77777777" w:rsidR="007268AF" w:rsidRPr="00F245E6" w:rsidRDefault="007268AF" w:rsidP="00305183">
            <w:pPr>
              <w:rPr>
                <w:rFonts w:cs="Calibri Light"/>
              </w:rPr>
            </w:pPr>
            <w:r w:rsidRPr="00F245E6">
              <w:rPr>
                <w:rFonts w:cs="Calibri Light"/>
              </w:rPr>
              <w:t>mögl.</w:t>
            </w:r>
          </w:p>
          <w:p w14:paraId="2555335B" w14:textId="77777777" w:rsidR="007268AF" w:rsidRPr="00F245E6" w:rsidRDefault="007268AF" w:rsidP="00305183">
            <w:pPr>
              <w:jc w:val="center"/>
              <w:rPr>
                <w:rFonts w:cs="Calibri Light"/>
                <w:b/>
              </w:rPr>
            </w:pPr>
            <w:r w:rsidRPr="00F245E6">
              <w:rPr>
                <w:rFonts w:cs="Calibri Light"/>
                <w:b/>
              </w:rPr>
              <w:t>2 (K)</w:t>
            </w:r>
          </w:p>
        </w:tc>
        <w:tc>
          <w:tcPr>
            <w:tcW w:w="760" w:type="dxa"/>
            <w:vMerge w:val="restart"/>
          </w:tcPr>
          <w:p w14:paraId="509FE494" w14:textId="77777777" w:rsidR="007268AF" w:rsidRPr="00F245E6" w:rsidRDefault="007268AF" w:rsidP="00305183">
            <w:pPr>
              <w:rPr>
                <w:rFonts w:cs="Calibri Light"/>
              </w:rPr>
            </w:pPr>
            <w:r w:rsidRPr="00F245E6">
              <w:rPr>
                <w:rFonts w:cs="Calibri Light"/>
              </w:rPr>
              <w:t>tats.</w:t>
            </w:r>
          </w:p>
          <w:p w14:paraId="2110D649" w14:textId="77777777" w:rsidR="007268AF" w:rsidRPr="00F245E6" w:rsidRDefault="007268AF" w:rsidP="00305183">
            <w:pPr>
              <w:jc w:val="center"/>
              <w:rPr>
                <w:rFonts w:cs="Calibri Light"/>
                <w:b/>
              </w:rPr>
            </w:pPr>
          </w:p>
        </w:tc>
      </w:tr>
      <w:tr w:rsidR="007268AF" w:rsidRPr="00F245E6" w14:paraId="11AC2AE2" w14:textId="77777777" w:rsidTr="001837A7">
        <w:tc>
          <w:tcPr>
            <w:tcW w:w="987" w:type="dxa"/>
          </w:tcPr>
          <w:p w14:paraId="08500A57" w14:textId="77777777" w:rsidR="007268AF" w:rsidRPr="00F245E6" w:rsidRDefault="007268AF" w:rsidP="00305183">
            <w:pPr>
              <w:rPr>
                <w:rFonts w:cs="Calibri Light"/>
              </w:rPr>
            </w:pPr>
          </w:p>
        </w:tc>
        <w:tc>
          <w:tcPr>
            <w:tcW w:w="6781" w:type="dxa"/>
          </w:tcPr>
          <w:p w14:paraId="01A95F3C" w14:textId="77777777" w:rsidR="007268AF" w:rsidRPr="00F245E6" w:rsidRDefault="007268AF" w:rsidP="00305183">
            <w:pPr>
              <w:rPr>
                <w:rFonts w:cs="Calibri Light"/>
                <w:color w:val="C00000"/>
              </w:rPr>
            </w:pPr>
          </w:p>
        </w:tc>
        <w:tc>
          <w:tcPr>
            <w:tcW w:w="759" w:type="dxa"/>
            <w:vMerge/>
          </w:tcPr>
          <w:p w14:paraId="59B73A0A" w14:textId="77777777" w:rsidR="007268AF" w:rsidRPr="00F245E6" w:rsidRDefault="007268AF" w:rsidP="00305183">
            <w:pPr>
              <w:rPr>
                <w:rFonts w:cs="Calibri Light"/>
              </w:rPr>
            </w:pPr>
          </w:p>
        </w:tc>
        <w:tc>
          <w:tcPr>
            <w:tcW w:w="760" w:type="dxa"/>
            <w:vMerge/>
          </w:tcPr>
          <w:p w14:paraId="653A8925" w14:textId="77777777" w:rsidR="007268AF" w:rsidRPr="00F245E6" w:rsidRDefault="007268AF" w:rsidP="00305183">
            <w:pPr>
              <w:rPr>
                <w:rFonts w:cs="Calibri Light"/>
              </w:rPr>
            </w:pPr>
          </w:p>
        </w:tc>
      </w:tr>
    </w:tbl>
    <w:p w14:paraId="14F5DCCC"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7268AF" w:rsidRPr="00F245E6" w14:paraId="2AC72BD5" w14:textId="77777777" w:rsidTr="001837A7">
        <w:tc>
          <w:tcPr>
            <w:tcW w:w="987" w:type="dxa"/>
          </w:tcPr>
          <w:p w14:paraId="37243688" w14:textId="77777777" w:rsidR="007268AF" w:rsidRPr="00F245E6" w:rsidRDefault="007268AF" w:rsidP="00305183">
            <w:pPr>
              <w:rPr>
                <w:rFonts w:cs="Calibri Light"/>
              </w:rPr>
            </w:pPr>
            <w:r w:rsidRPr="00F245E6">
              <w:rPr>
                <w:rFonts w:cs="Calibri Light"/>
              </w:rPr>
              <w:t>B.2.2.e</w:t>
            </w:r>
          </w:p>
        </w:tc>
        <w:tc>
          <w:tcPr>
            <w:tcW w:w="6780" w:type="dxa"/>
          </w:tcPr>
          <w:p w14:paraId="034CD0A2" w14:textId="5E8CCC74" w:rsidR="007268AF" w:rsidRPr="00F245E6" w:rsidRDefault="007268AF" w:rsidP="00305183">
            <w:pPr>
              <w:rPr>
                <w:rFonts w:cs="Calibri Light"/>
              </w:rPr>
            </w:pPr>
            <w:r w:rsidRPr="00F245E6">
              <w:rPr>
                <w:rFonts w:cs="Calibri Light"/>
              </w:rPr>
              <w:t xml:space="preserve">Erfolgte eine Abstimmung zwischen </w:t>
            </w:r>
            <w:r w:rsidR="00FF1D78">
              <w:rPr>
                <w:rFonts w:cs="Calibri Light"/>
              </w:rPr>
              <w:t xml:space="preserve">öffentlicher </w:t>
            </w:r>
            <w:r w:rsidRPr="00F245E6">
              <w:rPr>
                <w:rFonts w:cs="Calibri Light"/>
              </w:rPr>
              <w:t>digitale</w:t>
            </w:r>
            <w:r w:rsidR="00F5745A">
              <w:rPr>
                <w:rFonts w:cs="Calibri Light"/>
              </w:rPr>
              <w:t>r</w:t>
            </w:r>
            <w:r w:rsidRPr="00F245E6">
              <w:rPr>
                <w:rFonts w:cs="Calibri Light"/>
              </w:rPr>
              <w:t xml:space="preserve"> Katastralmappe </w:t>
            </w:r>
            <w:r w:rsidRPr="00FF1D78">
              <w:rPr>
                <w:rFonts w:cs="Calibri Light"/>
              </w:rPr>
              <w:t>mit Melderegister,</w:t>
            </w:r>
            <w:r w:rsidRPr="00F245E6">
              <w:rPr>
                <w:rFonts w:cs="Calibri Light"/>
              </w:rPr>
              <w:t xml:space="preserve"> </w:t>
            </w:r>
            <w:r w:rsidR="00CE4A9E" w:rsidRPr="00FF1D78">
              <w:rPr>
                <w:rFonts w:cs="Calibri Light"/>
              </w:rPr>
              <w:t>öffentliches Gebäuderegister</w:t>
            </w:r>
            <w:r w:rsidRPr="00F245E6">
              <w:rPr>
                <w:rFonts w:cs="Calibri Light"/>
              </w:rPr>
              <w:t xml:space="preserve"> und sonstigen Datensätzen (bspw. Energieversorger) und eigenen Erhebungen (in den letzten 5 Jahren)?</w:t>
            </w:r>
          </w:p>
          <w:p w14:paraId="34EC866F" w14:textId="77777777" w:rsidR="007268AF" w:rsidRPr="00F245E6" w:rsidRDefault="007268AF" w:rsidP="00305183">
            <w:pPr>
              <w:rPr>
                <w:rFonts w:cs="Calibri Light"/>
              </w:rPr>
            </w:pPr>
            <w:r w:rsidRPr="00F245E6">
              <w:rPr>
                <w:rFonts w:cs="Calibri Light"/>
              </w:rPr>
              <w:t>(Ja = 4 Punkte)</w:t>
            </w:r>
          </w:p>
        </w:tc>
        <w:tc>
          <w:tcPr>
            <w:tcW w:w="760" w:type="dxa"/>
            <w:vMerge w:val="restart"/>
          </w:tcPr>
          <w:p w14:paraId="70EE10E9" w14:textId="77777777" w:rsidR="007268AF" w:rsidRPr="00F245E6" w:rsidRDefault="007268AF" w:rsidP="00305183">
            <w:pPr>
              <w:rPr>
                <w:rFonts w:cs="Calibri Light"/>
              </w:rPr>
            </w:pPr>
            <w:r w:rsidRPr="00F245E6">
              <w:rPr>
                <w:rFonts w:cs="Calibri Light"/>
              </w:rPr>
              <w:t>mögl.</w:t>
            </w:r>
          </w:p>
          <w:p w14:paraId="780BC183" w14:textId="77777777" w:rsidR="007268AF" w:rsidRPr="00F245E6" w:rsidRDefault="007268AF" w:rsidP="00305183">
            <w:pPr>
              <w:jc w:val="center"/>
              <w:rPr>
                <w:rFonts w:cs="Calibri Light"/>
                <w:b/>
              </w:rPr>
            </w:pPr>
            <w:r w:rsidRPr="00F245E6">
              <w:rPr>
                <w:rFonts w:cs="Calibri Light"/>
                <w:b/>
              </w:rPr>
              <w:t>4 (K)</w:t>
            </w:r>
          </w:p>
        </w:tc>
        <w:tc>
          <w:tcPr>
            <w:tcW w:w="760" w:type="dxa"/>
            <w:vMerge w:val="restart"/>
          </w:tcPr>
          <w:p w14:paraId="760BBCFE" w14:textId="77777777" w:rsidR="007268AF" w:rsidRPr="00F245E6" w:rsidRDefault="007268AF" w:rsidP="00305183">
            <w:pPr>
              <w:rPr>
                <w:rFonts w:cs="Calibri Light"/>
              </w:rPr>
            </w:pPr>
            <w:r w:rsidRPr="00F245E6">
              <w:rPr>
                <w:rFonts w:cs="Calibri Light"/>
              </w:rPr>
              <w:t>tats.</w:t>
            </w:r>
          </w:p>
          <w:p w14:paraId="3B5E4699" w14:textId="77777777" w:rsidR="007268AF" w:rsidRPr="00F245E6" w:rsidRDefault="007268AF" w:rsidP="00305183">
            <w:pPr>
              <w:jc w:val="center"/>
              <w:rPr>
                <w:rFonts w:cs="Calibri Light"/>
                <w:b/>
              </w:rPr>
            </w:pPr>
          </w:p>
        </w:tc>
      </w:tr>
      <w:tr w:rsidR="007268AF" w:rsidRPr="00F245E6" w14:paraId="4B4A45F7" w14:textId="77777777" w:rsidTr="001837A7">
        <w:tc>
          <w:tcPr>
            <w:tcW w:w="987" w:type="dxa"/>
          </w:tcPr>
          <w:p w14:paraId="35E95276" w14:textId="77777777" w:rsidR="007268AF" w:rsidRPr="00F245E6" w:rsidRDefault="007268AF" w:rsidP="00305183">
            <w:pPr>
              <w:rPr>
                <w:rFonts w:cs="Calibri Light"/>
              </w:rPr>
            </w:pPr>
          </w:p>
        </w:tc>
        <w:tc>
          <w:tcPr>
            <w:tcW w:w="6780" w:type="dxa"/>
          </w:tcPr>
          <w:p w14:paraId="530D48AA" w14:textId="77777777" w:rsidR="007268AF" w:rsidRPr="00F245E6" w:rsidRDefault="007268AF" w:rsidP="00305183">
            <w:pPr>
              <w:rPr>
                <w:rFonts w:cs="Calibri Light"/>
                <w:color w:val="C00000"/>
              </w:rPr>
            </w:pPr>
          </w:p>
        </w:tc>
        <w:tc>
          <w:tcPr>
            <w:tcW w:w="760" w:type="dxa"/>
            <w:vMerge/>
          </w:tcPr>
          <w:p w14:paraId="3FA98CC1" w14:textId="77777777" w:rsidR="007268AF" w:rsidRPr="00F245E6" w:rsidRDefault="007268AF" w:rsidP="00305183">
            <w:pPr>
              <w:rPr>
                <w:rFonts w:cs="Calibri Light"/>
              </w:rPr>
            </w:pPr>
          </w:p>
        </w:tc>
        <w:tc>
          <w:tcPr>
            <w:tcW w:w="760" w:type="dxa"/>
            <w:vMerge/>
          </w:tcPr>
          <w:p w14:paraId="6689B0A3" w14:textId="77777777" w:rsidR="007268AF" w:rsidRPr="00F245E6" w:rsidRDefault="007268AF" w:rsidP="00305183">
            <w:pPr>
              <w:rPr>
                <w:rFonts w:cs="Calibri Light"/>
              </w:rPr>
            </w:pPr>
          </w:p>
        </w:tc>
      </w:tr>
    </w:tbl>
    <w:p w14:paraId="7B6AEC05"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7268AF" w:rsidRPr="00F245E6" w14:paraId="2801791F" w14:textId="77777777" w:rsidTr="001837A7">
        <w:tc>
          <w:tcPr>
            <w:tcW w:w="987" w:type="dxa"/>
          </w:tcPr>
          <w:p w14:paraId="4FED6D1B" w14:textId="77777777" w:rsidR="007268AF" w:rsidRPr="00F245E6" w:rsidRDefault="007268AF" w:rsidP="00305183">
            <w:pPr>
              <w:rPr>
                <w:rFonts w:cs="Calibri Light"/>
              </w:rPr>
            </w:pPr>
            <w:r w:rsidRPr="00F245E6">
              <w:rPr>
                <w:rFonts w:cs="Calibri Light"/>
              </w:rPr>
              <w:t>B.2.3.a</w:t>
            </w:r>
          </w:p>
        </w:tc>
        <w:tc>
          <w:tcPr>
            <w:tcW w:w="6780" w:type="dxa"/>
          </w:tcPr>
          <w:p w14:paraId="627F9739" w14:textId="4872DDB8" w:rsidR="007268AF" w:rsidRPr="00F245E6" w:rsidRDefault="007268AF" w:rsidP="00305183">
            <w:pPr>
              <w:rPr>
                <w:rFonts w:cs="Calibri Light"/>
              </w:rPr>
            </w:pPr>
            <w:r w:rsidRPr="00F245E6">
              <w:rPr>
                <w:rFonts w:cs="Calibri Light"/>
              </w:rPr>
              <w:t>Gibt es eine Erhebung der wenig genutzten Bausubstanz an Wohn-</w:t>
            </w:r>
            <w:r w:rsidR="00346ACE">
              <w:rPr>
                <w:rFonts w:cs="Calibri Light"/>
              </w:rPr>
              <w:t xml:space="preserve"> </w:t>
            </w:r>
            <w:r w:rsidRPr="00F245E6">
              <w:rPr>
                <w:rFonts w:cs="Calibri Light"/>
              </w:rPr>
              <w:t>und Landwirtschaftsgebäuden? Wenn ja, wie?</w:t>
            </w:r>
          </w:p>
          <w:p w14:paraId="53D94D8F" w14:textId="77777777" w:rsidR="007268AF" w:rsidRPr="00F245E6" w:rsidRDefault="007268AF" w:rsidP="00305183">
            <w:pPr>
              <w:rPr>
                <w:rFonts w:cs="Calibri Light"/>
              </w:rPr>
            </w:pPr>
            <w:r w:rsidRPr="00F245E6">
              <w:rPr>
                <w:rFonts w:cs="Calibri Light"/>
              </w:rPr>
              <w:t>(Ja + Anmerkungen = 2 Punkte)</w:t>
            </w:r>
          </w:p>
        </w:tc>
        <w:tc>
          <w:tcPr>
            <w:tcW w:w="760" w:type="dxa"/>
            <w:vMerge w:val="restart"/>
          </w:tcPr>
          <w:p w14:paraId="52813759" w14:textId="77777777" w:rsidR="007268AF" w:rsidRPr="00F245E6" w:rsidRDefault="007268AF" w:rsidP="00305183">
            <w:pPr>
              <w:rPr>
                <w:rFonts w:cs="Calibri Light"/>
              </w:rPr>
            </w:pPr>
            <w:r w:rsidRPr="00F245E6">
              <w:rPr>
                <w:rFonts w:cs="Calibri Light"/>
              </w:rPr>
              <w:t>mögl.</w:t>
            </w:r>
          </w:p>
          <w:p w14:paraId="4235275A" w14:textId="77777777" w:rsidR="007268AF" w:rsidRPr="00F245E6" w:rsidRDefault="007268AF" w:rsidP="00305183">
            <w:pPr>
              <w:jc w:val="center"/>
              <w:rPr>
                <w:rFonts w:cs="Calibri Light"/>
                <w:b/>
              </w:rPr>
            </w:pPr>
            <w:r w:rsidRPr="00F245E6">
              <w:rPr>
                <w:rFonts w:cs="Calibri Light"/>
                <w:b/>
              </w:rPr>
              <w:t>2 (K)</w:t>
            </w:r>
          </w:p>
        </w:tc>
        <w:tc>
          <w:tcPr>
            <w:tcW w:w="760" w:type="dxa"/>
            <w:vMerge w:val="restart"/>
          </w:tcPr>
          <w:p w14:paraId="0C336F41" w14:textId="77777777" w:rsidR="007268AF" w:rsidRPr="00F245E6" w:rsidRDefault="007268AF" w:rsidP="00305183">
            <w:pPr>
              <w:rPr>
                <w:rFonts w:cs="Calibri Light"/>
              </w:rPr>
            </w:pPr>
            <w:r w:rsidRPr="00F245E6">
              <w:rPr>
                <w:rFonts w:cs="Calibri Light"/>
              </w:rPr>
              <w:t>tats.</w:t>
            </w:r>
          </w:p>
          <w:p w14:paraId="2C3FD600" w14:textId="77777777" w:rsidR="007268AF" w:rsidRPr="00F245E6" w:rsidRDefault="007268AF" w:rsidP="00305183">
            <w:pPr>
              <w:jc w:val="center"/>
              <w:rPr>
                <w:rFonts w:cs="Calibri Light"/>
                <w:b/>
              </w:rPr>
            </w:pPr>
          </w:p>
        </w:tc>
      </w:tr>
      <w:tr w:rsidR="007268AF" w:rsidRPr="00F245E6" w14:paraId="69B24368" w14:textId="77777777" w:rsidTr="001837A7">
        <w:tc>
          <w:tcPr>
            <w:tcW w:w="987" w:type="dxa"/>
          </w:tcPr>
          <w:p w14:paraId="5B9059CD" w14:textId="77777777" w:rsidR="007268AF" w:rsidRPr="00F245E6" w:rsidRDefault="007268AF" w:rsidP="00305183">
            <w:pPr>
              <w:rPr>
                <w:rFonts w:cs="Calibri Light"/>
              </w:rPr>
            </w:pPr>
          </w:p>
        </w:tc>
        <w:tc>
          <w:tcPr>
            <w:tcW w:w="6780" w:type="dxa"/>
          </w:tcPr>
          <w:p w14:paraId="4BD1E883" w14:textId="77777777" w:rsidR="007268AF" w:rsidRPr="00F245E6" w:rsidRDefault="007268AF" w:rsidP="00305183">
            <w:pPr>
              <w:rPr>
                <w:rFonts w:cs="Calibri Light"/>
                <w:color w:val="C00000"/>
              </w:rPr>
            </w:pPr>
          </w:p>
        </w:tc>
        <w:tc>
          <w:tcPr>
            <w:tcW w:w="760" w:type="dxa"/>
            <w:vMerge/>
          </w:tcPr>
          <w:p w14:paraId="4ED1B7AA" w14:textId="77777777" w:rsidR="007268AF" w:rsidRPr="00F245E6" w:rsidRDefault="007268AF" w:rsidP="00305183">
            <w:pPr>
              <w:rPr>
                <w:rFonts w:cs="Calibri Light"/>
              </w:rPr>
            </w:pPr>
          </w:p>
        </w:tc>
        <w:tc>
          <w:tcPr>
            <w:tcW w:w="760" w:type="dxa"/>
            <w:vMerge/>
          </w:tcPr>
          <w:p w14:paraId="5E7FD8EF" w14:textId="77777777" w:rsidR="007268AF" w:rsidRPr="00F245E6" w:rsidRDefault="007268AF" w:rsidP="00305183">
            <w:pPr>
              <w:rPr>
                <w:rFonts w:cs="Calibri Light"/>
              </w:rPr>
            </w:pPr>
          </w:p>
        </w:tc>
      </w:tr>
    </w:tbl>
    <w:p w14:paraId="76D0CCE9"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245E6" w14:paraId="79EF0704" w14:textId="77777777" w:rsidTr="001837A7">
        <w:tc>
          <w:tcPr>
            <w:tcW w:w="987" w:type="dxa"/>
          </w:tcPr>
          <w:p w14:paraId="43520892" w14:textId="77777777" w:rsidR="007268AF" w:rsidRPr="00F245E6" w:rsidRDefault="007268AF" w:rsidP="00305183">
            <w:pPr>
              <w:rPr>
                <w:rFonts w:cs="Calibri Light"/>
              </w:rPr>
            </w:pPr>
            <w:r w:rsidRPr="00F245E6">
              <w:rPr>
                <w:rFonts w:cs="Calibri Light"/>
              </w:rPr>
              <w:t>B.2.3.b</w:t>
            </w:r>
          </w:p>
        </w:tc>
        <w:tc>
          <w:tcPr>
            <w:tcW w:w="6781" w:type="dxa"/>
          </w:tcPr>
          <w:p w14:paraId="3D1FA1AE" w14:textId="79B0ACD7" w:rsidR="007268AF" w:rsidRPr="00F245E6" w:rsidRDefault="007268AF" w:rsidP="00305183">
            <w:pPr>
              <w:rPr>
                <w:rFonts w:cs="Calibri Light"/>
              </w:rPr>
            </w:pPr>
            <w:r w:rsidRPr="00F245E6">
              <w:rPr>
                <w:rFonts w:cs="Calibri Light"/>
              </w:rPr>
              <w:t>Gibt es eine Erhebung der wenig genutzten Bausubstanz an Wohn-</w:t>
            </w:r>
            <w:r w:rsidR="00346ACE">
              <w:rPr>
                <w:rFonts w:cs="Calibri Light"/>
              </w:rPr>
              <w:t xml:space="preserve"> </w:t>
            </w:r>
            <w:r w:rsidRPr="00F245E6">
              <w:rPr>
                <w:rFonts w:cs="Calibri Light"/>
              </w:rPr>
              <w:t xml:space="preserve">und Landwirtschaftsgebäuden nach den Kategorien Leerstand, Lager, Nutzung </w:t>
            </w:r>
            <w:r w:rsidRPr="00F245E6">
              <w:rPr>
                <w:rFonts w:cs="Calibri Light"/>
              </w:rPr>
              <w:lastRenderedPageBreak/>
              <w:t>durch 1 Person über 70 Jahre, Nutzung durch 2 Personen über 70 Jahre?</w:t>
            </w:r>
          </w:p>
          <w:p w14:paraId="018A657C" w14:textId="77777777" w:rsidR="007268AF" w:rsidRPr="00F245E6" w:rsidRDefault="007268AF" w:rsidP="00305183">
            <w:pPr>
              <w:rPr>
                <w:rFonts w:cs="Calibri Light"/>
              </w:rPr>
            </w:pPr>
            <w:r w:rsidRPr="00F245E6">
              <w:rPr>
                <w:rFonts w:cs="Calibri Light"/>
              </w:rPr>
              <w:t>(Ja = 2 Punkte)</w:t>
            </w:r>
          </w:p>
        </w:tc>
        <w:tc>
          <w:tcPr>
            <w:tcW w:w="759" w:type="dxa"/>
            <w:vMerge w:val="restart"/>
          </w:tcPr>
          <w:p w14:paraId="3563EE49" w14:textId="77777777" w:rsidR="007268AF" w:rsidRPr="00F245E6" w:rsidRDefault="007268AF" w:rsidP="00305183">
            <w:pPr>
              <w:rPr>
                <w:rFonts w:cs="Calibri Light"/>
              </w:rPr>
            </w:pPr>
            <w:r w:rsidRPr="00F245E6">
              <w:rPr>
                <w:rFonts w:cs="Calibri Light"/>
              </w:rPr>
              <w:lastRenderedPageBreak/>
              <w:t>mögl.</w:t>
            </w:r>
          </w:p>
          <w:p w14:paraId="55B92EC0" w14:textId="77777777" w:rsidR="007268AF" w:rsidRPr="00F245E6" w:rsidRDefault="007268AF" w:rsidP="00305183">
            <w:pPr>
              <w:jc w:val="center"/>
              <w:rPr>
                <w:rFonts w:cs="Calibri Light"/>
                <w:b/>
              </w:rPr>
            </w:pPr>
            <w:r w:rsidRPr="00F245E6">
              <w:rPr>
                <w:rFonts w:cs="Calibri Light"/>
                <w:b/>
              </w:rPr>
              <w:t>2 (K)</w:t>
            </w:r>
          </w:p>
        </w:tc>
        <w:tc>
          <w:tcPr>
            <w:tcW w:w="760" w:type="dxa"/>
            <w:vMerge w:val="restart"/>
          </w:tcPr>
          <w:p w14:paraId="3C4364F3" w14:textId="77777777" w:rsidR="007268AF" w:rsidRPr="00F245E6" w:rsidRDefault="007268AF" w:rsidP="00305183">
            <w:pPr>
              <w:rPr>
                <w:rFonts w:cs="Calibri Light"/>
              </w:rPr>
            </w:pPr>
            <w:r w:rsidRPr="00F245E6">
              <w:rPr>
                <w:rFonts w:cs="Calibri Light"/>
              </w:rPr>
              <w:t>tats.</w:t>
            </w:r>
          </w:p>
          <w:p w14:paraId="00849905" w14:textId="77777777" w:rsidR="007268AF" w:rsidRPr="00F245E6" w:rsidRDefault="007268AF" w:rsidP="00305183">
            <w:pPr>
              <w:jc w:val="center"/>
              <w:rPr>
                <w:rFonts w:cs="Calibri Light"/>
                <w:b/>
              </w:rPr>
            </w:pPr>
          </w:p>
        </w:tc>
      </w:tr>
      <w:tr w:rsidR="007268AF" w:rsidRPr="00F245E6" w14:paraId="2821D476" w14:textId="77777777" w:rsidTr="001837A7">
        <w:tc>
          <w:tcPr>
            <w:tcW w:w="987" w:type="dxa"/>
          </w:tcPr>
          <w:p w14:paraId="61ED191E" w14:textId="77777777" w:rsidR="007268AF" w:rsidRPr="00F245E6" w:rsidRDefault="007268AF" w:rsidP="00305183">
            <w:pPr>
              <w:rPr>
                <w:rFonts w:cs="Calibri Light"/>
              </w:rPr>
            </w:pPr>
          </w:p>
        </w:tc>
        <w:tc>
          <w:tcPr>
            <w:tcW w:w="6781" w:type="dxa"/>
          </w:tcPr>
          <w:p w14:paraId="5FE9723B" w14:textId="77777777" w:rsidR="007268AF" w:rsidRPr="00F245E6" w:rsidRDefault="007268AF" w:rsidP="00305183">
            <w:pPr>
              <w:rPr>
                <w:rFonts w:cs="Calibri Light"/>
                <w:color w:val="C00000"/>
              </w:rPr>
            </w:pPr>
          </w:p>
        </w:tc>
        <w:tc>
          <w:tcPr>
            <w:tcW w:w="759" w:type="dxa"/>
            <w:vMerge/>
          </w:tcPr>
          <w:p w14:paraId="19D03593" w14:textId="77777777" w:rsidR="007268AF" w:rsidRPr="00F245E6" w:rsidRDefault="007268AF" w:rsidP="00305183">
            <w:pPr>
              <w:rPr>
                <w:rFonts w:cs="Calibri Light"/>
              </w:rPr>
            </w:pPr>
          </w:p>
        </w:tc>
        <w:tc>
          <w:tcPr>
            <w:tcW w:w="760" w:type="dxa"/>
            <w:vMerge/>
          </w:tcPr>
          <w:p w14:paraId="63A410B5" w14:textId="77777777" w:rsidR="007268AF" w:rsidRPr="00F245E6" w:rsidRDefault="007268AF" w:rsidP="00305183">
            <w:pPr>
              <w:rPr>
                <w:rFonts w:cs="Calibri Light"/>
              </w:rPr>
            </w:pPr>
          </w:p>
        </w:tc>
      </w:tr>
    </w:tbl>
    <w:p w14:paraId="34E06B24"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7268AF" w:rsidRPr="00F245E6" w14:paraId="4AE98EEC" w14:textId="77777777" w:rsidTr="001837A7">
        <w:tc>
          <w:tcPr>
            <w:tcW w:w="987" w:type="dxa"/>
          </w:tcPr>
          <w:p w14:paraId="207B075E" w14:textId="77777777" w:rsidR="007268AF" w:rsidRPr="00F245E6" w:rsidRDefault="007268AF" w:rsidP="00305183">
            <w:pPr>
              <w:rPr>
                <w:rFonts w:cs="Calibri Light"/>
              </w:rPr>
            </w:pPr>
            <w:r w:rsidRPr="00F245E6">
              <w:rPr>
                <w:rFonts w:cs="Calibri Light"/>
              </w:rPr>
              <w:t>B.2.3.c</w:t>
            </w:r>
          </w:p>
        </w:tc>
        <w:tc>
          <w:tcPr>
            <w:tcW w:w="6780" w:type="dxa"/>
          </w:tcPr>
          <w:p w14:paraId="2AD658F9" w14:textId="09E39B83" w:rsidR="007268AF" w:rsidRPr="00F245E6" w:rsidRDefault="007268AF" w:rsidP="00305183">
            <w:pPr>
              <w:rPr>
                <w:rFonts w:cs="Calibri Light"/>
              </w:rPr>
            </w:pPr>
            <w:r w:rsidRPr="00F245E6">
              <w:rPr>
                <w:rFonts w:cs="Calibri Light"/>
              </w:rPr>
              <w:t>Gibt es eine Erhebung der wenig genutzten Bausubstanz an Wohn-</w:t>
            </w:r>
            <w:r w:rsidR="00346ACE">
              <w:rPr>
                <w:rFonts w:cs="Calibri Light"/>
              </w:rPr>
              <w:t xml:space="preserve"> </w:t>
            </w:r>
            <w:r w:rsidRPr="00F245E6">
              <w:rPr>
                <w:rFonts w:cs="Calibri Light"/>
              </w:rPr>
              <w:t>und Landwirtschaftsgebäuden nach den Kategorien neuwertig, gut erhalten, sanierungsbedürftig, abbruchreif?</w:t>
            </w:r>
          </w:p>
          <w:p w14:paraId="7C20084B" w14:textId="77777777" w:rsidR="007268AF" w:rsidRPr="00F245E6" w:rsidRDefault="007268AF" w:rsidP="00305183">
            <w:pPr>
              <w:rPr>
                <w:rFonts w:cs="Calibri Light"/>
              </w:rPr>
            </w:pPr>
            <w:r w:rsidRPr="00F245E6">
              <w:rPr>
                <w:rFonts w:cs="Calibri Light"/>
              </w:rPr>
              <w:t>(Ja = 2 Punkte)</w:t>
            </w:r>
          </w:p>
        </w:tc>
        <w:tc>
          <w:tcPr>
            <w:tcW w:w="760" w:type="dxa"/>
            <w:vMerge w:val="restart"/>
          </w:tcPr>
          <w:p w14:paraId="73EB1C28" w14:textId="77777777" w:rsidR="007268AF" w:rsidRPr="00F245E6" w:rsidRDefault="007268AF" w:rsidP="00305183">
            <w:pPr>
              <w:rPr>
                <w:rFonts w:cs="Calibri Light"/>
              </w:rPr>
            </w:pPr>
            <w:r w:rsidRPr="00F245E6">
              <w:rPr>
                <w:rFonts w:cs="Calibri Light"/>
              </w:rPr>
              <w:t>mögl.</w:t>
            </w:r>
          </w:p>
          <w:p w14:paraId="1DA40E90" w14:textId="77777777" w:rsidR="007268AF" w:rsidRPr="00F245E6" w:rsidRDefault="007268AF" w:rsidP="00305183">
            <w:pPr>
              <w:jc w:val="center"/>
              <w:rPr>
                <w:rFonts w:cs="Calibri Light"/>
                <w:b/>
              </w:rPr>
            </w:pPr>
            <w:r w:rsidRPr="00F245E6">
              <w:rPr>
                <w:rFonts w:cs="Calibri Light"/>
                <w:b/>
              </w:rPr>
              <w:t>2 (K)</w:t>
            </w:r>
          </w:p>
        </w:tc>
        <w:tc>
          <w:tcPr>
            <w:tcW w:w="760" w:type="dxa"/>
            <w:vMerge w:val="restart"/>
          </w:tcPr>
          <w:p w14:paraId="39CF70AC" w14:textId="77777777" w:rsidR="007268AF" w:rsidRPr="00F245E6" w:rsidRDefault="007268AF" w:rsidP="00305183">
            <w:pPr>
              <w:rPr>
                <w:rFonts w:cs="Calibri Light"/>
              </w:rPr>
            </w:pPr>
            <w:r w:rsidRPr="00F245E6">
              <w:rPr>
                <w:rFonts w:cs="Calibri Light"/>
              </w:rPr>
              <w:t>tats.</w:t>
            </w:r>
          </w:p>
          <w:p w14:paraId="66223F76" w14:textId="77777777" w:rsidR="007268AF" w:rsidRPr="00F245E6" w:rsidRDefault="007268AF" w:rsidP="00305183">
            <w:pPr>
              <w:jc w:val="center"/>
              <w:rPr>
                <w:rFonts w:cs="Calibri Light"/>
                <w:b/>
              </w:rPr>
            </w:pPr>
          </w:p>
        </w:tc>
      </w:tr>
      <w:tr w:rsidR="007268AF" w:rsidRPr="00F245E6" w14:paraId="2698D7A4" w14:textId="77777777" w:rsidTr="001837A7">
        <w:tc>
          <w:tcPr>
            <w:tcW w:w="987" w:type="dxa"/>
          </w:tcPr>
          <w:p w14:paraId="7D1CD3A4" w14:textId="77777777" w:rsidR="007268AF" w:rsidRPr="00F245E6" w:rsidRDefault="007268AF" w:rsidP="00305183">
            <w:pPr>
              <w:rPr>
                <w:rFonts w:cs="Calibri Light"/>
              </w:rPr>
            </w:pPr>
          </w:p>
        </w:tc>
        <w:tc>
          <w:tcPr>
            <w:tcW w:w="6780" w:type="dxa"/>
          </w:tcPr>
          <w:p w14:paraId="55F02799" w14:textId="77777777" w:rsidR="007268AF" w:rsidRPr="00F245E6" w:rsidRDefault="007268AF" w:rsidP="00305183">
            <w:pPr>
              <w:rPr>
                <w:rFonts w:cs="Calibri Light"/>
                <w:color w:val="C00000"/>
              </w:rPr>
            </w:pPr>
          </w:p>
        </w:tc>
        <w:tc>
          <w:tcPr>
            <w:tcW w:w="760" w:type="dxa"/>
            <w:vMerge/>
          </w:tcPr>
          <w:p w14:paraId="792BFD82" w14:textId="77777777" w:rsidR="007268AF" w:rsidRPr="00F245E6" w:rsidRDefault="007268AF" w:rsidP="00305183">
            <w:pPr>
              <w:rPr>
                <w:rFonts w:cs="Calibri Light"/>
              </w:rPr>
            </w:pPr>
          </w:p>
        </w:tc>
        <w:tc>
          <w:tcPr>
            <w:tcW w:w="760" w:type="dxa"/>
            <w:vMerge/>
          </w:tcPr>
          <w:p w14:paraId="27A957C5" w14:textId="77777777" w:rsidR="007268AF" w:rsidRPr="00F245E6" w:rsidRDefault="007268AF" w:rsidP="00305183">
            <w:pPr>
              <w:rPr>
                <w:rFonts w:cs="Calibri Light"/>
              </w:rPr>
            </w:pPr>
          </w:p>
        </w:tc>
      </w:tr>
    </w:tbl>
    <w:p w14:paraId="50957576"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245E6" w14:paraId="1C2C5D46" w14:textId="77777777" w:rsidTr="001837A7">
        <w:tc>
          <w:tcPr>
            <w:tcW w:w="987" w:type="dxa"/>
          </w:tcPr>
          <w:p w14:paraId="10C80344" w14:textId="77777777" w:rsidR="007268AF" w:rsidRPr="00F245E6" w:rsidRDefault="007268AF" w:rsidP="00305183">
            <w:pPr>
              <w:rPr>
                <w:rFonts w:cs="Calibri Light"/>
              </w:rPr>
            </w:pPr>
            <w:r w:rsidRPr="00F245E6">
              <w:rPr>
                <w:rFonts w:cs="Calibri Light"/>
              </w:rPr>
              <w:t>B.2.3.d</w:t>
            </w:r>
          </w:p>
        </w:tc>
        <w:tc>
          <w:tcPr>
            <w:tcW w:w="6781" w:type="dxa"/>
          </w:tcPr>
          <w:p w14:paraId="6432018C" w14:textId="77777777" w:rsidR="007268AF" w:rsidRPr="00F245E6" w:rsidRDefault="007268AF" w:rsidP="00305183">
            <w:pPr>
              <w:rPr>
                <w:rFonts w:cs="Calibri Light"/>
              </w:rPr>
            </w:pPr>
            <w:r w:rsidRPr="00F245E6">
              <w:rPr>
                <w:rFonts w:cs="Calibri Light"/>
              </w:rPr>
              <w:t>Gibt es eine Erhebung der wenig genutzten Bausubstanz an Betriebsgebäuden? Wenn ja, wie?</w:t>
            </w:r>
          </w:p>
          <w:p w14:paraId="6D723A63" w14:textId="77777777" w:rsidR="007268AF" w:rsidRPr="00F245E6" w:rsidRDefault="007268AF" w:rsidP="00305183">
            <w:pPr>
              <w:rPr>
                <w:rFonts w:cs="Calibri Light"/>
              </w:rPr>
            </w:pPr>
            <w:r w:rsidRPr="00F245E6">
              <w:rPr>
                <w:rFonts w:cs="Calibri Light"/>
              </w:rPr>
              <w:t>(Ja + Anmerkung = 2 Punkte)</w:t>
            </w:r>
          </w:p>
        </w:tc>
        <w:tc>
          <w:tcPr>
            <w:tcW w:w="759" w:type="dxa"/>
            <w:vMerge w:val="restart"/>
          </w:tcPr>
          <w:p w14:paraId="5236E2B2" w14:textId="77777777" w:rsidR="007268AF" w:rsidRPr="00F245E6" w:rsidRDefault="007268AF" w:rsidP="00305183">
            <w:pPr>
              <w:rPr>
                <w:rFonts w:cs="Calibri Light"/>
              </w:rPr>
            </w:pPr>
            <w:r w:rsidRPr="00F245E6">
              <w:rPr>
                <w:rFonts w:cs="Calibri Light"/>
              </w:rPr>
              <w:t>mögl.</w:t>
            </w:r>
          </w:p>
          <w:p w14:paraId="1EA3B4E3" w14:textId="77777777" w:rsidR="007268AF" w:rsidRPr="00F245E6" w:rsidRDefault="007268AF" w:rsidP="00305183">
            <w:pPr>
              <w:jc w:val="center"/>
              <w:rPr>
                <w:rFonts w:cs="Calibri Light"/>
                <w:b/>
              </w:rPr>
            </w:pPr>
            <w:r w:rsidRPr="00F245E6">
              <w:rPr>
                <w:rFonts w:cs="Calibri Light"/>
                <w:b/>
              </w:rPr>
              <w:t>2 (K)</w:t>
            </w:r>
          </w:p>
        </w:tc>
        <w:tc>
          <w:tcPr>
            <w:tcW w:w="760" w:type="dxa"/>
            <w:vMerge w:val="restart"/>
          </w:tcPr>
          <w:p w14:paraId="095F235D" w14:textId="77777777" w:rsidR="007268AF" w:rsidRPr="00F245E6" w:rsidRDefault="007268AF" w:rsidP="00305183">
            <w:pPr>
              <w:rPr>
                <w:rFonts w:cs="Calibri Light"/>
              </w:rPr>
            </w:pPr>
            <w:r w:rsidRPr="00F245E6">
              <w:rPr>
                <w:rFonts w:cs="Calibri Light"/>
              </w:rPr>
              <w:t>tats.</w:t>
            </w:r>
          </w:p>
          <w:p w14:paraId="21DC516C" w14:textId="77777777" w:rsidR="007268AF" w:rsidRPr="00F245E6" w:rsidRDefault="007268AF" w:rsidP="00305183">
            <w:pPr>
              <w:jc w:val="center"/>
              <w:rPr>
                <w:rFonts w:cs="Calibri Light"/>
                <w:b/>
              </w:rPr>
            </w:pPr>
          </w:p>
        </w:tc>
      </w:tr>
      <w:tr w:rsidR="007268AF" w:rsidRPr="00F245E6" w14:paraId="6D798A57" w14:textId="77777777" w:rsidTr="001837A7">
        <w:tc>
          <w:tcPr>
            <w:tcW w:w="987" w:type="dxa"/>
          </w:tcPr>
          <w:p w14:paraId="6D031361" w14:textId="77777777" w:rsidR="007268AF" w:rsidRPr="00F245E6" w:rsidRDefault="007268AF" w:rsidP="00305183">
            <w:pPr>
              <w:rPr>
                <w:rFonts w:cs="Calibri Light"/>
              </w:rPr>
            </w:pPr>
          </w:p>
        </w:tc>
        <w:tc>
          <w:tcPr>
            <w:tcW w:w="6781" w:type="dxa"/>
          </w:tcPr>
          <w:p w14:paraId="2A0B5EFC" w14:textId="77777777" w:rsidR="007268AF" w:rsidRPr="00F245E6" w:rsidRDefault="007268AF" w:rsidP="00305183">
            <w:pPr>
              <w:rPr>
                <w:rFonts w:cs="Calibri Light"/>
                <w:color w:val="C00000"/>
              </w:rPr>
            </w:pPr>
          </w:p>
        </w:tc>
        <w:tc>
          <w:tcPr>
            <w:tcW w:w="759" w:type="dxa"/>
            <w:vMerge/>
          </w:tcPr>
          <w:p w14:paraId="1147AF02" w14:textId="77777777" w:rsidR="007268AF" w:rsidRPr="00F245E6" w:rsidRDefault="007268AF" w:rsidP="00305183">
            <w:pPr>
              <w:rPr>
                <w:rFonts w:cs="Calibri Light"/>
              </w:rPr>
            </w:pPr>
          </w:p>
        </w:tc>
        <w:tc>
          <w:tcPr>
            <w:tcW w:w="760" w:type="dxa"/>
            <w:vMerge/>
          </w:tcPr>
          <w:p w14:paraId="0611A1D1" w14:textId="77777777" w:rsidR="007268AF" w:rsidRPr="00F245E6" w:rsidRDefault="007268AF" w:rsidP="00305183">
            <w:pPr>
              <w:rPr>
                <w:rFonts w:cs="Calibri Light"/>
              </w:rPr>
            </w:pPr>
          </w:p>
        </w:tc>
      </w:tr>
    </w:tbl>
    <w:p w14:paraId="6ABD2D61"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7268AF" w:rsidRPr="00F245E6" w14:paraId="085C592E" w14:textId="77777777" w:rsidTr="001837A7">
        <w:tc>
          <w:tcPr>
            <w:tcW w:w="987" w:type="dxa"/>
          </w:tcPr>
          <w:p w14:paraId="7682D327" w14:textId="77777777" w:rsidR="007268AF" w:rsidRPr="00F245E6" w:rsidRDefault="007268AF" w:rsidP="00305183">
            <w:pPr>
              <w:rPr>
                <w:rFonts w:cs="Calibri Light"/>
              </w:rPr>
            </w:pPr>
            <w:r w:rsidRPr="00F245E6">
              <w:rPr>
                <w:rFonts w:cs="Calibri Light"/>
              </w:rPr>
              <w:t>B.2.3.e</w:t>
            </w:r>
          </w:p>
        </w:tc>
        <w:tc>
          <w:tcPr>
            <w:tcW w:w="6780" w:type="dxa"/>
          </w:tcPr>
          <w:p w14:paraId="13EB751C" w14:textId="77777777" w:rsidR="007268AF" w:rsidRPr="00F245E6" w:rsidRDefault="007268AF" w:rsidP="00305183">
            <w:pPr>
              <w:rPr>
                <w:rFonts w:cs="Calibri Light"/>
              </w:rPr>
            </w:pPr>
            <w:r w:rsidRPr="00F245E6">
              <w:rPr>
                <w:rFonts w:cs="Calibri Light"/>
              </w:rPr>
              <w:t>Gibt es eine Plandarstellung der wenig genutzten Bausubstanz über das wesentliche Gemeindegebiet?</w:t>
            </w:r>
          </w:p>
          <w:p w14:paraId="4AF8630D" w14:textId="77777777" w:rsidR="007268AF" w:rsidRPr="00F245E6" w:rsidRDefault="007268AF" w:rsidP="00305183">
            <w:pPr>
              <w:rPr>
                <w:rFonts w:cs="Calibri Light"/>
              </w:rPr>
            </w:pPr>
            <w:r w:rsidRPr="00F245E6">
              <w:rPr>
                <w:rFonts w:cs="Calibri Light"/>
              </w:rPr>
              <w:t>(Ja = 3 Punkte)</w:t>
            </w:r>
          </w:p>
        </w:tc>
        <w:tc>
          <w:tcPr>
            <w:tcW w:w="760" w:type="dxa"/>
            <w:vMerge w:val="restart"/>
          </w:tcPr>
          <w:p w14:paraId="35FCC62F" w14:textId="77777777" w:rsidR="007268AF" w:rsidRPr="00F245E6" w:rsidRDefault="007268AF" w:rsidP="00305183">
            <w:pPr>
              <w:rPr>
                <w:rFonts w:cs="Calibri Light"/>
              </w:rPr>
            </w:pPr>
            <w:r w:rsidRPr="00F245E6">
              <w:rPr>
                <w:rFonts w:cs="Calibri Light"/>
              </w:rPr>
              <w:t>mögl.</w:t>
            </w:r>
          </w:p>
          <w:p w14:paraId="3D4BD875" w14:textId="77777777" w:rsidR="007268AF" w:rsidRPr="00F245E6" w:rsidRDefault="007268AF" w:rsidP="00305183">
            <w:pPr>
              <w:jc w:val="center"/>
              <w:rPr>
                <w:rFonts w:cs="Calibri Light"/>
                <w:b/>
              </w:rPr>
            </w:pPr>
            <w:r w:rsidRPr="00F245E6">
              <w:rPr>
                <w:rFonts w:cs="Calibri Light"/>
                <w:b/>
              </w:rPr>
              <w:t>3 (K)</w:t>
            </w:r>
          </w:p>
        </w:tc>
        <w:tc>
          <w:tcPr>
            <w:tcW w:w="760" w:type="dxa"/>
            <w:vMerge w:val="restart"/>
          </w:tcPr>
          <w:p w14:paraId="21BBE31D" w14:textId="77777777" w:rsidR="007268AF" w:rsidRPr="00F245E6" w:rsidRDefault="007268AF" w:rsidP="00305183">
            <w:pPr>
              <w:rPr>
                <w:rFonts w:cs="Calibri Light"/>
              </w:rPr>
            </w:pPr>
            <w:r w:rsidRPr="00F245E6">
              <w:rPr>
                <w:rFonts w:cs="Calibri Light"/>
              </w:rPr>
              <w:t>tats.</w:t>
            </w:r>
          </w:p>
          <w:p w14:paraId="40048483" w14:textId="77777777" w:rsidR="007268AF" w:rsidRPr="00F245E6" w:rsidRDefault="007268AF" w:rsidP="00305183">
            <w:pPr>
              <w:jc w:val="center"/>
              <w:rPr>
                <w:rFonts w:cs="Calibri Light"/>
                <w:b/>
              </w:rPr>
            </w:pPr>
          </w:p>
        </w:tc>
      </w:tr>
      <w:tr w:rsidR="007268AF" w:rsidRPr="00F245E6" w14:paraId="28E72680" w14:textId="77777777" w:rsidTr="001837A7">
        <w:tc>
          <w:tcPr>
            <w:tcW w:w="987" w:type="dxa"/>
          </w:tcPr>
          <w:p w14:paraId="59D5E70B" w14:textId="77777777" w:rsidR="007268AF" w:rsidRPr="00F245E6" w:rsidRDefault="007268AF" w:rsidP="00305183">
            <w:pPr>
              <w:rPr>
                <w:rFonts w:cs="Calibri Light"/>
              </w:rPr>
            </w:pPr>
          </w:p>
        </w:tc>
        <w:tc>
          <w:tcPr>
            <w:tcW w:w="6780" w:type="dxa"/>
          </w:tcPr>
          <w:p w14:paraId="7E0D66B6" w14:textId="77777777" w:rsidR="007268AF" w:rsidRPr="00F245E6" w:rsidRDefault="007268AF" w:rsidP="00305183">
            <w:pPr>
              <w:rPr>
                <w:rFonts w:cs="Calibri Light"/>
                <w:color w:val="C00000"/>
              </w:rPr>
            </w:pPr>
          </w:p>
        </w:tc>
        <w:tc>
          <w:tcPr>
            <w:tcW w:w="760" w:type="dxa"/>
            <w:vMerge/>
          </w:tcPr>
          <w:p w14:paraId="632A4C86" w14:textId="77777777" w:rsidR="007268AF" w:rsidRPr="00F245E6" w:rsidRDefault="007268AF" w:rsidP="00305183">
            <w:pPr>
              <w:rPr>
                <w:rFonts w:cs="Calibri Light"/>
              </w:rPr>
            </w:pPr>
          </w:p>
        </w:tc>
        <w:tc>
          <w:tcPr>
            <w:tcW w:w="760" w:type="dxa"/>
            <w:vMerge/>
          </w:tcPr>
          <w:p w14:paraId="68C6ACFC" w14:textId="77777777" w:rsidR="007268AF" w:rsidRPr="00F245E6" w:rsidRDefault="007268AF" w:rsidP="00305183">
            <w:pPr>
              <w:rPr>
                <w:rFonts w:cs="Calibri Light"/>
              </w:rPr>
            </w:pPr>
          </w:p>
        </w:tc>
      </w:tr>
    </w:tbl>
    <w:p w14:paraId="46BCC601"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7268AF" w:rsidRPr="00F245E6" w14:paraId="07067026" w14:textId="77777777" w:rsidTr="001837A7">
        <w:tc>
          <w:tcPr>
            <w:tcW w:w="987" w:type="dxa"/>
          </w:tcPr>
          <w:p w14:paraId="5304F578" w14:textId="77777777" w:rsidR="007268AF" w:rsidRPr="00F245E6" w:rsidRDefault="007268AF" w:rsidP="00305183">
            <w:pPr>
              <w:rPr>
                <w:rFonts w:cs="Calibri Light"/>
              </w:rPr>
            </w:pPr>
            <w:r w:rsidRPr="00F245E6">
              <w:rPr>
                <w:rFonts w:cs="Calibri Light"/>
              </w:rPr>
              <w:t>B.2.3.f</w:t>
            </w:r>
          </w:p>
        </w:tc>
        <w:tc>
          <w:tcPr>
            <w:tcW w:w="6780" w:type="dxa"/>
          </w:tcPr>
          <w:p w14:paraId="0049E606" w14:textId="2964C0FC" w:rsidR="007268AF" w:rsidRPr="00F245E6" w:rsidRDefault="007268AF" w:rsidP="00305183">
            <w:pPr>
              <w:rPr>
                <w:rFonts w:cs="Calibri Light"/>
              </w:rPr>
            </w:pPr>
            <w:r w:rsidRPr="00F245E6">
              <w:rPr>
                <w:rFonts w:cs="Calibri Light"/>
              </w:rPr>
              <w:t>Wie viel potentielle Nutzfläche steht frei, wie</w:t>
            </w:r>
            <w:r w:rsidR="00ED5834">
              <w:rPr>
                <w:rFonts w:cs="Calibri Light"/>
              </w:rPr>
              <w:t xml:space="preserve"> </w:t>
            </w:r>
            <w:r w:rsidRPr="00F245E6">
              <w:rPr>
                <w:rFonts w:cs="Calibri Light"/>
              </w:rPr>
              <w:t>viele Bewohner oder Unternehmen könnten untergebracht werden?</w:t>
            </w:r>
          </w:p>
          <w:p w14:paraId="2E0A1719" w14:textId="77777777" w:rsidR="007268AF" w:rsidRPr="00F245E6" w:rsidRDefault="007268AF" w:rsidP="00305183">
            <w:pPr>
              <w:rPr>
                <w:rFonts w:cs="Calibri Light"/>
              </w:rPr>
            </w:pPr>
            <w:r w:rsidRPr="00F245E6">
              <w:rPr>
                <w:rFonts w:cs="Calibri Light"/>
              </w:rPr>
              <w:t>(Ausfüllen = 2 Punkte, Ungenau = 1 Punkt)</w:t>
            </w:r>
          </w:p>
        </w:tc>
        <w:tc>
          <w:tcPr>
            <w:tcW w:w="760" w:type="dxa"/>
            <w:vMerge w:val="restart"/>
          </w:tcPr>
          <w:p w14:paraId="5424E649" w14:textId="77777777" w:rsidR="007268AF" w:rsidRPr="00F245E6" w:rsidRDefault="007268AF" w:rsidP="00305183">
            <w:pPr>
              <w:rPr>
                <w:rFonts w:cs="Calibri Light"/>
              </w:rPr>
            </w:pPr>
            <w:r w:rsidRPr="00F245E6">
              <w:rPr>
                <w:rFonts w:cs="Calibri Light"/>
              </w:rPr>
              <w:t>mögl.</w:t>
            </w:r>
          </w:p>
          <w:p w14:paraId="26A35C55" w14:textId="77777777" w:rsidR="007268AF" w:rsidRPr="00F245E6" w:rsidRDefault="007268AF" w:rsidP="00305183">
            <w:pPr>
              <w:jc w:val="center"/>
              <w:rPr>
                <w:rFonts w:cs="Calibri Light"/>
                <w:b/>
              </w:rPr>
            </w:pPr>
            <w:r w:rsidRPr="00F245E6">
              <w:rPr>
                <w:rFonts w:cs="Calibri Light"/>
                <w:b/>
              </w:rPr>
              <w:t>2 (K)</w:t>
            </w:r>
          </w:p>
        </w:tc>
        <w:tc>
          <w:tcPr>
            <w:tcW w:w="760" w:type="dxa"/>
            <w:vMerge w:val="restart"/>
          </w:tcPr>
          <w:p w14:paraId="6419EC3D" w14:textId="77777777" w:rsidR="007268AF" w:rsidRPr="00F245E6" w:rsidRDefault="007268AF" w:rsidP="00305183">
            <w:pPr>
              <w:rPr>
                <w:rFonts w:cs="Calibri Light"/>
              </w:rPr>
            </w:pPr>
            <w:r w:rsidRPr="00F245E6">
              <w:rPr>
                <w:rFonts w:cs="Calibri Light"/>
              </w:rPr>
              <w:t>tats.</w:t>
            </w:r>
          </w:p>
          <w:p w14:paraId="5188C550" w14:textId="77777777" w:rsidR="007268AF" w:rsidRPr="00F245E6" w:rsidRDefault="007268AF" w:rsidP="00305183">
            <w:pPr>
              <w:jc w:val="center"/>
              <w:rPr>
                <w:rFonts w:cs="Calibri Light"/>
                <w:b/>
              </w:rPr>
            </w:pPr>
          </w:p>
        </w:tc>
      </w:tr>
      <w:tr w:rsidR="007268AF" w:rsidRPr="00F245E6" w14:paraId="7490494F" w14:textId="77777777" w:rsidTr="001837A7">
        <w:tc>
          <w:tcPr>
            <w:tcW w:w="987" w:type="dxa"/>
          </w:tcPr>
          <w:p w14:paraId="1D090C5E" w14:textId="77777777" w:rsidR="007268AF" w:rsidRPr="00F245E6" w:rsidRDefault="007268AF" w:rsidP="00305183">
            <w:pPr>
              <w:rPr>
                <w:rFonts w:cs="Calibri Light"/>
              </w:rPr>
            </w:pPr>
          </w:p>
        </w:tc>
        <w:tc>
          <w:tcPr>
            <w:tcW w:w="6780" w:type="dxa"/>
          </w:tcPr>
          <w:p w14:paraId="7F2C2C37" w14:textId="77777777" w:rsidR="007268AF" w:rsidRPr="00F245E6" w:rsidRDefault="007268AF" w:rsidP="00305183">
            <w:pPr>
              <w:rPr>
                <w:rFonts w:cs="Calibri Light"/>
                <w:color w:val="C00000"/>
              </w:rPr>
            </w:pPr>
          </w:p>
        </w:tc>
        <w:tc>
          <w:tcPr>
            <w:tcW w:w="760" w:type="dxa"/>
            <w:vMerge/>
          </w:tcPr>
          <w:p w14:paraId="5CA9316A" w14:textId="77777777" w:rsidR="007268AF" w:rsidRPr="00F245E6" w:rsidRDefault="007268AF" w:rsidP="00305183">
            <w:pPr>
              <w:rPr>
                <w:rFonts w:cs="Calibri Light"/>
              </w:rPr>
            </w:pPr>
          </w:p>
        </w:tc>
        <w:tc>
          <w:tcPr>
            <w:tcW w:w="760" w:type="dxa"/>
            <w:vMerge/>
          </w:tcPr>
          <w:p w14:paraId="61D99E06" w14:textId="77777777" w:rsidR="007268AF" w:rsidRPr="00F245E6" w:rsidRDefault="007268AF" w:rsidP="00305183">
            <w:pPr>
              <w:rPr>
                <w:rFonts w:cs="Calibri Light"/>
              </w:rPr>
            </w:pPr>
          </w:p>
        </w:tc>
      </w:tr>
    </w:tbl>
    <w:p w14:paraId="5E594293"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7268AF" w:rsidRPr="00F245E6" w14:paraId="24C627DA" w14:textId="77777777" w:rsidTr="001837A7">
        <w:tc>
          <w:tcPr>
            <w:tcW w:w="987" w:type="dxa"/>
          </w:tcPr>
          <w:p w14:paraId="215BEA61" w14:textId="77777777" w:rsidR="007268AF" w:rsidRPr="00F245E6" w:rsidRDefault="007268AF" w:rsidP="00305183">
            <w:pPr>
              <w:rPr>
                <w:rFonts w:cs="Calibri Light"/>
              </w:rPr>
            </w:pPr>
            <w:r w:rsidRPr="00F245E6">
              <w:rPr>
                <w:rFonts w:cs="Calibri Light"/>
              </w:rPr>
              <w:t>B.2.3.g</w:t>
            </w:r>
          </w:p>
        </w:tc>
        <w:tc>
          <w:tcPr>
            <w:tcW w:w="6780" w:type="dxa"/>
          </w:tcPr>
          <w:p w14:paraId="5E3B5112" w14:textId="77777777" w:rsidR="007268AF" w:rsidRPr="00F245E6" w:rsidRDefault="007268AF" w:rsidP="00305183">
            <w:pPr>
              <w:rPr>
                <w:rFonts w:cs="Calibri Light"/>
              </w:rPr>
            </w:pPr>
            <w:r w:rsidRPr="00F245E6">
              <w:rPr>
                <w:rFonts w:cs="Calibri Light"/>
              </w:rPr>
              <w:t>Gibt es weiterführende statistische Auswertungen der wenig genutzten Bausubstanz? Wenn ja, wie?</w:t>
            </w:r>
          </w:p>
          <w:p w14:paraId="24A20478" w14:textId="77777777" w:rsidR="007268AF" w:rsidRPr="00F245E6" w:rsidRDefault="007268AF" w:rsidP="00305183">
            <w:pPr>
              <w:rPr>
                <w:rFonts w:cs="Calibri Light"/>
              </w:rPr>
            </w:pPr>
            <w:r w:rsidRPr="00F245E6">
              <w:rPr>
                <w:rFonts w:cs="Calibri Light"/>
              </w:rPr>
              <w:t>(Ja + Anmerkungen = 2 Punkte)</w:t>
            </w:r>
          </w:p>
        </w:tc>
        <w:tc>
          <w:tcPr>
            <w:tcW w:w="760" w:type="dxa"/>
            <w:vMerge w:val="restart"/>
          </w:tcPr>
          <w:p w14:paraId="76923CC4" w14:textId="77777777" w:rsidR="007268AF" w:rsidRPr="00F245E6" w:rsidRDefault="007268AF" w:rsidP="00305183">
            <w:pPr>
              <w:rPr>
                <w:rFonts w:cs="Calibri Light"/>
              </w:rPr>
            </w:pPr>
            <w:r w:rsidRPr="00F245E6">
              <w:rPr>
                <w:rFonts w:cs="Calibri Light"/>
              </w:rPr>
              <w:t>mögl.</w:t>
            </w:r>
          </w:p>
          <w:p w14:paraId="63322EDA" w14:textId="77777777" w:rsidR="007268AF" w:rsidRPr="00F245E6" w:rsidRDefault="007268AF" w:rsidP="00305183">
            <w:pPr>
              <w:jc w:val="center"/>
              <w:rPr>
                <w:rFonts w:cs="Calibri Light"/>
                <w:b/>
              </w:rPr>
            </w:pPr>
            <w:r w:rsidRPr="00F245E6">
              <w:rPr>
                <w:rFonts w:cs="Calibri Light"/>
                <w:b/>
              </w:rPr>
              <w:t>2 (K)</w:t>
            </w:r>
          </w:p>
        </w:tc>
        <w:tc>
          <w:tcPr>
            <w:tcW w:w="760" w:type="dxa"/>
            <w:vMerge w:val="restart"/>
          </w:tcPr>
          <w:p w14:paraId="173C4095" w14:textId="77777777" w:rsidR="007268AF" w:rsidRPr="00F245E6" w:rsidRDefault="007268AF" w:rsidP="00305183">
            <w:pPr>
              <w:rPr>
                <w:rFonts w:cs="Calibri Light"/>
              </w:rPr>
            </w:pPr>
            <w:r w:rsidRPr="00F245E6">
              <w:rPr>
                <w:rFonts w:cs="Calibri Light"/>
              </w:rPr>
              <w:t>tats.</w:t>
            </w:r>
          </w:p>
          <w:p w14:paraId="7D86505E" w14:textId="77777777" w:rsidR="007268AF" w:rsidRPr="00F245E6" w:rsidRDefault="007268AF" w:rsidP="00305183">
            <w:pPr>
              <w:jc w:val="center"/>
              <w:rPr>
                <w:rFonts w:cs="Calibri Light"/>
                <w:b/>
              </w:rPr>
            </w:pPr>
          </w:p>
        </w:tc>
      </w:tr>
      <w:tr w:rsidR="007268AF" w:rsidRPr="00F245E6" w14:paraId="06C47FB2" w14:textId="77777777" w:rsidTr="001837A7">
        <w:tc>
          <w:tcPr>
            <w:tcW w:w="987" w:type="dxa"/>
          </w:tcPr>
          <w:p w14:paraId="60F399DB" w14:textId="77777777" w:rsidR="007268AF" w:rsidRPr="00F245E6" w:rsidRDefault="007268AF" w:rsidP="00305183">
            <w:pPr>
              <w:rPr>
                <w:rFonts w:cs="Calibri Light"/>
              </w:rPr>
            </w:pPr>
          </w:p>
        </w:tc>
        <w:tc>
          <w:tcPr>
            <w:tcW w:w="6780" w:type="dxa"/>
          </w:tcPr>
          <w:p w14:paraId="7C624138" w14:textId="77777777" w:rsidR="007268AF" w:rsidRPr="00F245E6" w:rsidRDefault="007268AF" w:rsidP="00305183">
            <w:pPr>
              <w:rPr>
                <w:rFonts w:cs="Calibri Light"/>
                <w:color w:val="C00000"/>
              </w:rPr>
            </w:pPr>
          </w:p>
        </w:tc>
        <w:tc>
          <w:tcPr>
            <w:tcW w:w="760" w:type="dxa"/>
            <w:vMerge/>
          </w:tcPr>
          <w:p w14:paraId="606CF94D" w14:textId="77777777" w:rsidR="007268AF" w:rsidRPr="00F245E6" w:rsidRDefault="007268AF" w:rsidP="00305183">
            <w:pPr>
              <w:rPr>
                <w:rFonts w:cs="Calibri Light"/>
              </w:rPr>
            </w:pPr>
          </w:p>
        </w:tc>
        <w:tc>
          <w:tcPr>
            <w:tcW w:w="760" w:type="dxa"/>
            <w:vMerge/>
          </w:tcPr>
          <w:p w14:paraId="4FA4F7D5" w14:textId="77777777" w:rsidR="007268AF" w:rsidRPr="00F245E6" w:rsidRDefault="007268AF" w:rsidP="00305183">
            <w:pPr>
              <w:rPr>
                <w:rFonts w:cs="Calibri Light"/>
              </w:rPr>
            </w:pPr>
          </w:p>
        </w:tc>
      </w:tr>
    </w:tbl>
    <w:p w14:paraId="3B6396EC"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7268AF" w:rsidRPr="00F245E6" w14:paraId="19FDDB9A" w14:textId="77777777" w:rsidTr="001837A7">
        <w:tc>
          <w:tcPr>
            <w:tcW w:w="987" w:type="dxa"/>
          </w:tcPr>
          <w:p w14:paraId="76A1AB9B" w14:textId="77777777" w:rsidR="007268AF" w:rsidRPr="00F245E6" w:rsidRDefault="007268AF" w:rsidP="00305183">
            <w:pPr>
              <w:rPr>
                <w:rFonts w:cs="Calibri Light"/>
              </w:rPr>
            </w:pPr>
            <w:r w:rsidRPr="00F245E6">
              <w:rPr>
                <w:rFonts w:cs="Calibri Light"/>
              </w:rPr>
              <w:t>B.2.3.h</w:t>
            </w:r>
          </w:p>
        </w:tc>
        <w:tc>
          <w:tcPr>
            <w:tcW w:w="6781" w:type="dxa"/>
          </w:tcPr>
          <w:p w14:paraId="33414B47" w14:textId="77777777" w:rsidR="007268AF" w:rsidRPr="00F245E6" w:rsidRDefault="007268AF" w:rsidP="00305183">
            <w:pPr>
              <w:rPr>
                <w:rFonts w:cs="Calibri Light"/>
              </w:rPr>
            </w:pPr>
            <w:r w:rsidRPr="00F245E6">
              <w:rPr>
                <w:rFonts w:cs="Calibri Light"/>
              </w:rPr>
              <w:t>Gibt es ein aktives Zugehen auf die Eigentümer mindergenutzter Bausubstanz? Wenn ja, wie?</w:t>
            </w:r>
          </w:p>
          <w:p w14:paraId="6AF1A0E8" w14:textId="77777777" w:rsidR="007268AF" w:rsidRPr="00F245E6" w:rsidRDefault="007268AF" w:rsidP="00305183">
            <w:pPr>
              <w:rPr>
                <w:rFonts w:cs="Calibri Light"/>
              </w:rPr>
            </w:pPr>
            <w:r w:rsidRPr="00F245E6">
              <w:rPr>
                <w:rFonts w:cs="Calibri Light"/>
              </w:rPr>
              <w:t>(Ja + Anmerkungen = 4 Punkte)</w:t>
            </w:r>
          </w:p>
        </w:tc>
        <w:tc>
          <w:tcPr>
            <w:tcW w:w="759" w:type="dxa"/>
            <w:vMerge w:val="restart"/>
          </w:tcPr>
          <w:p w14:paraId="52B6D460" w14:textId="77777777" w:rsidR="007268AF" w:rsidRPr="00F245E6" w:rsidRDefault="007268AF" w:rsidP="00305183">
            <w:pPr>
              <w:rPr>
                <w:rFonts w:cs="Calibri Light"/>
              </w:rPr>
            </w:pPr>
            <w:r w:rsidRPr="00F245E6">
              <w:rPr>
                <w:rFonts w:cs="Calibri Light"/>
              </w:rPr>
              <w:t>mögl.</w:t>
            </w:r>
          </w:p>
          <w:p w14:paraId="4AFE3686" w14:textId="77777777" w:rsidR="007268AF" w:rsidRPr="00F245E6" w:rsidRDefault="007268AF" w:rsidP="00305183">
            <w:pPr>
              <w:jc w:val="center"/>
              <w:rPr>
                <w:rFonts w:cs="Calibri Light"/>
                <w:b/>
              </w:rPr>
            </w:pPr>
            <w:r w:rsidRPr="00F245E6">
              <w:rPr>
                <w:rFonts w:cs="Calibri Light"/>
                <w:b/>
              </w:rPr>
              <w:t>4 (K)</w:t>
            </w:r>
          </w:p>
        </w:tc>
        <w:tc>
          <w:tcPr>
            <w:tcW w:w="760" w:type="dxa"/>
            <w:vMerge w:val="restart"/>
          </w:tcPr>
          <w:p w14:paraId="157E8FBE" w14:textId="77777777" w:rsidR="007268AF" w:rsidRPr="00F245E6" w:rsidRDefault="007268AF" w:rsidP="00305183">
            <w:pPr>
              <w:rPr>
                <w:rFonts w:cs="Calibri Light"/>
              </w:rPr>
            </w:pPr>
            <w:r w:rsidRPr="00F245E6">
              <w:rPr>
                <w:rFonts w:cs="Calibri Light"/>
              </w:rPr>
              <w:t>tats.</w:t>
            </w:r>
          </w:p>
          <w:p w14:paraId="335D366E" w14:textId="77777777" w:rsidR="007268AF" w:rsidRPr="00F245E6" w:rsidRDefault="007268AF" w:rsidP="00305183">
            <w:pPr>
              <w:jc w:val="center"/>
              <w:rPr>
                <w:rFonts w:cs="Calibri Light"/>
                <w:b/>
              </w:rPr>
            </w:pPr>
          </w:p>
        </w:tc>
      </w:tr>
      <w:tr w:rsidR="007268AF" w:rsidRPr="00F245E6" w14:paraId="55D3AAE1" w14:textId="77777777" w:rsidTr="001837A7">
        <w:tc>
          <w:tcPr>
            <w:tcW w:w="987" w:type="dxa"/>
          </w:tcPr>
          <w:p w14:paraId="3ADE5AEB" w14:textId="77777777" w:rsidR="007268AF" w:rsidRPr="00F245E6" w:rsidRDefault="007268AF" w:rsidP="00305183">
            <w:pPr>
              <w:rPr>
                <w:rFonts w:cs="Calibri Light"/>
              </w:rPr>
            </w:pPr>
          </w:p>
        </w:tc>
        <w:tc>
          <w:tcPr>
            <w:tcW w:w="6781" w:type="dxa"/>
          </w:tcPr>
          <w:p w14:paraId="7F52B725" w14:textId="77777777" w:rsidR="007268AF" w:rsidRPr="00F245E6" w:rsidRDefault="007268AF" w:rsidP="00305183">
            <w:pPr>
              <w:rPr>
                <w:rFonts w:cs="Calibri Light"/>
                <w:color w:val="C00000"/>
              </w:rPr>
            </w:pPr>
          </w:p>
        </w:tc>
        <w:tc>
          <w:tcPr>
            <w:tcW w:w="759" w:type="dxa"/>
            <w:vMerge/>
          </w:tcPr>
          <w:p w14:paraId="2348F51D" w14:textId="77777777" w:rsidR="007268AF" w:rsidRPr="00F245E6" w:rsidRDefault="007268AF" w:rsidP="00305183">
            <w:pPr>
              <w:rPr>
                <w:rFonts w:cs="Calibri Light"/>
              </w:rPr>
            </w:pPr>
          </w:p>
        </w:tc>
        <w:tc>
          <w:tcPr>
            <w:tcW w:w="760" w:type="dxa"/>
            <w:vMerge/>
          </w:tcPr>
          <w:p w14:paraId="40F017F3" w14:textId="77777777" w:rsidR="007268AF" w:rsidRPr="00F245E6" w:rsidRDefault="007268AF" w:rsidP="00305183">
            <w:pPr>
              <w:rPr>
                <w:rFonts w:cs="Calibri Light"/>
              </w:rPr>
            </w:pPr>
          </w:p>
        </w:tc>
      </w:tr>
    </w:tbl>
    <w:p w14:paraId="344F5F44"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779"/>
        <w:gridCol w:w="760"/>
        <w:gridCol w:w="760"/>
      </w:tblGrid>
      <w:tr w:rsidR="005F03EC" w:rsidRPr="00F245E6" w14:paraId="15833CF7" w14:textId="77777777" w:rsidTr="001837A7">
        <w:tc>
          <w:tcPr>
            <w:tcW w:w="988" w:type="dxa"/>
          </w:tcPr>
          <w:p w14:paraId="64069243" w14:textId="77777777" w:rsidR="005F03EC" w:rsidRPr="00F245E6" w:rsidRDefault="005F03EC" w:rsidP="00305183">
            <w:pPr>
              <w:rPr>
                <w:rFonts w:cs="Calibri Light"/>
              </w:rPr>
            </w:pPr>
            <w:r w:rsidRPr="00F245E6">
              <w:rPr>
                <w:rFonts w:cs="Calibri Light"/>
              </w:rPr>
              <w:t>B.3.1.a</w:t>
            </w:r>
          </w:p>
        </w:tc>
        <w:tc>
          <w:tcPr>
            <w:tcW w:w="6779" w:type="dxa"/>
          </w:tcPr>
          <w:p w14:paraId="6B25F705" w14:textId="77777777" w:rsidR="005F03EC" w:rsidRPr="00F245E6" w:rsidRDefault="005F03EC" w:rsidP="00305183">
            <w:pPr>
              <w:rPr>
                <w:rFonts w:cs="Calibri Light"/>
              </w:rPr>
            </w:pPr>
            <w:r w:rsidRPr="00F245E6">
              <w:rPr>
                <w:rFonts w:cs="Calibri Light"/>
              </w:rPr>
              <w:t>Gibt es Ideen und Planungen zur systematischen Weiterentwicklung des mindergenutzten Gebäudebestandes? Wenn ja, welche sind die 3 wichtigsten Beispiele?</w:t>
            </w:r>
          </w:p>
          <w:p w14:paraId="2A825D20" w14:textId="77777777" w:rsidR="005F03EC" w:rsidRPr="00F245E6" w:rsidRDefault="005F03EC" w:rsidP="00305183">
            <w:pPr>
              <w:rPr>
                <w:rFonts w:cs="Calibri Light"/>
              </w:rPr>
            </w:pPr>
            <w:r w:rsidRPr="00F245E6">
              <w:rPr>
                <w:rFonts w:cs="Calibri Light"/>
              </w:rPr>
              <w:t>(Ja + Beispiele = 5 Punkte)</w:t>
            </w:r>
          </w:p>
        </w:tc>
        <w:tc>
          <w:tcPr>
            <w:tcW w:w="760" w:type="dxa"/>
            <w:vMerge w:val="restart"/>
          </w:tcPr>
          <w:p w14:paraId="663B5416" w14:textId="77777777" w:rsidR="005F03EC" w:rsidRPr="00F245E6" w:rsidRDefault="005F03EC" w:rsidP="00305183">
            <w:pPr>
              <w:rPr>
                <w:rFonts w:cs="Calibri Light"/>
              </w:rPr>
            </w:pPr>
            <w:r w:rsidRPr="00F245E6">
              <w:rPr>
                <w:rFonts w:cs="Calibri Light"/>
              </w:rPr>
              <w:t>mögl.</w:t>
            </w:r>
          </w:p>
          <w:p w14:paraId="0D15CA6E" w14:textId="77777777" w:rsidR="005F03EC" w:rsidRPr="00F245E6" w:rsidRDefault="005F03EC" w:rsidP="00305183">
            <w:pPr>
              <w:jc w:val="center"/>
              <w:rPr>
                <w:rFonts w:cs="Calibri Light"/>
                <w:b/>
              </w:rPr>
            </w:pPr>
            <w:r w:rsidRPr="00F245E6">
              <w:rPr>
                <w:rFonts w:cs="Calibri Light"/>
                <w:b/>
              </w:rPr>
              <w:t>5 (K)</w:t>
            </w:r>
          </w:p>
        </w:tc>
        <w:tc>
          <w:tcPr>
            <w:tcW w:w="760" w:type="dxa"/>
            <w:vMerge w:val="restart"/>
          </w:tcPr>
          <w:p w14:paraId="180389CC" w14:textId="77777777" w:rsidR="005F03EC" w:rsidRPr="00F245E6" w:rsidRDefault="005F03EC" w:rsidP="00305183">
            <w:pPr>
              <w:rPr>
                <w:rFonts w:cs="Calibri Light"/>
              </w:rPr>
            </w:pPr>
            <w:r w:rsidRPr="00F245E6">
              <w:rPr>
                <w:rFonts w:cs="Calibri Light"/>
              </w:rPr>
              <w:t>tats.</w:t>
            </w:r>
          </w:p>
          <w:p w14:paraId="5ACA148D" w14:textId="77777777" w:rsidR="005F03EC" w:rsidRPr="00F245E6" w:rsidRDefault="005F03EC" w:rsidP="00305183">
            <w:pPr>
              <w:jc w:val="center"/>
              <w:rPr>
                <w:rFonts w:cs="Calibri Light"/>
                <w:b/>
              </w:rPr>
            </w:pPr>
          </w:p>
        </w:tc>
      </w:tr>
      <w:tr w:rsidR="005F03EC" w:rsidRPr="00F245E6" w14:paraId="2BDDC570" w14:textId="77777777" w:rsidTr="001837A7">
        <w:tc>
          <w:tcPr>
            <w:tcW w:w="988" w:type="dxa"/>
          </w:tcPr>
          <w:p w14:paraId="66C69E1A" w14:textId="77777777" w:rsidR="005F03EC" w:rsidRPr="00F245E6" w:rsidRDefault="005F03EC" w:rsidP="00305183">
            <w:pPr>
              <w:rPr>
                <w:rFonts w:cs="Calibri Light"/>
              </w:rPr>
            </w:pPr>
          </w:p>
        </w:tc>
        <w:tc>
          <w:tcPr>
            <w:tcW w:w="6779" w:type="dxa"/>
          </w:tcPr>
          <w:p w14:paraId="6CAC4B7F" w14:textId="77777777" w:rsidR="005F03EC" w:rsidRPr="00F245E6" w:rsidRDefault="005F03EC" w:rsidP="00305183">
            <w:pPr>
              <w:rPr>
                <w:rFonts w:cs="Calibri Light"/>
                <w:color w:val="C00000"/>
              </w:rPr>
            </w:pPr>
          </w:p>
        </w:tc>
        <w:tc>
          <w:tcPr>
            <w:tcW w:w="760" w:type="dxa"/>
            <w:vMerge/>
          </w:tcPr>
          <w:p w14:paraId="28D9313D" w14:textId="77777777" w:rsidR="005F03EC" w:rsidRPr="00F245E6" w:rsidRDefault="005F03EC" w:rsidP="00305183">
            <w:pPr>
              <w:rPr>
                <w:rFonts w:cs="Calibri Light"/>
              </w:rPr>
            </w:pPr>
          </w:p>
        </w:tc>
        <w:tc>
          <w:tcPr>
            <w:tcW w:w="760" w:type="dxa"/>
            <w:vMerge/>
          </w:tcPr>
          <w:p w14:paraId="2F42AC6E" w14:textId="77777777" w:rsidR="005F03EC" w:rsidRPr="00F245E6" w:rsidRDefault="005F03EC" w:rsidP="00305183">
            <w:pPr>
              <w:rPr>
                <w:rFonts w:cs="Calibri Light"/>
              </w:rPr>
            </w:pPr>
          </w:p>
        </w:tc>
      </w:tr>
    </w:tbl>
    <w:p w14:paraId="75EC2C7B"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3"/>
        <w:gridCol w:w="6790"/>
        <w:gridCol w:w="757"/>
        <w:gridCol w:w="757"/>
      </w:tblGrid>
      <w:tr w:rsidR="005F03EC" w:rsidRPr="00F245E6" w14:paraId="2A046ACA" w14:textId="77777777" w:rsidTr="001837A7">
        <w:tc>
          <w:tcPr>
            <w:tcW w:w="983" w:type="dxa"/>
          </w:tcPr>
          <w:p w14:paraId="00735FE0" w14:textId="77777777" w:rsidR="005F03EC" w:rsidRPr="00F245E6" w:rsidRDefault="005F03EC" w:rsidP="00305183">
            <w:pPr>
              <w:rPr>
                <w:rFonts w:cs="Calibri Light"/>
              </w:rPr>
            </w:pPr>
            <w:r w:rsidRPr="00F245E6">
              <w:rPr>
                <w:rFonts w:cs="Calibri Light"/>
              </w:rPr>
              <w:t>B.3.1.b</w:t>
            </w:r>
          </w:p>
        </w:tc>
        <w:tc>
          <w:tcPr>
            <w:tcW w:w="6790" w:type="dxa"/>
          </w:tcPr>
          <w:p w14:paraId="6531CB25" w14:textId="77777777" w:rsidR="005F03EC" w:rsidRPr="00F245E6" w:rsidRDefault="005F03EC" w:rsidP="00305183">
            <w:pPr>
              <w:rPr>
                <w:rFonts w:cs="Calibri Light"/>
              </w:rPr>
            </w:pPr>
            <w:r w:rsidRPr="00F245E6">
              <w:rPr>
                <w:rFonts w:cs="Calibri Light"/>
              </w:rPr>
              <w:t>Wurden die Eigentümer in die Weiterentwicklung des Leerstandes miteingebunden, z.B. durch Befragung?</w:t>
            </w:r>
          </w:p>
          <w:p w14:paraId="424B422E" w14:textId="77777777" w:rsidR="005F03EC" w:rsidRPr="00F245E6" w:rsidRDefault="005F03EC" w:rsidP="00305183">
            <w:pPr>
              <w:rPr>
                <w:rFonts w:cs="Calibri Light"/>
              </w:rPr>
            </w:pPr>
            <w:r w:rsidRPr="00F245E6">
              <w:rPr>
                <w:rFonts w:cs="Calibri Light"/>
              </w:rPr>
              <w:t>(Ja = 2 Punkte)</w:t>
            </w:r>
          </w:p>
        </w:tc>
        <w:tc>
          <w:tcPr>
            <w:tcW w:w="757" w:type="dxa"/>
            <w:vMerge w:val="restart"/>
          </w:tcPr>
          <w:p w14:paraId="5C36A7B1" w14:textId="77777777" w:rsidR="005F03EC" w:rsidRPr="00F245E6" w:rsidRDefault="005F03EC" w:rsidP="00305183">
            <w:pPr>
              <w:rPr>
                <w:rFonts w:cs="Calibri Light"/>
              </w:rPr>
            </w:pPr>
            <w:r w:rsidRPr="00F245E6">
              <w:rPr>
                <w:rFonts w:cs="Calibri Light"/>
              </w:rPr>
              <w:t>mögl.</w:t>
            </w:r>
          </w:p>
          <w:p w14:paraId="37CC07FE" w14:textId="77777777" w:rsidR="005F03EC" w:rsidRPr="00F245E6" w:rsidRDefault="005F03EC" w:rsidP="00305183">
            <w:pPr>
              <w:jc w:val="center"/>
              <w:rPr>
                <w:rFonts w:cs="Calibri Light"/>
                <w:b/>
              </w:rPr>
            </w:pPr>
            <w:r w:rsidRPr="00F245E6">
              <w:rPr>
                <w:rFonts w:cs="Calibri Light"/>
                <w:b/>
              </w:rPr>
              <w:t>2 (K)</w:t>
            </w:r>
          </w:p>
        </w:tc>
        <w:tc>
          <w:tcPr>
            <w:tcW w:w="757" w:type="dxa"/>
            <w:vMerge w:val="restart"/>
          </w:tcPr>
          <w:p w14:paraId="295B7B2F" w14:textId="77777777" w:rsidR="005F03EC" w:rsidRPr="00F245E6" w:rsidRDefault="005F03EC" w:rsidP="00305183">
            <w:pPr>
              <w:rPr>
                <w:rFonts w:cs="Calibri Light"/>
              </w:rPr>
            </w:pPr>
            <w:r w:rsidRPr="00F245E6">
              <w:rPr>
                <w:rFonts w:cs="Calibri Light"/>
              </w:rPr>
              <w:t>tats.</w:t>
            </w:r>
          </w:p>
          <w:p w14:paraId="359180BC" w14:textId="77777777" w:rsidR="005F03EC" w:rsidRPr="00F245E6" w:rsidRDefault="005F03EC" w:rsidP="00305183">
            <w:pPr>
              <w:jc w:val="center"/>
              <w:rPr>
                <w:rFonts w:cs="Calibri Light"/>
                <w:b/>
              </w:rPr>
            </w:pPr>
          </w:p>
        </w:tc>
      </w:tr>
      <w:tr w:rsidR="005F03EC" w:rsidRPr="00F245E6" w14:paraId="6B0A728E" w14:textId="77777777" w:rsidTr="001837A7">
        <w:tc>
          <w:tcPr>
            <w:tcW w:w="983" w:type="dxa"/>
          </w:tcPr>
          <w:p w14:paraId="06818D98" w14:textId="77777777" w:rsidR="005F03EC" w:rsidRPr="00F245E6" w:rsidRDefault="005F03EC" w:rsidP="00305183">
            <w:pPr>
              <w:rPr>
                <w:rFonts w:cs="Calibri Light"/>
              </w:rPr>
            </w:pPr>
          </w:p>
        </w:tc>
        <w:tc>
          <w:tcPr>
            <w:tcW w:w="6790" w:type="dxa"/>
          </w:tcPr>
          <w:p w14:paraId="3321BB43" w14:textId="77777777" w:rsidR="005F03EC" w:rsidRPr="00F245E6" w:rsidRDefault="005F03EC" w:rsidP="00305183">
            <w:pPr>
              <w:rPr>
                <w:rFonts w:cs="Calibri Light"/>
                <w:color w:val="C00000"/>
              </w:rPr>
            </w:pPr>
          </w:p>
        </w:tc>
        <w:tc>
          <w:tcPr>
            <w:tcW w:w="757" w:type="dxa"/>
            <w:vMerge/>
          </w:tcPr>
          <w:p w14:paraId="3019D846" w14:textId="77777777" w:rsidR="005F03EC" w:rsidRPr="00F245E6" w:rsidRDefault="005F03EC" w:rsidP="00305183">
            <w:pPr>
              <w:rPr>
                <w:rFonts w:cs="Calibri Light"/>
              </w:rPr>
            </w:pPr>
          </w:p>
        </w:tc>
        <w:tc>
          <w:tcPr>
            <w:tcW w:w="757" w:type="dxa"/>
            <w:vMerge/>
          </w:tcPr>
          <w:p w14:paraId="6A8AD496" w14:textId="77777777" w:rsidR="005F03EC" w:rsidRPr="00F245E6" w:rsidRDefault="005F03EC" w:rsidP="00305183">
            <w:pPr>
              <w:rPr>
                <w:rFonts w:cs="Calibri Light"/>
              </w:rPr>
            </w:pPr>
          </w:p>
        </w:tc>
      </w:tr>
    </w:tbl>
    <w:p w14:paraId="0AD9994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5F03EC" w:rsidRPr="00F245E6" w14:paraId="158C3C51" w14:textId="77777777" w:rsidTr="001837A7">
        <w:tc>
          <w:tcPr>
            <w:tcW w:w="987" w:type="dxa"/>
          </w:tcPr>
          <w:p w14:paraId="58DA6E58" w14:textId="77777777" w:rsidR="005F03EC" w:rsidRPr="00F245E6" w:rsidRDefault="005F03EC" w:rsidP="00305183">
            <w:pPr>
              <w:rPr>
                <w:rFonts w:cs="Calibri Light"/>
              </w:rPr>
            </w:pPr>
            <w:r w:rsidRPr="00F245E6">
              <w:rPr>
                <w:rFonts w:cs="Calibri Light"/>
              </w:rPr>
              <w:t>B.3.1.c</w:t>
            </w:r>
          </w:p>
        </w:tc>
        <w:tc>
          <w:tcPr>
            <w:tcW w:w="6780" w:type="dxa"/>
          </w:tcPr>
          <w:p w14:paraId="4EC8043A" w14:textId="77777777" w:rsidR="005F03EC" w:rsidRPr="00F245E6" w:rsidRDefault="005F03EC" w:rsidP="00305183">
            <w:pPr>
              <w:rPr>
                <w:rFonts w:cs="Calibri Light"/>
              </w:rPr>
            </w:pPr>
            <w:r w:rsidRPr="00F245E6">
              <w:rPr>
                <w:rFonts w:cs="Calibri Light"/>
              </w:rPr>
              <w:t xml:space="preserve">Gibt es einen Maßnahmenkatalog mit mindestens 3 konkreten </w:t>
            </w:r>
            <w:r w:rsidRPr="00F245E6">
              <w:rPr>
                <w:rFonts w:cs="Calibri Light"/>
              </w:rPr>
              <w:lastRenderedPageBreak/>
              <w:t>Maßnahmen für die stärkere Nutzung des Bestandes?</w:t>
            </w:r>
          </w:p>
          <w:p w14:paraId="6A57123D" w14:textId="77777777" w:rsidR="005F03EC" w:rsidRPr="00F245E6" w:rsidRDefault="005F03EC" w:rsidP="00305183">
            <w:pPr>
              <w:rPr>
                <w:rFonts w:cs="Calibri Light"/>
              </w:rPr>
            </w:pPr>
            <w:r w:rsidRPr="00F245E6">
              <w:rPr>
                <w:rFonts w:cs="Calibri Light"/>
              </w:rPr>
              <w:t>(Ja + Beschreibung, 1 Punkt je Maßnahme)</w:t>
            </w:r>
          </w:p>
        </w:tc>
        <w:tc>
          <w:tcPr>
            <w:tcW w:w="760" w:type="dxa"/>
            <w:vMerge w:val="restart"/>
          </w:tcPr>
          <w:p w14:paraId="2963A0F4" w14:textId="77777777" w:rsidR="005F03EC" w:rsidRPr="00F245E6" w:rsidRDefault="005F03EC" w:rsidP="00305183">
            <w:pPr>
              <w:rPr>
                <w:rFonts w:cs="Calibri Light"/>
              </w:rPr>
            </w:pPr>
            <w:r w:rsidRPr="00F245E6">
              <w:rPr>
                <w:rFonts w:cs="Calibri Light"/>
              </w:rPr>
              <w:lastRenderedPageBreak/>
              <w:t>mögl.</w:t>
            </w:r>
          </w:p>
          <w:p w14:paraId="6E226E9B" w14:textId="77777777" w:rsidR="005F03EC" w:rsidRPr="00F245E6" w:rsidRDefault="005F03EC" w:rsidP="00305183">
            <w:pPr>
              <w:jc w:val="center"/>
              <w:rPr>
                <w:rFonts w:cs="Calibri Light"/>
                <w:b/>
              </w:rPr>
            </w:pPr>
            <w:r w:rsidRPr="00F245E6">
              <w:rPr>
                <w:rFonts w:cs="Calibri Light"/>
                <w:b/>
              </w:rPr>
              <w:lastRenderedPageBreak/>
              <w:t>3 (K)</w:t>
            </w:r>
          </w:p>
        </w:tc>
        <w:tc>
          <w:tcPr>
            <w:tcW w:w="760" w:type="dxa"/>
            <w:vMerge w:val="restart"/>
          </w:tcPr>
          <w:p w14:paraId="39FA1277" w14:textId="77777777" w:rsidR="005F03EC" w:rsidRPr="00F245E6" w:rsidRDefault="005F03EC" w:rsidP="00305183">
            <w:pPr>
              <w:rPr>
                <w:rFonts w:cs="Calibri Light"/>
              </w:rPr>
            </w:pPr>
            <w:r w:rsidRPr="00F245E6">
              <w:rPr>
                <w:rFonts w:cs="Calibri Light"/>
              </w:rPr>
              <w:lastRenderedPageBreak/>
              <w:t>tats.</w:t>
            </w:r>
          </w:p>
          <w:p w14:paraId="49A33745" w14:textId="77777777" w:rsidR="005F03EC" w:rsidRPr="00F245E6" w:rsidRDefault="005F03EC" w:rsidP="00305183">
            <w:pPr>
              <w:jc w:val="center"/>
              <w:rPr>
                <w:rFonts w:cs="Calibri Light"/>
                <w:b/>
              </w:rPr>
            </w:pPr>
          </w:p>
        </w:tc>
      </w:tr>
      <w:tr w:rsidR="005F03EC" w:rsidRPr="00F245E6" w14:paraId="6F8A374B" w14:textId="77777777" w:rsidTr="001837A7">
        <w:tc>
          <w:tcPr>
            <w:tcW w:w="987" w:type="dxa"/>
          </w:tcPr>
          <w:p w14:paraId="3FF2B8A2" w14:textId="77777777" w:rsidR="005F03EC" w:rsidRPr="00F245E6" w:rsidRDefault="005F03EC" w:rsidP="00305183">
            <w:pPr>
              <w:rPr>
                <w:rFonts w:cs="Calibri Light"/>
              </w:rPr>
            </w:pPr>
          </w:p>
        </w:tc>
        <w:tc>
          <w:tcPr>
            <w:tcW w:w="6780" w:type="dxa"/>
          </w:tcPr>
          <w:p w14:paraId="5DA1E415" w14:textId="77777777" w:rsidR="005F03EC" w:rsidRPr="00F245E6" w:rsidRDefault="005F03EC" w:rsidP="00305183">
            <w:pPr>
              <w:rPr>
                <w:rFonts w:cs="Calibri Light"/>
                <w:color w:val="C00000"/>
              </w:rPr>
            </w:pPr>
          </w:p>
        </w:tc>
        <w:tc>
          <w:tcPr>
            <w:tcW w:w="760" w:type="dxa"/>
            <w:vMerge/>
          </w:tcPr>
          <w:p w14:paraId="26B7F38A" w14:textId="77777777" w:rsidR="005F03EC" w:rsidRPr="00F245E6" w:rsidRDefault="005F03EC" w:rsidP="00305183">
            <w:pPr>
              <w:rPr>
                <w:rFonts w:cs="Calibri Light"/>
              </w:rPr>
            </w:pPr>
          </w:p>
        </w:tc>
        <w:tc>
          <w:tcPr>
            <w:tcW w:w="760" w:type="dxa"/>
            <w:vMerge/>
          </w:tcPr>
          <w:p w14:paraId="7A06BCE9" w14:textId="77777777" w:rsidR="005F03EC" w:rsidRPr="00F245E6" w:rsidRDefault="005F03EC" w:rsidP="00305183">
            <w:pPr>
              <w:rPr>
                <w:rFonts w:cs="Calibri Light"/>
              </w:rPr>
            </w:pPr>
          </w:p>
        </w:tc>
      </w:tr>
    </w:tbl>
    <w:p w14:paraId="247833CE"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3ED25235" w14:textId="77777777" w:rsidTr="001837A7">
        <w:tc>
          <w:tcPr>
            <w:tcW w:w="987" w:type="dxa"/>
          </w:tcPr>
          <w:p w14:paraId="32682D8B" w14:textId="77777777" w:rsidR="005F03EC" w:rsidRPr="00F245E6" w:rsidRDefault="005F03EC" w:rsidP="00305183">
            <w:pPr>
              <w:rPr>
                <w:rFonts w:cs="Calibri Light"/>
              </w:rPr>
            </w:pPr>
            <w:r w:rsidRPr="00F245E6">
              <w:rPr>
                <w:rFonts w:cs="Calibri Light"/>
              </w:rPr>
              <w:t>B.3.1.d</w:t>
            </w:r>
          </w:p>
        </w:tc>
        <w:tc>
          <w:tcPr>
            <w:tcW w:w="6781" w:type="dxa"/>
          </w:tcPr>
          <w:p w14:paraId="61A800D1" w14:textId="5C384AB9" w:rsidR="005F03EC" w:rsidRPr="00F245E6" w:rsidRDefault="005F03EC" w:rsidP="00305183">
            <w:pPr>
              <w:rPr>
                <w:rFonts w:cs="Calibri Light"/>
              </w:rPr>
            </w:pPr>
            <w:r w:rsidRPr="00F245E6">
              <w:rPr>
                <w:rFonts w:cs="Calibri Light"/>
              </w:rPr>
              <w:t>Gibt es konkrete Angebote/Vorschläge für die intensivere Nutzung mindergenutzter Objekte für die Eigentümer? Wenn ja, Beschreibung.</w:t>
            </w:r>
          </w:p>
          <w:p w14:paraId="05342B2B" w14:textId="77777777" w:rsidR="005F03EC" w:rsidRPr="00F245E6" w:rsidRDefault="005F03EC" w:rsidP="00305183">
            <w:pPr>
              <w:rPr>
                <w:rFonts w:cs="Calibri Light"/>
              </w:rPr>
            </w:pPr>
            <w:r w:rsidRPr="00F245E6">
              <w:rPr>
                <w:rFonts w:cs="Calibri Light"/>
              </w:rPr>
              <w:t>(Ja + Angebote, je Angebot 1 Punkt)</w:t>
            </w:r>
          </w:p>
        </w:tc>
        <w:tc>
          <w:tcPr>
            <w:tcW w:w="759" w:type="dxa"/>
            <w:vMerge w:val="restart"/>
          </w:tcPr>
          <w:p w14:paraId="3D68D0E9" w14:textId="77777777" w:rsidR="005F03EC" w:rsidRPr="00F245E6" w:rsidRDefault="005F03EC" w:rsidP="00305183">
            <w:pPr>
              <w:rPr>
                <w:rFonts w:cs="Calibri Light"/>
              </w:rPr>
            </w:pPr>
            <w:r w:rsidRPr="00F245E6">
              <w:rPr>
                <w:rFonts w:cs="Calibri Light"/>
              </w:rPr>
              <w:t>mögl.</w:t>
            </w:r>
          </w:p>
          <w:p w14:paraId="79234EA3" w14:textId="77777777" w:rsidR="005F03EC" w:rsidRPr="00F245E6" w:rsidRDefault="005F03EC" w:rsidP="00305183">
            <w:pPr>
              <w:jc w:val="center"/>
              <w:rPr>
                <w:rFonts w:cs="Calibri Light"/>
                <w:b/>
              </w:rPr>
            </w:pPr>
            <w:r w:rsidRPr="00F245E6">
              <w:rPr>
                <w:rFonts w:cs="Calibri Light"/>
                <w:b/>
              </w:rPr>
              <w:t>3 (K)</w:t>
            </w:r>
          </w:p>
        </w:tc>
        <w:tc>
          <w:tcPr>
            <w:tcW w:w="760" w:type="dxa"/>
            <w:vMerge w:val="restart"/>
          </w:tcPr>
          <w:p w14:paraId="5A8CB4CE" w14:textId="77777777" w:rsidR="005F03EC" w:rsidRPr="00F245E6" w:rsidRDefault="005F03EC" w:rsidP="00305183">
            <w:pPr>
              <w:rPr>
                <w:rFonts w:cs="Calibri Light"/>
              </w:rPr>
            </w:pPr>
            <w:r w:rsidRPr="00F245E6">
              <w:rPr>
                <w:rFonts w:cs="Calibri Light"/>
              </w:rPr>
              <w:t>tats.</w:t>
            </w:r>
          </w:p>
          <w:p w14:paraId="63012AC2" w14:textId="77777777" w:rsidR="005F03EC" w:rsidRPr="00F245E6" w:rsidRDefault="005F03EC" w:rsidP="00305183">
            <w:pPr>
              <w:jc w:val="center"/>
              <w:rPr>
                <w:rFonts w:cs="Calibri Light"/>
                <w:b/>
              </w:rPr>
            </w:pPr>
          </w:p>
        </w:tc>
      </w:tr>
      <w:tr w:rsidR="005F03EC" w:rsidRPr="00F245E6" w14:paraId="6359822D" w14:textId="77777777" w:rsidTr="001837A7">
        <w:tc>
          <w:tcPr>
            <w:tcW w:w="987" w:type="dxa"/>
          </w:tcPr>
          <w:p w14:paraId="25A88D27" w14:textId="77777777" w:rsidR="005F03EC" w:rsidRPr="00F245E6" w:rsidRDefault="005F03EC" w:rsidP="00305183">
            <w:pPr>
              <w:rPr>
                <w:rFonts w:cs="Calibri Light"/>
              </w:rPr>
            </w:pPr>
          </w:p>
        </w:tc>
        <w:tc>
          <w:tcPr>
            <w:tcW w:w="6781" w:type="dxa"/>
          </w:tcPr>
          <w:p w14:paraId="4E3BD919" w14:textId="77777777" w:rsidR="005F03EC" w:rsidRPr="00F245E6" w:rsidRDefault="005F03EC" w:rsidP="00305183">
            <w:pPr>
              <w:rPr>
                <w:rFonts w:cs="Calibri Light"/>
                <w:color w:val="C00000"/>
              </w:rPr>
            </w:pPr>
          </w:p>
        </w:tc>
        <w:tc>
          <w:tcPr>
            <w:tcW w:w="759" w:type="dxa"/>
            <w:vMerge/>
          </w:tcPr>
          <w:p w14:paraId="69047C4E" w14:textId="77777777" w:rsidR="005F03EC" w:rsidRPr="00F245E6" w:rsidRDefault="005F03EC" w:rsidP="00305183">
            <w:pPr>
              <w:rPr>
                <w:rFonts w:cs="Calibri Light"/>
              </w:rPr>
            </w:pPr>
          </w:p>
        </w:tc>
        <w:tc>
          <w:tcPr>
            <w:tcW w:w="760" w:type="dxa"/>
            <w:vMerge/>
          </w:tcPr>
          <w:p w14:paraId="6C21AF93" w14:textId="77777777" w:rsidR="005F03EC" w:rsidRPr="00F245E6" w:rsidRDefault="005F03EC" w:rsidP="00305183">
            <w:pPr>
              <w:rPr>
                <w:rFonts w:cs="Calibri Light"/>
              </w:rPr>
            </w:pPr>
          </w:p>
        </w:tc>
      </w:tr>
    </w:tbl>
    <w:p w14:paraId="7BE3E836"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5F03EC" w:rsidRPr="00F245E6" w14:paraId="3770A015" w14:textId="77777777" w:rsidTr="00311F3F">
        <w:tc>
          <w:tcPr>
            <w:tcW w:w="987" w:type="dxa"/>
          </w:tcPr>
          <w:p w14:paraId="71506716" w14:textId="77777777" w:rsidR="005F03EC" w:rsidRPr="00F245E6" w:rsidRDefault="005F03EC" w:rsidP="00305183">
            <w:pPr>
              <w:rPr>
                <w:rFonts w:cs="Calibri Light"/>
              </w:rPr>
            </w:pPr>
            <w:r w:rsidRPr="00F245E6">
              <w:rPr>
                <w:rFonts w:cs="Calibri Light"/>
              </w:rPr>
              <w:t>B.4.2.a</w:t>
            </w:r>
          </w:p>
        </w:tc>
        <w:tc>
          <w:tcPr>
            <w:tcW w:w="6780" w:type="dxa"/>
          </w:tcPr>
          <w:p w14:paraId="348FA06B" w14:textId="77777777" w:rsidR="005F03EC" w:rsidRPr="00F245E6" w:rsidRDefault="005F03EC" w:rsidP="00305183">
            <w:pPr>
              <w:rPr>
                <w:rFonts w:cs="Calibri Light"/>
              </w:rPr>
            </w:pPr>
            <w:r w:rsidRPr="00F245E6">
              <w:rPr>
                <w:rFonts w:cs="Calibri Light"/>
              </w:rPr>
              <w:t>Gibt es eine Umsetzung von Maßnahmen aus dem Maßnahmenkonzept für die stärkere Nutzung des Bestandes?</w:t>
            </w:r>
          </w:p>
          <w:p w14:paraId="0509F23B" w14:textId="77777777" w:rsidR="005F03EC" w:rsidRPr="00F245E6" w:rsidRDefault="005F03EC" w:rsidP="00305183">
            <w:pPr>
              <w:rPr>
                <w:rFonts w:cs="Calibri Light"/>
              </w:rPr>
            </w:pPr>
            <w:r w:rsidRPr="00F245E6">
              <w:rPr>
                <w:rFonts w:cs="Calibri Light"/>
              </w:rPr>
              <w:t>(Ja + Beschreibung, 3 Punkte je Maßnahme)</w:t>
            </w:r>
          </w:p>
        </w:tc>
        <w:tc>
          <w:tcPr>
            <w:tcW w:w="760" w:type="dxa"/>
            <w:vMerge w:val="restart"/>
          </w:tcPr>
          <w:p w14:paraId="699E6E3D" w14:textId="77777777" w:rsidR="005F03EC" w:rsidRPr="00F245E6" w:rsidRDefault="005F03EC" w:rsidP="00305183">
            <w:pPr>
              <w:rPr>
                <w:rFonts w:cs="Calibri Light"/>
              </w:rPr>
            </w:pPr>
            <w:r w:rsidRPr="00F245E6">
              <w:rPr>
                <w:rFonts w:cs="Calibri Light"/>
              </w:rPr>
              <w:t>mögl.</w:t>
            </w:r>
          </w:p>
          <w:p w14:paraId="7DF80BD3" w14:textId="77777777" w:rsidR="005F03EC" w:rsidRPr="00F245E6" w:rsidRDefault="005F03EC" w:rsidP="00305183">
            <w:pPr>
              <w:jc w:val="center"/>
              <w:rPr>
                <w:rFonts w:cs="Calibri Light"/>
                <w:b/>
              </w:rPr>
            </w:pPr>
            <w:r w:rsidRPr="00F245E6">
              <w:rPr>
                <w:rFonts w:cs="Calibri Light"/>
                <w:b/>
              </w:rPr>
              <w:t>15 (K)</w:t>
            </w:r>
          </w:p>
        </w:tc>
        <w:tc>
          <w:tcPr>
            <w:tcW w:w="760" w:type="dxa"/>
            <w:vMerge w:val="restart"/>
          </w:tcPr>
          <w:p w14:paraId="2FEA8C8C" w14:textId="77777777" w:rsidR="005F03EC" w:rsidRPr="00F245E6" w:rsidRDefault="005F03EC" w:rsidP="00305183">
            <w:pPr>
              <w:rPr>
                <w:rFonts w:cs="Calibri Light"/>
              </w:rPr>
            </w:pPr>
            <w:r w:rsidRPr="00F245E6">
              <w:rPr>
                <w:rFonts w:cs="Calibri Light"/>
              </w:rPr>
              <w:t>tats.</w:t>
            </w:r>
          </w:p>
          <w:p w14:paraId="541EAA1B" w14:textId="77777777" w:rsidR="005F03EC" w:rsidRPr="00F245E6" w:rsidRDefault="005F03EC" w:rsidP="00305183">
            <w:pPr>
              <w:jc w:val="center"/>
              <w:rPr>
                <w:rFonts w:cs="Calibri Light"/>
                <w:b/>
              </w:rPr>
            </w:pPr>
          </w:p>
        </w:tc>
      </w:tr>
      <w:tr w:rsidR="005F03EC" w:rsidRPr="00F245E6" w14:paraId="7440AC22" w14:textId="77777777" w:rsidTr="00311F3F">
        <w:tc>
          <w:tcPr>
            <w:tcW w:w="987" w:type="dxa"/>
          </w:tcPr>
          <w:p w14:paraId="76BA0A09" w14:textId="77777777" w:rsidR="005F03EC" w:rsidRPr="00F245E6" w:rsidRDefault="005F03EC" w:rsidP="00305183">
            <w:pPr>
              <w:rPr>
                <w:rFonts w:cs="Calibri Light"/>
              </w:rPr>
            </w:pPr>
          </w:p>
        </w:tc>
        <w:tc>
          <w:tcPr>
            <w:tcW w:w="6780" w:type="dxa"/>
          </w:tcPr>
          <w:p w14:paraId="5A1FF540" w14:textId="77777777" w:rsidR="005F03EC" w:rsidRPr="00F245E6" w:rsidRDefault="005F03EC" w:rsidP="00305183">
            <w:pPr>
              <w:rPr>
                <w:rFonts w:cs="Calibri Light"/>
                <w:color w:val="C00000"/>
              </w:rPr>
            </w:pPr>
          </w:p>
        </w:tc>
        <w:tc>
          <w:tcPr>
            <w:tcW w:w="760" w:type="dxa"/>
            <w:vMerge/>
          </w:tcPr>
          <w:p w14:paraId="17108D5E" w14:textId="77777777" w:rsidR="005F03EC" w:rsidRPr="00F245E6" w:rsidRDefault="005F03EC" w:rsidP="00305183">
            <w:pPr>
              <w:rPr>
                <w:rFonts w:cs="Calibri Light"/>
              </w:rPr>
            </w:pPr>
          </w:p>
        </w:tc>
        <w:tc>
          <w:tcPr>
            <w:tcW w:w="760" w:type="dxa"/>
            <w:vMerge/>
          </w:tcPr>
          <w:p w14:paraId="710BFEF3" w14:textId="77777777" w:rsidR="005F03EC" w:rsidRPr="00F245E6" w:rsidRDefault="005F03EC" w:rsidP="00305183">
            <w:pPr>
              <w:rPr>
                <w:rFonts w:cs="Calibri Light"/>
              </w:rPr>
            </w:pPr>
          </w:p>
        </w:tc>
      </w:tr>
    </w:tbl>
    <w:p w14:paraId="701877EE"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5F03EC" w:rsidRPr="00F245E6" w14:paraId="3621CAF1" w14:textId="77777777" w:rsidTr="00311F3F">
        <w:tc>
          <w:tcPr>
            <w:tcW w:w="987" w:type="dxa"/>
          </w:tcPr>
          <w:p w14:paraId="75BDCEBB" w14:textId="77777777" w:rsidR="005F03EC" w:rsidRPr="00F245E6" w:rsidRDefault="005F03EC" w:rsidP="00305183">
            <w:pPr>
              <w:rPr>
                <w:rFonts w:cs="Calibri Light"/>
              </w:rPr>
            </w:pPr>
            <w:r w:rsidRPr="00F245E6">
              <w:rPr>
                <w:rFonts w:cs="Calibri Light"/>
              </w:rPr>
              <w:t>B.4.2.b</w:t>
            </w:r>
          </w:p>
        </w:tc>
        <w:tc>
          <w:tcPr>
            <w:tcW w:w="6780" w:type="dxa"/>
          </w:tcPr>
          <w:p w14:paraId="0DB0E415" w14:textId="7BFF12F0" w:rsidR="005F03EC" w:rsidRPr="00F245E6" w:rsidRDefault="005F03EC" w:rsidP="00305183">
            <w:pPr>
              <w:rPr>
                <w:rFonts w:cs="Calibri Light"/>
              </w:rPr>
            </w:pPr>
            <w:r w:rsidRPr="00F245E6">
              <w:rPr>
                <w:rFonts w:cs="Calibri Light"/>
              </w:rPr>
              <w:t xml:space="preserve">Erfolgte eine Übergabe von </w:t>
            </w:r>
            <w:r w:rsidR="00CE4A9E">
              <w:rPr>
                <w:rFonts w:cs="Calibri Light"/>
              </w:rPr>
              <w:t xml:space="preserve">3 </w:t>
            </w:r>
            <w:r w:rsidRPr="00F245E6">
              <w:rPr>
                <w:rFonts w:cs="Calibri Light"/>
              </w:rPr>
              <w:t>konkreten Vorschlägen für die intensivere Nutzung der Bausubstanz an Eigentümer?</w:t>
            </w:r>
          </w:p>
          <w:p w14:paraId="562AAEC1" w14:textId="77777777" w:rsidR="005F03EC" w:rsidRPr="00F245E6" w:rsidRDefault="005F03EC" w:rsidP="00305183">
            <w:pPr>
              <w:rPr>
                <w:rFonts w:cs="Calibri Light"/>
              </w:rPr>
            </w:pPr>
            <w:r w:rsidRPr="00F245E6">
              <w:rPr>
                <w:rFonts w:cs="Calibri Light"/>
              </w:rPr>
              <w:t>(Ja = 3 Punkte)</w:t>
            </w:r>
          </w:p>
        </w:tc>
        <w:tc>
          <w:tcPr>
            <w:tcW w:w="760" w:type="dxa"/>
            <w:vMerge w:val="restart"/>
          </w:tcPr>
          <w:p w14:paraId="3E7EF3A3" w14:textId="77777777" w:rsidR="005F03EC" w:rsidRPr="00F245E6" w:rsidRDefault="005F03EC" w:rsidP="00305183">
            <w:pPr>
              <w:rPr>
                <w:rFonts w:cs="Calibri Light"/>
              </w:rPr>
            </w:pPr>
            <w:r w:rsidRPr="00F245E6">
              <w:rPr>
                <w:rFonts w:cs="Calibri Light"/>
              </w:rPr>
              <w:t>mögl.</w:t>
            </w:r>
          </w:p>
          <w:p w14:paraId="27557FAB" w14:textId="77777777" w:rsidR="005F03EC" w:rsidRPr="00F245E6" w:rsidRDefault="005F03EC" w:rsidP="00305183">
            <w:pPr>
              <w:jc w:val="center"/>
              <w:rPr>
                <w:rFonts w:cs="Calibri Light"/>
                <w:b/>
              </w:rPr>
            </w:pPr>
            <w:r w:rsidRPr="00F245E6">
              <w:rPr>
                <w:rFonts w:cs="Calibri Light"/>
                <w:b/>
              </w:rPr>
              <w:t>3 (K)</w:t>
            </w:r>
          </w:p>
        </w:tc>
        <w:tc>
          <w:tcPr>
            <w:tcW w:w="760" w:type="dxa"/>
            <w:vMerge w:val="restart"/>
          </w:tcPr>
          <w:p w14:paraId="160F9997" w14:textId="77777777" w:rsidR="005F03EC" w:rsidRPr="00F245E6" w:rsidRDefault="005F03EC" w:rsidP="00305183">
            <w:pPr>
              <w:rPr>
                <w:rFonts w:cs="Calibri Light"/>
              </w:rPr>
            </w:pPr>
            <w:r w:rsidRPr="00F245E6">
              <w:rPr>
                <w:rFonts w:cs="Calibri Light"/>
              </w:rPr>
              <w:t>tats.</w:t>
            </w:r>
          </w:p>
          <w:p w14:paraId="6F8400DB" w14:textId="77777777" w:rsidR="005F03EC" w:rsidRPr="00F245E6" w:rsidRDefault="005F03EC" w:rsidP="00305183">
            <w:pPr>
              <w:jc w:val="center"/>
              <w:rPr>
                <w:rFonts w:cs="Calibri Light"/>
                <w:b/>
              </w:rPr>
            </w:pPr>
          </w:p>
        </w:tc>
      </w:tr>
      <w:tr w:rsidR="005F03EC" w:rsidRPr="00F245E6" w14:paraId="29E6920C" w14:textId="77777777" w:rsidTr="00311F3F">
        <w:tc>
          <w:tcPr>
            <w:tcW w:w="987" w:type="dxa"/>
          </w:tcPr>
          <w:p w14:paraId="49736348" w14:textId="77777777" w:rsidR="005F03EC" w:rsidRPr="00F245E6" w:rsidRDefault="005F03EC" w:rsidP="00305183">
            <w:pPr>
              <w:rPr>
                <w:rFonts w:cs="Calibri Light"/>
              </w:rPr>
            </w:pPr>
          </w:p>
        </w:tc>
        <w:tc>
          <w:tcPr>
            <w:tcW w:w="6780" w:type="dxa"/>
          </w:tcPr>
          <w:p w14:paraId="6AB491ED" w14:textId="77777777" w:rsidR="005F03EC" w:rsidRPr="00F245E6" w:rsidRDefault="005F03EC" w:rsidP="00305183">
            <w:pPr>
              <w:rPr>
                <w:rFonts w:cs="Calibri Light"/>
                <w:color w:val="C00000"/>
              </w:rPr>
            </w:pPr>
          </w:p>
        </w:tc>
        <w:tc>
          <w:tcPr>
            <w:tcW w:w="760" w:type="dxa"/>
            <w:vMerge/>
          </w:tcPr>
          <w:p w14:paraId="2C4F29F5" w14:textId="77777777" w:rsidR="005F03EC" w:rsidRPr="00F245E6" w:rsidRDefault="005F03EC" w:rsidP="00305183">
            <w:pPr>
              <w:rPr>
                <w:rFonts w:cs="Calibri Light"/>
              </w:rPr>
            </w:pPr>
          </w:p>
        </w:tc>
        <w:tc>
          <w:tcPr>
            <w:tcW w:w="760" w:type="dxa"/>
            <w:vMerge/>
          </w:tcPr>
          <w:p w14:paraId="74097551" w14:textId="77777777" w:rsidR="005F03EC" w:rsidRPr="00F245E6" w:rsidRDefault="005F03EC" w:rsidP="00305183">
            <w:pPr>
              <w:rPr>
                <w:rFonts w:cs="Calibri Light"/>
              </w:rPr>
            </w:pPr>
          </w:p>
        </w:tc>
      </w:tr>
    </w:tbl>
    <w:p w14:paraId="0D7DA650"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5F03EC" w:rsidRPr="00F245E6" w14:paraId="55961F2F" w14:textId="77777777" w:rsidTr="00311F3F">
        <w:tc>
          <w:tcPr>
            <w:tcW w:w="987" w:type="dxa"/>
          </w:tcPr>
          <w:p w14:paraId="2861F746" w14:textId="77777777" w:rsidR="005F03EC" w:rsidRPr="00F245E6" w:rsidRDefault="005F03EC" w:rsidP="00305183">
            <w:pPr>
              <w:rPr>
                <w:rFonts w:cs="Calibri Light"/>
              </w:rPr>
            </w:pPr>
            <w:r w:rsidRPr="00F245E6">
              <w:rPr>
                <w:rFonts w:cs="Calibri Light"/>
              </w:rPr>
              <w:t>B.2.4.a</w:t>
            </w:r>
          </w:p>
        </w:tc>
        <w:tc>
          <w:tcPr>
            <w:tcW w:w="6780" w:type="dxa"/>
          </w:tcPr>
          <w:p w14:paraId="5157F259" w14:textId="77777777" w:rsidR="005F03EC" w:rsidRPr="00F245E6" w:rsidRDefault="005F03EC" w:rsidP="00305183">
            <w:pPr>
              <w:rPr>
                <w:rFonts w:cs="Calibri Light"/>
              </w:rPr>
            </w:pPr>
            <w:r w:rsidRPr="00F245E6">
              <w:rPr>
                <w:rFonts w:cs="Calibri Light"/>
              </w:rPr>
              <w:t>Gibt es eine Berechnung des zusätzlichen Wohnraumbedarfes auf Basis der Bevölkerungsprognose (m² Wohnraum für die nächsten 5 Jahre sowie Planungshorizont ca. 15 Jahre)?</w:t>
            </w:r>
          </w:p>
          <w:p w14:paraId="35F929D5" w14:textId="77777777" w:rsidR="005F03EC" w:rsidRPr="00F245E6" w:rsidRDefault="005F03EC" w:rsidP="00305183">
            <w:pPr>
              <w:rPr>
                <w:rFonts w:cs="Calibri Light"/>
              </w:rPr>
            </w:pPr>
            <w:r w:rsidRPr="00F245E6">
              <w:rPr>
                <w:rFonts w:cs="Calibri Light"/>
              </w:rPr>
              <w:t>(Ja = 2 Punkte)</w:t>
            </w:r>
          </w:p>
        </w:tc>
        <w:tc>
          <w:tcPr>
            <w:tcW w:w="760" w:type="dxa"/>
            <w:vMerge w:val="restart"/>
          </w:tcPr>
          <w:p w14:paraId="32C6A0A1" w14:textId="77777777" w:rsidR="005F03EC" w:rsidRPr="00F245E6" w:rsidRDefault="005F03EC" w:rsidP="00305183">
            <w:pPr>
              <w:rPr>
                <w:rFonts w:cs="Calibri Light"/>
              </w:rPr>
            </w:pPr>
            <w:r w:rsidRPr="00F245E6">
              <w:rPr>
                <w:rFonts w:cs="Calibri Light"/>
              </w:rPr>
              <w:t>mögl.</w:t>
            </w:r>
          </w:p>
          <w:p w14:paraId="090D0893" w14:textId="77777777" w:rsidR="005F03EC" w:rsidRPr="00F245E6" w:rsidRDefault="005F03EC" w:rsidP="00305183">
            <w:pPr>
              <w:jc w:val="center"/>
              <w:rPr>
                <w:rFonts w:cs="Calibri Light"/>
                <w:b/>
              </w:rPr>
            </w:pPr>
            <w:r w:rsidRPr="00F245E6">
              <w:rPr>
                <w:rFonts w:cs="Calibri Light"/>
                <w:b/>
              </w:rPr>
              <w:t>2 (M)</w:t>
            </w:r>
          </w:p>
        </w:tc>
        <w:tc>
          <w:tcPr>
            <w:tcW w:w="760" w:type="dxa"/>
            <w:vMerge w:val="restart"/>
          </w:tcPr>
          <w:p w14:paraId="540E98D6" w14:textId="77777777" w:rsidR="005F03EC" w:rsidRPr="00F245E6" w:rsidRDefault="005F03EC" w:rsidP="00305183">
            <w:pPr>
              <w:rPr>
                <w:rFonts w:cs="Calibri Light"/>
              </w:rPr>
            </w:pPr>
            <w:r w:rsidRPr="00F245E6">
              <w:rPr>
                <w:rFonts w:cs="Calibri Light"/>
              </w:rPr>
              <w:t>tats.</w:t>
            </w:r>
          </w:p>
          <w:p w14:paraId="4F0A34BD" w14:textId="77777777" w:rsidR="005F03EC" w:rsidRPr="00F245E6" w:rsidRDefault="005F03EC" w:rsidP="00305183">
            <w:pPr>
              <w:jc w:val="center"/>
              <w:rPr>
                <w:rFonts w:cs="Calibri Light"/>
                <w:b/>
              </w:rPr>
            </w:pPr>
          </w:p>
        </w:tc>
      </w:tr>
      <w:tr w:rsidR="005F03EC" w:rsidRPr="00F245E6" w14:paraId="60F8DF0E" w14:textId="77777777" w:rsidTr="00311F3F">
        <w:tc>
          <w:tcPr>
            <w:tcW w:w="987" w:type="dxa"/>
          </w:tcPr>
          <w:p w14:paraId="7B3736D2" w14:textId="77777777" w:rsidR="005F03EC" w:rsidRPr="00F245E6" w:rsidRDefault="005F03EC" w:rsidP="00305183">
            <w:pPr>
              <w:rPr>
                <w:rFonts w:cs="Calibri Light"/>
              </w:rPr>
            </w:pPr>
          </w:p>
        </w:tc>
        <w:tc>
          <w:tcPr>
            <w:tcW w:w="6780" w:type="dxa"/>
          </w:tcPr>
          <w:p w14:paraId="103F13F2" w14:textId="77777777" w:rsidR="005F03EC" w:rsidRPr="00F245E6" w:rsidRDefault="005F03EC" w:rsidP="00305183">
            <w:pPr>
              <w:rPr>
                <w:rFonts w:cs="Calibri Light"/>
                <w:color w:val="C00000"/>
              </w:rPr>
            </w:pPr>
          </w:p>
        </w:tc>
        <w:tc>
          <w:tcPr>
            <w:tcW w:w="760" w:type="dxa"/>
            <w:vMerge/>
          </w:tcPr>
          <w:p w14:paraId="5EECF5EA" w14:textId="77777777" w:rsidR="005F03EC" w:rsidRPr="00F245E6" w:rsidRDefault="005F03EC" w:rsidP="00305183">
            <w:pPr>
              <w:rPr>
                <w:rFonts w:cs="Calibri Light"/>
              </w:rPr>
            </w:pPr>
          </w:p>
        </w:tc>
        <w:tc>
          <w:tcPr>
            <w:tcW w:w="760" w:type="dxa"/>
            <w:vMerge/>
          </w:tcPr>
          <w:p w14:paraId="43A30B64" w14:textId="77777777" w:rsidR="005F03EC" w:rsidRPr="00F245E6" w:rsidRDefault="005F03EC" w:rsidP="00305183">
            <w:pPr>
              <w:rPr>
                <w:rFonts w:cs="Calibri Light"/>
              </w:rPr>
            </w:pPr>
          </w:p>
        </w:tc>
      </w:tr>
    </w:tbl>
    <w:p w14:paraId="46921339"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6310D9B9" w14:textId="77777777" w:rsidTr="00311F3F">
        <w:tc>
          <w:tcPr>
            <w:tcW w:w="987" w:type="dxa"/>
          </w:tcPr>
          <w:p w14:paraId="6CF84433" w14:textId="77777777" w:rsidR="005F03EC" w:rsidRPr="00F245E6" w:rsidRDefault="005F03EC" w:rsidP="00305183">
            <w:pPr>
              <w:rPr>
                <w:rFonts w:cs="Calibri Light"/>
              </w:rPr>
            </w:pPr>
            <w:r w:rsidRPr="00F245E6">
              <w:rPr>
                <w:rFonts w:cs="Calibri Light"/>
              </w:rPr>
              <w:t>B.2.4.b</w:t>
            </w:r>
          </w:p>
        </w:tc>
        <w:tc>
          <w:tcPr>
            <w:tcW w:w="6781" w:type="dxa"/>
          </w:tcPr>
          <w:p w14:paraId="0B5D5835" w14:textId="77777777" w:rsidR="005F03EC" w:rsidRPr="00F245E6" w:rsidRDefault="005F03EC" w:rsidP="00305183">
            <w:pPr>
              <w:rPr>
                <w:rFonts w:cs="Calibri Light"/>
              </w:rPr>
            </w:pPr>
            <w:r w:rsidRPr="00F245E6">
              <w:rPr>
                <w:rFonts w:cs="Calibri Light"/>
              </w:rPr>
              <w:t>Gibt es eine detaillierte Aufschlüsselung des zusätzlichen Wohnraumbedarfes? Wenn ja, wie?</w:t>
            </w:r>
          </w:p>
          <w:p w14:paraId="170DB083" w14:textId="77777777" w:rsidR="005F03EC" w:rsidRPr="00F245E6" w:rsidRDefault="005F03EC" w:rsidP="00305183">
            <w:pPr>
              <w:rPr>
                <w:rFonts w:cs="Calibri Light"/>
              </w:rPr>
            </w:pPr>
            <w:r w:rsidRPr="00F245E6">
              <w:rPr>
                <w:rFonts w:cs="Calibri Light"/>
              </w:rPr>
              <w:t>(Ja + Anmerkung = 1 Punkt)</w:t>
            </w:r>
          </w:p>
        </w:tc>
        <w:tc>
          <w:tcPr>
            <w:tcW w:w="759" w:type="dxa"/>
            <w:vMerge w:val="restart"/>
          </w:tcPr>
          <w:p w14:paraId="03396178" w14:textId="77777777" w:rsidR="005F03EC" w:rsidRPr="00F245E6" w:rsidRDefault="005F03EC" w:rsidP="00305183">
            <w:pPr>
              <w:rPr>
                <w:rFonts w:cs="Calibri Light"/>
              </w:rPr>
            </w:pPr>
            <w:r w:rsidRPr="00F245E6">
              <w:rPr>
                <w:rFonts w:cs="Calibri Light"/>
              </w:rPr>
              <w:t>mögl.</w:t>
            </w:r>
          </w:p>
          <w:p w14:paraId="4B5CDDD5" w14:textId="77777777" w:rsidR="005F03EC" w:rsidRPr="00F245E6" w:rsidRDefault="005F03EC" w:rsidP="00305183">
            <w:pPr>
              <w:jc w:val="center"/>
              <w:rPr>
                <w:rFonts w:cs="Calibri Light"/>
                <w:b/>
              </w:rPr>
            </w:pPr>
            <w:r w:rsidRPr="00F245E6">
              <w:rPr>
                <w:rFonts w:cs="Calibri Light"/>
                <w:b/>
              </w:rPr>
              <w:t>1 (K)</w:t>
            </w:r>
          </w:p>
        </w:tc>
        <w:tc>
          <w:tcPr>
            <w:tcW w:w="760" w:type="dxa"/>
            <w:vMerge w:val="restart"/>
          </w:tcPr>
          <w:p w14:paraId="44B718C9" w14:textId="77777777" w:rsidR="005F03EC" w:rsidRPr="00F245E6" w:rsidRDefault="005F03EC" w:rsidP="00305183">
            <w:pPr>
              <w:rPr>
                <w:rFonts w:cs="Calibri Light"/>
              </w:rPr>
            </w:pPr>
            <w:r w:rsidRPr="00F245E6">
              <w:rPr>
                <w:rFonts w:cs="Calibri Light"/>
              </w:rPr>
              <w:t>tats.</w:t>
            </w:r>
          </w:p>
          <w:p w14:paraId="3F3EB0C9" w14:textId="77777777" w:rsidR="005F03EC" w:rsidRPr="00F245E6" w:rsidRDefault="005F03EC" w:rsidP="00305183">
            <w:pPr>
              <w:jc w:val="center"/>
              <w:rPr>
                <w:rFonts w:cs="Calibri Light"/>
                <w:b/>
              </w:rPr>
            </w:pPr>
          </w:p>
        </w:tc>
      </w:tr>
      <w:tr w:rsidR="005F03EC" w:rsidRPr="00F245E6" w14:paraId="7FDC4D92" w14:textId="77777777" w:rsidTr="00311F3F">
        <w:tc>
          <w:tcPr>
            <w:tcW w:w="987" w:type="dxa"/>
          </w:tcPr>
          <w:p w14:paraId="187D6BB8" w14:textId="77777777" w:rsidR="005F03EC" w:rsidRPr="00F245E6" w:rsidRDefault="005F03EC" w:rsidP="00305183">
            <w:pPr>
              <w:rPr>
                <w:rFonts w:cs="Calibri Light"/>
              </w:rPr>
            </w:pPr>
          </w:p>
        </w:tc>
        <w:tc>
          <w:tcPr>
            <w:tcW w:w="6781" w:type="dxa"/>
          </w:tcPr>
          <w:p w14:paraId="1E9A3FB2" w14:textId="77777777" w:rsidR="005F03EC" w:rsidRPr="00F245E6" w:rsidRDefault="005F03EC" w:rsidP="00305183">
            <w:pPr>
              <w:rPr>
                <w:rFonts w:cs="Calibri Light"/>
                <w:color w:val="C00000"/>
              </w:rPr>
            </w:pPr>
          </w:p>
        </w:tc>
        <w:tc>
          <w:tcPr>
            <w:tcW w:w="759" w:type="dxa"/>
            <w:vMerge/>
          </w:tcPr>
          <w:p w14:paraId="1E8A5EF1" w14:textId="77777777" w:rsidR="005F03EC" w:rsidRPr="00F245E6" w:rsidRDefault="005F03EC" w:rsidP="00305183">
            <w:pPr>
              <w:rPr>
                <w:rFonts w:cs="Calibri Light"/>
              </w:rPr>
            </w:pPr>
          </w:p>
        </w:tc>
        <w:tc>
          <w:tcPr>
            <w:tcW w:w="760" w:type="dxa"/>
            <w:vMerge/>
          </w:tcPr>
          <w:p w14:paraId="3D68FDC5" w14:textId="77777777" w:rsidR="005F03EC" w:rsidRPr="00F245E6" w:rsidRDefault="005F03EC" w:rsidP="00305183">
            <w:pPr>
              <w:rPr>
                <w:rFonts w:cs="Calibri Light"/>
              </w:rPr>
            </w:pPr>
          </w:p>
        </w:tc>
      </w:tr>
    </w:tbl>
    <w:p w14:paraId="4198E688"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5F03EC" w:rsidRPr="00F245E6" w14:paraId="6F71392E" w14:textId="77777777" w:rsidTr="00311F3F">
        <w:tc>
          <w:tcPr>
            <w:tcW w:w="987" w:type="dxa"/>
          </w:tcPr>
          <w:p w14:paraId="21D0B910" w14:textId="77777777" w:rsidR="005F03EC" w:rsidRPr="00F245E6" w:rsidRDefault="005F03EC" w:rsidP="00305183">
            <w:pPr>
              <w:rPr>
                <w:rFonts w:cs="Calibri Light"/>
              </w:rPr>
            </w:pPr>
            <w:r w:rsidRPr="00F245E6">
              <w:rPr>
                <w:rFonts w:cs="Calibri Light"/>
              </w:rPr>
              <w:t>B.2.4.c</w:t>
            </w:r>
          </w:p>
        </w:tc>
        <w:tc>
          <w:tcPr>
            <w:tcW w:w="6780" w:type="dxa"/>
          </w:tcPr>
          <w:p w14:paraId="5F58637E" w14:textId="77777777" w:rsidR="005F03EC" w:rsidRPr="00F245E6" w:rsidRDefault="005F03EC" w:rsidP="00305183">
            <w:pPr>
              <w:rPr>
                <w:rFonts w:cs="Calibri Light"/>
              </w:rPr>
            </w:pPr>
            <w:r w:rsidRPr="00F245E6">
              <w:rPr>
                <w:rFonts w:cs="Calibri Light"/>
              </w:rPr>
              <w:t>Gibt es eine Berechnung des Baulandbedarfes auf Basis des zusätzlichen Wohnraumbedarfes (m² Bauland für die nächsten 5 Jahre sowie Planungshorizont ca. 15 Jahre)?</w:t>
            </w:r>
          </w:p>
          <w:p w14:paraId="5CEDB9F4" w14:textId="77777777" w:rsidR="005F03EC" w:rsidRPr="00F245E6" w:rsidRDefault="005F03EC" w:rsidP="00305183">
            <w:pPr>
              <w:rPr>
                <w:rFonts w:cs="Calibri Light"/>
              </w:rPr>
            </w:pPr>
            <w:r w:rsidRPr="00F245E6">
              <w:rPr>
                <w:rFonts w:cs="Calibri Light"/>
              </w:rPr>
              <w:t>(Ja = 2 Punkte)</w:t>
            </w:r>
          </w:p>
        </w:tc>
        <w:tc>
          <w:tcPr>
            <w:tcW w:w="760" w:type="dxa"/>
            <w:vMerge w:val="restart"/>
          </w:tcPr>
          <w:p w14:paraId="2703B609" w14:textId="77777777" w:rsidR="005F03EC" w:rsidRPr="00F245E6" w:rsidRDefault="005F03EC" w:rsidP="00305183">
            <w:pPr>
              <w:rPr>
                <w:rFonts w:cs="Calibri Light"/>
              </w:rPr>
            </w:pPr>
            <w:r w:rsidRPr="00F245E6">
              <w:rPr>
                <w:rFonts w:cs="Calibri Light"/>
              </w:rPr>
              <w:t>mögl.</w:t>
            </w:r>
          </w:p>
          <w:p w14:paraId="546B3C6D" w14:textId="77777777" w:rsidR="005F03EC" w:rsidRPr="00F245E6" w:rsidRDefault="005F03EC" w:rsidP="00305183">
            <w:pPr>
              <w:jc w:val="center"/>
              <w:rPr>
                <w:rFonts w:cs="Calibri Light"/>
                <w:b/>
              </w:rPr>
            </w:pPr>
            <w:r w:rsidRPr="00F245E6">
              <w:rPr>
                <w:rFonts w:cs="Calibri Light"/>
                <w:b/>
              </w:rPr>
              <w:t>2 (M)</w:t>
            </w:r>
          </w:p>
        </w:tc>
        <w:tc>
          <w:tcPr>
            <w:tcW w:w="760" w:type="dxa"/>
            <w:vMerge w:val="restart"/>
          </w:tcPr>
          <w:p w14:paraId="30FA148A" w14:textId="77777777" w:rsidR="005F03EC" w:rsidRPr="00F245E6" w:rsidRDefault="005F03EC" w:rsidP="00305183">
            <w:pPr>
              <w:rPr>
                <w:rFonts w:cs="Calibri Light"/>
              </w:rPr>
            </w:pPr>
            <w:r w:rsidRPr="00F245E6">
              <w:rPr>
                <w:rFonts w:cs="Calibri Light"/>
              </w:rPr>
              <w:t>tats.</w:t>
            </w:r>
          </w:p>
          <w:p w14:paraId="04F2BE0A" w14:textId="77777777" w:rsidR="005F03EC" w:rsidRPr="00F245E6" w:rsidRDefault="005F03EC" w:rsidP="00305183">
            <w:pPr>
              <w:jc w:val="center"/>
              <w:rPr>
                <w:rFonts w:cs="Calibri Light"/>
                <w:b/>
              </w:rPr>
            </w:pPr>
          </w:p>
        </w:tc>
      </w:tr>
      <w:tr w:rsidR="005F03EC" w:rsidRPr="00F245E6" w14:paraId="67D90E09" w14:textId="77777777" w:rsidTr="00311F3F">
        <w:tc>
          <w:tcPr>
            <w:tcW w:w="987" w:type="dxa"/>
          </w:tcPr>
          <w:p w14:paraId="65AB98B6" w14:textId="77777777" w:rsidR="005F03EC" w:rsidRPr="00F245E6" w:rsidRDefault="005F03EC" w:rsidP="00305183">
            <w:pPr>
              <w:rPr>
                <w:rFonts w:cs="Calibri Light"/>
              </w:rPr>
            </w:pPr>
          </w:p>
        </w:tc>
        <w:tc>
          <w:tcPr>
            <w:tcW w:w="6780" w:type="dxa"/>
          </w:tcPr>
          <w:p w14:paraId="030E79D4" w14:textId="77777777" w:rsidR="005F03EC" w:rsidRPr="00F245E6" w:rsidRDefault="005F03EC" w:rsidP="00305183">
            <w:pPr>
              <w:rPr>
                <w:rFonts w:cs="Calibri Light"/>
                <w:color w:val="C00000"/>
              </w:rPr>
            </w:pPr>
          </w:p>
        </w:tc>
        <w:tc>
          <w:tcPr>
            <w:tcW w:w="760" w:type="dxa"/>
            <w:vMerge/>
          </w:tcPr>
          <w:p w14:paraId="5D646938" w14:textId="77777777" w:rsidR="005F03EC" w:rsidRPr="00F245E6" w:rsidRDefault="005F03EC" w:rsidP="00305183">
            <w:pPr>
              <w:rPr>
                <w:rFonts w:cs="Calibri Light"/>
              </w:rPr>
            </w:pPr>
          </w:p>
        </w:tc>
        <w:tc>
          <w:tcPr>
            <w:tcW w:w="760" w:type="dxa"/>
            <w:vMerge/>
          </w:tcPr>
          <w:p w14:paraId="702573D1" w14:textId="77777777" w:rsidR="005F03EC" w:rsidRPr="00F245E6" w:rsidRDefault="005F03EC" w:rsidP="00305183">
            <w:pPr>
              <w:rPr>
                <w:rFonts w:cs="Calibri Light"/>
              </w:rPr>
            </w:pPr>
          </w:p>
        </w:tc>
      </w:tr>
    </w:tbl>
    <w:p w14:paraId="0CFC6BE1"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6D80E139" w14:textId="77777777" w:rsidTr="00311F3F">
        <w:tc>
          <w:tcPr>
            <w:tcW w:w="987" w:type="dxa"/>
          </w:tcPr>
          <w:p w14:paraId="4AC34CD6" w14:textId="77777777" w:rsidR="005F03EC" w:rsidRPr="00F245E6" w:rsidRDefault="005F03EC" w:rsidP="00305183">
            <w:pPr>
              <w:rPr>
                <w:rFonts w:cs="Calibri Light"/>
              </w:rPr>
            </w:pPr>
            <w:r w:rsidRPr="00F245E6">
              <w:rPr>
                <w:rFonts w:cs="Calibri Light"/>
              </w:rPr>
              <w:t>B.2.4.d</w:t>
            </w:r>
          </w:p>
        </w:tc>
        <w:tc>
          <w:tcPr>
            <w:tcW w:w="6781" w:type="dxa"/>
          </w:tcPr>
          <w:p w14:paraId="41678D20" w14:textId="77777777" w:rsidR="005F03EC" w:rsidRPr="00F245E6" w:rsidRDefault="005F03EC" w:rsidP="00305183">
            <w:pPr>
              <w:rPr>
                <w:rFonts w:cs="Calibri Light"/>
              </w:rPr>
            </w:pPr>
            <w:r w:rsidRPr="00F245E6">
              <w:rPr>
                <w:rFonts w:cs="Calibri Light"/>
              </w:rPr>
              <w:t>Gibt es Diskussionen in den politischen Gremien zur Wohnungssituation in der Gemeinde innerhalb des letzten Jahres? Wenn ja, welches Gremium? (Sitzungsprotokolle)</w:t>
            </w:r>
          </w:p>
          <w:p w14:paraId="3C9DE73B" w14:textId="77777777" w:rsidR="005F03EC" w:rsidRPr="00F245E6" w:rsidRDefault="005F03EC" w:rsidP="00305183">
            <w:pPr>
              <w:rPr>
                <w:rFonts w:cs="Calibri Light"/>
              </w:rPr>
            </w:pPr>
            <w:r w:rsidRPr="00F245E6">
              <w:rPr>
                <w:rFonts w:cs="Calibri Light"/>
              </w:rPr>
              <w:t>(Ja + Anmerkungen = 2 Punkte)</w:t>
            </w:r>
          </w:p>
        </w:tc>
        <w:tc>
          <w:tcPr>
            <w:tcW w:w="759" w:type="dxa"/>
            <w:vMerge w:val="restart"/>
          </w:tcPr>
          <w:p w14:paraId="10BC9DC6" w14:textId="77777777" w:rsidR="005F03EC" w:rsidRPr="00F245E6" w:rsidRDefault="005F03EC" w:rsidP="00305183">
            <w:pPr>
              <w:rPr>
                <w:rFonts w:cs="Calibri Light"/>
              </w:rPr>
            </w:pPr>
            <w:r w:rsidRPr="00F245E6">
              <w:rPr>
                <w:rFonts w:cs="Calibri Light"/>
              </w:rPr>
              <w:t>mögl.</w:t>
            </w:r>
          </w:p>
          <w:p w14:paraId="2EFD7884" w14:textId="77777777" w:rsidR="005F03EC" w:rsidRPr="00F245E6" w:rsidRDefault="005F03EC" w:rsidP="00305183">
            <w:pPr>
              <w:jc w:val="center"/>
              <w:rPr>
                <w:rFonts w:cs="Calibri Light"/>
                <w:b/>
              </w:rPr>
            </w:pPr>
            <w:r w:rsidRPr="00F245E6">
              <w:rPr>
                <w:rFonts w:cs="Calibri Light"/>
                <w:b/>
              </w:rPr>
              <w:t>2 (K)</w:t>
            </w:r>
          </w:p>
        </w:tc>
        <w:tc>
          <w:tcPr>
            <w:tcW w:w="760" w:type="dxa"/>
            <w:vMerge w:val="restart"/>
          </w:tcPr>
          <w:p w14:paraId="4D0533A6" w14:textId="77777777" w:rsidR="005F03EC" w:rsidRPr="00F245E6" w:rsidRDefault="005F03EC" w:rsidP="00305183">
            <w:pPr>
              <w:rPr>
                <w:rFonts w:cs="Calibri Light"/>
              </w:rPr>
            </w:pPr>
            <w:r w:rsidRPr="00F245E6">
              <w:rPr>
                <w:rFonts w:cs="Calibri Light"/>
              </w:rPr>
              <w:t>tats.</w:t>
            </w:r>
          </w:p>
          <w:p w14:paraId="5B9B3D05" w14:textId="77777777" w:rsidR="005F03EC" w:rsidRPr="00F245E6" w:rsidRDefault="005F03EC" w:rsidP="00305183">
            <w:pPr>
              <w:jc w:val="center"/>
              <w:rPr>
                <w:rFonts w:cs="Calibri Light"/>
                <w:b/>
              </w:rPr>
            </w:pPr>
          </w:p>
        </w:tc>
      </w:tr>
      <w:tr w:rsidR="005F03EC" w:rsidRPr="00F245E6" w14:paraId="2C46CCC5" w14:textId="77777777" w:rsidTr="00311F3F">
        <w:tc>
          <w:tcPr>
            <w:tcW w:w="987" w:type="dxa"/>
          </w:tcPr>
          <w:p w14:paraId="044D43F1" w14:textId="77777777" w:rsidR="005F03EC" w:rsidRPr="00F245E6" w:rsidRDefault="005F03EC" w:rsidP="00305183">
            <w:pPr>
              <w:rPr>
                <w:rFonts w:cs="Calibri Light"/>
              </w:rPr>
            </w:pPr>
          </w:p>
        </w:tc>
        <w:tc>
          <w:tcPr>
            <w:tcW w:w="6781" w:type="dxa"/>
          </w:tcPr>
          <w:p w14:paraId="23342E53" w14:textId="77777777" w:rsidR="005F03EC" w:rsidRPr="00F245E6" w:rsidRDefault="005F03EC" w:rsidP="00305183">
            <w:pPr>
              <w:rPr>
                <w:rFonts w:cs="Calibri Light"/>
                <w:color w:val="C00000"/>
              </w:rPr>
            </w:pPr>
          </w:p>
        </w:tc>
        <w:tc>
          <w:tcPr>
            <w:tcW w:w="759" w:type="dxa"/>
            <w:vMerge/>
          </w:tcPr>
          <w:p w14:paraId="23E1DB5A" w14:textId="77777777" w:rsidR="005F03EC" w:rsidRPr="00F245E6" w:rsidRDefault="005F03EC" w:rsidP="00305183">
            <w:pPr>
              <w:rPr>
                <w:rFonts w:cs="Calibri Light"/>
              </w:rPr>
            </w:pPr>
          </w:p>
        </w:tc>
        <w:tc>
          <w:tcPr>
            <w:tcW w:w="760" w:type="dxa"/>
            <w:vMerge/>
          </w:tcPr>
          <w:p w14:paraId="2AA8E430" w14:textId="77777777" w:rsidR="005F03EC" w:rsidRPr="00F245E6" w:rsidRDefault="005F03EC" w:rsidP="00305183">
            <w:pPr>
              <w:rPr>
                <w:rFonts w:cs="Calibri Light"/>
              </w:rPr>
            </w:pPr>
          </w:p>
        </w:tc>
      </w:tr>
    </w:tbl>
    <w:p w14:paraId="332A7869"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5F03EC" w:rsidRPr="00F245E6" w14:paraId="6CEC7BE5" w14:textId="77777777" w:rsidTr="00311F3F">
        <w:tc>
          <w:tcPr>
            <w:tcW w:w="987" w:type="dxa"/>
          </w:tcPr>
          <w:p w14:paraId="7F5A1B9F" w14:textId="77777777" w:rsidR="005F03EC" w:rsidRPr="00F245E6" w:rsidRDefault="005F03EC" w:rsidP="00305183">
            <w:pPr>
              <w:rPr>
                <w:rFonts w:cs="Calibri Light"/>
              </w:rPr>
            </w:pPr>
            <w:r w:rsidRPr="00F245E6">
              <w:rPr>
                <w:rFonts w:cs="Calibri Light"/>
              </w:rPr>
              <w:t>B.2.6.a</w:t>
            </w:r>
          </w:p>
        </w:tc>
        <w:tc>
          <w:tcPr>
            <w:tcW w:w="6780" w:type="dxa"/>
          </w:tcPr>
          <w:p w14:paraId="3EE2ADE7" w14:textId="77777777" w:rsidR="005F03EC" w:rsidRPr="00F245E6" w:rsidRDefault="005F03EC" w:rsidP="00305183">
            <w:pPr>
              <w:rPr>
                <w:rFonts w:cs="Calibri Light"/>
              </w:rPr>
            </w:pPr>
            <w:r w:rsidRPr="00F245E6">
              <w:rPr>
                <w:rFonts w:cs="Calibri Light"/>
              </w:rPr>
              <w:t xml:space="preserve">Durchschnittliche Bauplatzgröße: Summe aller Flächen der mit einem Gebäude bebauten Baugrundstücke durch die Gesamtanzahl der Baugrundstücke. </w:t>
            </w:r>
          </w:p>
          <w:p w14:paraId="19365C99" w14:textId="77777777" w:rsidR="005F03EC" w:rsidRPr="00F245E6" w:rsidRDefault="005F03EC" w:rsidP="00305183">
            <w:pPr>
              <w:rPr>
                <w:rFonts w:cs="Calibri Light"/>
              </w:rPr>
            </w:pPr>
            <w:r w:rsidRPr="00F245E6">
              <w:rPr>
                <w:rFonts w:cs="Calibri Light"/>
              </w:rPr>
              <w:t>(Ausfüllen = 2 Punkte, ungenau nur 1 Punkt)</w:t>
            </w:r>
          </w:p>
        </w:tc>
        <w:tc>
          <w:tcPr>
            <w:tcW w:w="760" w:type="dxa"/>
            <w:vMerge w:val="restart"/>
          </w:tcPr>
          <w:p w14:paraId="558B1FB7" w14:textId="77777777" w:rsidR="005F03EC" w:rsidRPr="00F245E6" w:rsidRDefault="005F03EC" w:rsidP="00305183">
            <w:pPr>
              <w:rPr>
                <w:rFonts w:cs="Calibri Light"/>
              </w:rPr>
            </w:pPr>
            <w:r w:rsidRPr="00F245E6">
              <w:rPr>
                <w:rFonts w:cs="Calibri Light"/>
              </w:rPr>
              <w:t>mögl.</w:t>
            </w:r>
          </w:p>
          <w:p w14:paraId="554C89EB" w14:textId="77777777" w:rsidR="005F03EC" w:rsidRPr="00F245E6" w:rsidRDefault="005F03EC" w:rsidP="00305183">
            <w:pPr>
              <w:jc w:val="center"/>
              <w:rPr>
                <w:rFonts w:cs="Calibri Light"/>
                <w:b/>
              </w:rPr>
            </w:pPr>
            <w:r w:rsidRPr="00F245E6">
              <w:rPr>
                <w:rFonts w:cs="Calibri Light"/>
                <w:b/>
              </w:rPr>
              <w:t>2 (K)</w:t>
            </w:r>
          </w:p>
        </w:tc>
        <w:tc>
          <w:tcPr>
            <w:tcW w:w="760" w:type="dxa"/>
            <w:vMerge w:val="restart"/>
          </w:tcPr>
          <w:p w14:paraId="7453DF6C" w14:textId="77777777" w:rsidR="005F03EC" w:rsidRPr="00F245E6" w:rsidRDefault="005F03EC" w:rsidP="00305183">
            <w:pPr>
              <w:rPr>
                <w:rFonts w:cs="Calibri Light"/>
              </w:rPr>
            </w:pPr>
            <w:r w:rsidRPr="00F245E6">
              <w:rPr>
                <w:rFonts w:cs="Calibri Light"/>
              </w:rPr>
              <w:t>tats.</w:t>
            </w:r>
          </w:p>
          <w:p w14:paraId="50AF3762" w14:textId="77777777" w:rsidR="005F03EC" w:rsidRPr="00F245E6" w:rsidRDefault="005F03EC" w:rsidP="00305183">
            <w:pPr>
              <w:jc w:val="center"/>
              <w:rPr>
                <w:rFonts w:cs="Calibri Light"/>
                <w:b/>
              </w:rPr>
            </w:pPr>
          </w:p>
        </w:tc>
      </w:tr>
      <w:tr w:rsidR="005F03EC" w:rsidRPr="00F245E6" w14:paraId="5DD9C248" w14:textId="77777777" w:rsidTr="00311F3F">
        <w:tc>
          <w:tcPr>
            <w:tcW w:w="987" w:type="dxa"/>
          </w:tcPr>
          <w:p w14:paraId="475A0377" w14:textId="77777777" w:rsidR="005F03EC" w:rsidRPr="00F245E6" w:rsidRDefault="005F03EC" w:rsidP="00305183">
            <w:pPr>
              <w:rPr>
                <w:rFonts w:cs="Calibri Light"/>
              </w:rPr>
            </w:pPr>
          </w:p>
        </w:tc>
        <w:tc>
          <w:tcPr>
            <w:tcW w:w="6780" w:type="dxa"/>
          </w:tcPr>
          <w:p w14:paraId="6343CF0F" w14:textId="77777777" w:rsidR="005F03EC" w:rsidRPr="00F245E6" w:rsidRDefault="005F03EC" w:rsidP="00305183">
            <w:pPr>
              <w:rPr>
                <w:rFonts w:cs="Calibri Light"/>
                <w:color w:val="C00000"/>
              </w:rPr>
            </w:pPr>
          </w:p>
        </w:tc>
        <w:tc>
          <w:tcPr>
            <w:tcW w:w="760" w:type="dxa"/>
            <w:vMerge/>
          </w:tcPr>
          <w:p w14:paraId="3B6B62B1" w14:textId="77777777" w:rsidR="005F03EC" w:rsidRPr="00F245E6" w:rsidRDefault="005F03EC" w:rsidP="00305183">
            <w:pPr>
              <w:rPr>
                <w:rFonts w:cs="Calibri Light"/>
              </w:rPr>
            </w:pPr>
          </w:p>
        </w:tc>
        <w:tc>
          <w:tcPr>
            <w:tcW w:w="760" w:type="dxa"/>
            <w:vMerge/>
          </w:tcPr>
          <w:p w14:paraId="21B5FDE3" w14:textId="77777777" w:rsidR="005F03EC" w:rsidRPr="00F245E6" w:rsidRDefault="005F03EC" w:rsidP="00305183">
            <w:pPr>
              <w:rPr>
                <w:rFonts w:cs="Calibri Light"/>
              </w:rPr>
            </w:pPr>
          </w:p>
        </w:tc>
      </w:tr>
    </w:tbl>
    <w:p w14:paraId="05FF35AD"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0BF2B18A" w14:textId="77777777" w:rsidTr="00311F3F">
        <w:tc>
          <w:tcPr>
            <w:tcW w:w="987" w:type="dxa"/>
          </w:tcPr>
          <w:p w14:paraId="2ABAE871" w14:textId="77777777" w:rsidR="005F03EC" w:rsidRPr="00F245E6" w:rsidRDefault="005F03EC" w:rsidP="00305183">
            <w:pPr>
              <w:rPr>
                <w:rFonts w:cs="Calibri Light"/>
              </w:rPr>
            </w:pPr>
            <w:r w:rsidRPr="00F245E6">
              <w:rPr>
                <w:rFonts w:cs="Calibri Light"/>
              </w:rPr>
              <w:t>B.2.6.b</w:t>
            </w:r>
          </w:p>
        </w:tc>
        <w:tc>
          <w:tcPr>
            <w:tcW w:w="6781" w:type="dxa"/>
          </w:tcPr>
          <w:p w14:paraId="5F741289" w14:textId="77777777" w:rsidR="005F03EC" w:rsidRPr="00F245E6" w:rsidRDefault="005F03EC" w:rsidP="00305183">
            <w:pPr>
              <w:rPr>
                <w:rFonts w:cs="Calibri Light"/>
              </w:rPr>
            </w:pPr>
            <w:r w:rsidRPr="00F245E6">
              <w:rPr>
                <w:rFonts w:cs="Calibri Light"/>
              </w:rPr>
              <w:t xml:space="preserve">Aktuelle Bauplatzgröße: Erfassung des Durchschnittes aus den Bauplatzverbauungen des vergangenen Jahres </w:t>
            </w:r>
          </w:p>
          <w:p w14:paraId="02F809A9" w14:textId="77777777" w:rsidR="005F03EC" w:rsidRPr="00F245E6" w:rsidRDefault="005F03EC" w:rsidP="00305183">
            <w:pPr>
              <w:rPr>
                <w:rFonts w:cs="Calibri Light"/>
              </w:rPr>
            </w:pPr>
            <w:r w:rsidRPr="00F245E6">
              <w:rPr>
                <w:rFonts w:cs="Calibri Light"/>
              </w:rPr>
              <w:t>(Ausfüllen = 2 Punkte, ungenau nur 1 Punkt)</w:t>
            </w:r>
          </w:p>
        </w:tc>
        <w:tc>
          <w:tcPr>
            <w:tcW w:w="759" w:type="dxa"/>
            <w:vMerge w:val="restart"/>
          </w:tcPr>
          <w:p w14:paraId="00973D7D" w14:textId="77777777" w:rsidR="005F03EC" w:rsidRPr="00F245E6" w:rsidRDefault="005F03EC" w:rsidP="00305183">
            <w:pPr>
              <w:rPr>
                <w:rFonts w:cs="Calibri Light"/>
              </w:rPr>
            </w:pPr>
            <w:r w:rsidRPr="00F245E6">
              <w:rPr>
                <w:rFonts w:cs="Calibri Light"/>
              </w:rPr>
              <w:t>mögl.</w:t>
            </w:r>
          </w:p>
          <w:p w14:paraId="451E9484" w14:textId="77777777" w:rsidR="005F03EC" w:rsidRPr="00F245E6" w:rsidRDefault="005F03EC" w:rsidP="00305183">
            <w:pPr>
              <w:jc w:val="center"/>
              <w:rPr>
                <w:rFonts w:cs="Calibri Light"/>
                <w:b/>
              </w:rPr>
            </w:pPr>
            <w:r w:rsidRPr="00F245E6">
              <w:rPr>
                <w:rFonts w:cs="Calibri Light"/>
                <w:b/>
              </w:rPr>
              <w:t>2 (K)</w:t>
            </w:r>
          </w:p>
        </w:tc>
        <w:tc>
          <w:tcPr>
            <w:tcW w:w="760" w:type="dxa"/>
            <w:vMerge w:val="restart"/>
          </w:tcPr>
          <w:p w14:paraId="41346DF4" w14:textId="77777777" w:rsidR="005F03EC" w:rsidRPr="00F245E6" w:rsidRDefault="005F03EC" w:rsidP="00305183">
            <w:pPr>
              <w:rPr>
                <w:rFonts w:cs="Calibri Light"/>
              </w:rPr>
            </w:pPr>
            <w:r w:rsidRPr="00F245E6">
              <w:rPr>
                <w:rFonts w:cs="Calibri Light"/>
              </w:rPr>
              <w:t>tats.</w:t>
            </w:r>
          </w:p>
          <w:p w14:paraId="136B06DB" w14:textId="77777777" w:rsidR="005F03EC" w:rsidRPr="00F245E6" w:rsidRDefault="005F03EC" w:rsidP="00305183">
            <w:pPr>
              <w:jc w:val="center"/>
              <w:rPr>
                <w:rFonts w:cs="Calibri Light"/>
                <w:b/>
              </w:rPr>
            </w:pPr>
          </w:p>
        </w:tc>
      </w:tr>
      <w:tr w:rsidR="005F03EC" w:rsidRPr="00F245E6" w14:paraId="67ED8019" w14:textId="77777777" w:rsidTr="00311F3F">
        <w:tc>
          <w:tcPr>
            <w:tcW w:w="987" w:type="dxa"/>
          </w:tcPr>
          <w:p w14:paraId="7891B486" w14:textId="77777777" w:rsidR="005F03EC" w:rsidRPr="00F245E6" w:rsidRDefault="005F03EC" w:rsidP="00305183">
            <w:pPr>
              <w:rPr>
                <w:rFonts w:cs="Calibri Light"/>
              </w:rPr>
            </w:pPr>
          </w:p>
        </w:tc>
        <w:tc>
          <w:tcPr>
            <w:tcW w:w="6781" w:type="dxa"/>
          </w:tcPr>
          <w:p w14:paraId="08C77E21" w14:textId="77777777" w:rsidR="005F03EC" w:rsidRPr="00F245E6" w:rsidRDefault="005F03EC" w:rsidP="00305183">
            <w:pPr>
              <w:rPr>
                <w:rFonts w:cs="Calibri Light"/>
                <w:color w:val="C00000"/>
              </w:rPr>
            </w:pPr>
          </w:p>
        </w:tc>
        <w:tc>
          <w:tcPr>
            <w:tcW w:w="759" w:type="dxa"/>
            <w:vMerge/>
          </w:tcPr>
          <w:p w14:paraId="683E7ECB" w14:textId="77777777" w:rsidR="005F03EC" w:rsidRPr="00F245E6" w:rsidRDefault="005F03EC" w:rsidP="00305183">
            <w:pPr>
              <w:rPr>
                <w:rFonts w:cs="Calibri Light"/>
              </w:rPr>
            </w:pPr>
          </w:p>
        </w:tc>
        <w:tc>
          <w:tcPr>
            <w:tcW w:w="760" w:type="dxa"/>
            <w:vMerge/>
          </w:tcPr>
          <w:p w14:paraId="40932489" w14:textId="77777777" w:rsidR="005F03EC" w:rsidRPr="00F245E6" w:rsidRDefault="005F03EC" w:rsidP="00305183">
            <w:pPr>
              <w:rPr>
                <w:rFonts w:cs="Calibri Light"/>
              </w:rPr>
            </w:pPr>
          </w:p>
        </w:tc>
      </w:tr>
    </w:tbl>
    <w:p w14:paraId="1D58213E"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5F03EC" w:rsidRPr="00F245E6" w14:paraId="0C70EBB9" w14:textId="77777777" w:rsidTr="00311F3F">
        <w:tc>
          <w:tcPr>
            <w:tcW w:w="987" w:type="dxa"/>
          </w:tcPr>
          <w:p w14:paraId="58FFF90D" w14:textId="77777777" w:rsidR="005F03EC" w:rsidRPr="00F245E6" w:rsidRDefault="005F03EC" w:rsidP="00305183">
            <w:pPr>
              <w:rPr>
                <w:rFonts w:cs="Calibri Light"/>
              </w:rPr>
            </w:pPr>
            <w:r w:rsidRPr="00F245E6">
              <w:rPr>
                <w:rFonts w:cs="Calibri Light"/>
              </w:rPr>
              <w:t>B.2.6.c</w:t>
            </w:r>
          </w:p>
        </w:tc>
        <w:tc>
          <w:tcPr>
            <w:tcW w:w="6780" w:type="dxa"/>
          </w:tcPr>
          <w:p w14:paraId="6F024408" w14:textId="03867136" w:rsidR="005F03EC" w:rsidRPr="00F245E6" w:rsidRDefault="005F03EC" w:rsidP="00305183">
            <w:pPr>
              <w:rPr>
                <w:rFonts w:cs="Calibri Light"/>
              </w:rPr>
            </w:pPr>
            <w:r w:rsidRPr="00F245E6">
              <w:rPr>
                <w:rFonts w:cs="Calibri Light"/>
              </w:rPr>
              <w:t>Bebaute Fläche je Einwohner: Verhältnis von Gesamteinwohnerzahl zur Summe der gesamten bebauten Flächen. Aufgliederung nach Haupt- und oder Nebenwohnsitz. Innerhalb und außerhalb des Siedlungsrandes</w:t>
            </w:r>
            <w:r w:rsidR="00CE4A9E">
              <w:rPr>
                <w:rFonts w:cs="Calibri Light"/>
              </w:rPr>
              <w:t>.</w:t>
            </w:r>
            <w:r w:rsidRPr="00F245E6">
              <w:rPr>
                <w:rFonts w:cs="Calibri Light"/>
              </w:rPr>
              <w:t xml:space="preserve"> </w:t>
            </w:r>
          </w:p>
          <w:p w14:paraId="44F8DEB7" w14:textId="77777777" w:rsidR="005F03EC" w:rsidRPr="00F245E6" w:rsidRDefault="005F03EC" w:rsidP="00305183">
            <w:pPr>
              <w:rPr>
                <w:rFonts w:cs="Calibri Light"/>
              </w:rPr>
            </w:pPr>
            <w:r w:rsidRPr="00F245E6">
              <w:rPr>
                <w:rFonts w:cs="Calibri Light"/>
              </w:rPr>
              <w:t>(Ausfüllen = 2 Punkte, ungenau nur 1 Punkt)</w:t>
            </w:r>
          </w:p>
        </w:tc>
        <w:tc>
          <w:tcPr>
            <w:tcW w:w="760" w:type="dxa"/>
            <w:vMerge w:val="restart"/>
          </w:tcPr>
          <w:p w14:paraId="1A84FD68" w14:textId="77777777" w:rsidR="005F03EC" w:rsidRPr="00F245E6" w:rsidRDefault="005F03EC" w:rsidP="00305183">
            <w:pPr>
              <w:rPr>
                <w:rFonts w:cs="Calibri Light"/>
              </w:rPr>
            </w:pPr>
            <w:r w:rsidRPr="00F245E6">
              <w:rPr>
                <w:rFonts w:cs="Calibri Light"/>
              </w:rPr>
              <w:t>mögl.</w:t>
            </w:r>
          </w:p>
          <w:p w14:paraId="7AFA39F9" w14:textId="77777777" w:rsidR="005F03EC" w:rsidRPr="00F245E6" w:rsidRDefault="005F03EC" w:rsidP="00305183">
            <w:pPr>
              <w:jc w:val="center"/>
              <w:rPr>
                <w:rFonts w:cs="Calibri Light"/>
                <w:b/>
              </w:rPr>
            </w:pPr>
            <w:r w:rsidRPr="00F245E6">
              <w:rPr>
                <w:rFonts w:cs="Calibri Light"/>
                <w:b/>
              </w:rPr>
              <w:t>2 (K)</w:t>
            </w:r>
          </w:p>
        </w:tc>
        <w:tc>
          <w:tcPr>
            <w:tcW w:w="760" w:type="dxa"/>
            <w:vMerge w:val="restart"/>
          </w:tcPr>
          <w:p w14:paraId="6C8EF253" w14:textId="77777777" w:rsidR="005F03EC" w:rsidRPr="00F245E6" w:rsidRDefault="005F03EC" w:rsidP="00305183">
            <w:pPr>
              <w:rPr>
                <w:rFonts w:cs="Calibri Light"/>
              </w:rPr>
            </w:pPr>
            <w:r w:rsidRPr="00F245E6">
              <w:rPr>
                <w:rFonts w:cs="Calibri Light"/>
              </w:rPr>
              <w:t>tats.</w:t>
            </w:r>
          </w:p>
          <w:p w14:paraId="42F35782" w14:textId="77777777" w:rsidR="005F03EC" w:rsidRPr="00F245E6" w:rsidRDefault="005F03EC" w:rsidP="00305183">
            <w:pPr>
              <w:jc w:val="center"/>
              <w:rPr>
                <w:rFonts w:cs="Calibri Light"/>
                <w:b/>
              </w:rPr>
            </w:pPr>
          </w:p>
        </w:tc>
      </w:tr>
      <w:tr w:rsidR="005F03EC" w:rsidRPr="00F245E6" w14:paraId="679F47E9" w14:textId="77777777" w:rsidTr="00311F3F">
        <w:tc>
          <w:tcPr>
            <w:tcW w:w="987" w:type="dxa"/>
          </w:tcPr>
          <w:p w14:paraId="630FD559" w14:textId="77777777" w:rsidR="005F03EC" w:rsidRPr="00F245E6" w:rsidRDefault="005F03EC" w:rsidP="00305183">
            <w:pPr>
              <w:rPr>
                <w:rFonts w:cs="Calibri Light"/>
              </w:rPr>
            </w:pPr>
          </w:p>
        </w:tc>
        <w:tc>
          <w:tcPr>
            <w:tcW w:w="6780" w:type="dxa"/>
          </w:tcPr>
          <w:p w14:paraId="7178998F" w14:textId="77777777" w:rsidR="005F03EC" w:rsidRPr="00F245E6" w:rsidRDefault="005F03EC" w:rsidP="00305183">
            <w:pPr>
              <w:rPr>
                <w:rFonts w:cs="Calibri Light"/>
                <w:color w:val="C00000"/>
              </w:rPr>
            </w:pPr>
          </w:p>
        </w:tc>
        <w:tc>
          <w:tcPr>
            <w:tcW w:w="760" w:type="dxa"/>
            <w:vMerge/>
          </w:tcPr>
          <w:p w14:paraId="3AA8082C" w14:textId="77777777" w:rsidR="005F03EC" w:rsidRPr="00F245E6" w:rsidRDefault="005F03EC" w:rsidP="00305183">
            <w:pPr>
              <w:rPr>
                <w:rFonts w:cs="Calibri Light"/>
              </w:rPr>
            </w:pPr>
          </w:p>
        </w:tc>
        <w:tc>
          <w:tcPr>
            <w:tcW w:w="760" w:type="dxa"/>
            <w:vMerge/>
          </w:tcPr>
          <w:p w14:paraId="5B4E5853" w14:textId="77777777" w:rsidR="005F03EC" w:rsidRPr="00F245E6" w:rsidRDefault="005F03EC" w:rsidP="00305183">
            <w:pPr>
              <w:rPr>
                <w:rFonts w:cs="Calibri Light"/>
              </w:rPr>
            </w:pPr>
          </w:p>
        </w:tc>
      </w:tr>
    </w:tbl>
    <w:p w14:paraId="649694B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7FFB240D" w14:textId="77777777" w:rsidTr="00311F3F">
        <w:tc>
          <w:tcPr>
            <w:tcW w:w="987" w:type="dxa"/>
          </w:tcPr>
          <w:p w14:paraId="7FD490AA" w14:textId="77777777" w:rsidR="005F03EC" w:rsidRPr="00F245E6" w:rsidRDefault="005F03EC" w:rsidP="00305183">
            <w:pPr>
              <w:rPr>
                <w:rFonts w:cs="Calibri Light"/>
              </w:rPr>
            </w:pPr>
            <w:r w:rsidRPr="00F245E6">
              <w:rPr>
                <w:rFonts w:cs="Calibri Light"/>
              </w:rPr>
              <w:t>B.2.5.d</w:t>
            </w:r>
          </w:p>
        </w:tc>
        <w:tc>
          <w:tcPr>
            <w:tcW w:w="6781" w:type="dxa"/>
          </w:tcPr>
          <w:p w14:paraId="18BEB595" w14:textId="77777777" w:rsidR="005F03EC" w:rsidRPr="00F245E6" w:rsidRDefault="005F03EC" w:rsidP="00305183">
            <w:pPr>
              <w:rPr>
                <w:rFonts w:cs="Calibri Light"/>
              </w:rPr>
            </w:pPr>
            <w:r w:rsidRPr="00F245E6">
              <w:rPr>
                <w:rFonts w:cs="Calibri Light"/>
              </w:rPr>
              <w:t>Flächenversiegelung: Flächenversiegelung inkl. Verkehr in m², Flächenversiegelung gesamt in m² je Einwohner (Haupt- bzw. Nebenwohnsitz)</w:t>
            </w:r>
          </w:p>
          <w:p w14:paraId="6748D74A" w14:textId="77777777" w:rsidR="005F03EC" w:rsidRPr="00F245E6" w:rsidRDefault="005F03EC" w:rsidP="00305183">
            <w:pPr>
              <w:rPr>
                <w:rFonts w:cs="Calibri Light"/>
              </w:rPr>
            </w:pPr>
            <w:r w:rsidRPr="00F245E6">
              <w:rPr>
                <w:rFonts w:cs="Calibri Light"/>
              </w:rPr>
              <w:t>(Ausfüllen = 2 Punkte, ungenau nur 1 Punkt)</w:t>
            </w:r>
          </w:p>
        </w:tc>
        <w:tc>
          <w:tcPr>
            <w:tcW w:w="759" w:type="dxa"/>
            <w:vMerge w:val="restart"/>
          </w:tcPr>
          <w:p w14:paraId="70781AA1" w14:textId="77777777" w:rsidR="005F03EC" w:rsidRPr="00F245E6" w:rsidRDefault="005F03EC" w:rsidP="00305183">
            <w:pPr>
              <w:rPr>
                <w:rFonts w:cs="Calibri Light"/>
              </w:rPr>
            </w:pPr>
            <w:r w:rsidRPr="00F245E6">
              <w:rPr>
                <w:rFonts w:cs="Calibri Light"/>
              </w:rPr>
              <w:t>mögl.</w:t>
            </w:r>
          </w:p>
          <w:p w14:paraId="4AA29025" w14:textId="77777777" w:rsidR="005F03EC" w:rsidRPr="00F245E6" w:rsidRDefault="005F03EC" w:rsidP="00305183">
            <w:pPr>
              <w:jc w:val="center"/>
              <w:rPr>
                <w:rFonts w:cs="Calibri Light"/>
                <w:b/>
              </w:rPr>
            </w:pPr>
            <w:r w:rsidRPr="00F245E6">
              <w:rPr>
                <w:rFonts w:cs="Calibri Light"/>
                <w:b/>
              </w:rPr>
              <w:t>2 (K)</w:t>
            </w:r>
          </w:p>
        </w:tc>
        <w:tc>
          <w:tcPr>
            <w:tcW w:w="760" w:type="dxa"/>
            <w:vMerge w:val="restart"/>
          </w:tcPr>
          <w:p w14:paraId="5980A672" w14:textId="77777777" w:rsidR="005F03EC" w:rsidRPr="00F245E6" w:rsidRDefault="005F03EC" w:rsidP="00305183">
            <w:pPr>
              <w:rPr>
                <w:rFonts w:cs="Calibri Light"/>
              </w:rPr>
            </w:pPr>
            <w:r w:rsidRPr="00F245E6">
              <w:rPr>
                <w:rFonts w:cs="Calibri Light"/>
              </w:rPr>
              <w:t>tats.</w:t>
            </w:r>
          </w:p>
          <w:p w14:paraId="377E366F" w14:textId="77777777" w:rsidR="005F03EC" w:rsidRPr="00F245E6" w:rsidRDefault="005F03EC" w:rsidP="00305183">
            <w:pPr>
              <w:jc w:val="center"/>
              <w:rPr>
                <w:rFonts w:cs="Calibri Light"/>
                <w:b/>
              </w:rPr>
            </w:pPr>
          </w:p>
        </w:tc>
      </w:tr>
      <w:tr w:rsidR="005F03EC" w:rsidRPr="00F245E6" w14:paraId="0DE925F2" w14:textId="77777777" w:rsidTr="00311F3F">
        <w:tc>
          <w:tcPr>
            <w:tcW w:w="987" w:type="dxa"/>
          </w:tcPr>
          <w:p w14:paraId="60A2FDDB" w14:textId="77777777" w:rsidR="005F03EC" w:rsidRPr="00F245E6" w:rsidRDefault="005F03EC" w:rsidP="00305183">
            <w:pPr>
              <w:rPr>
                <w:rFonts w:cs="Calibri Light"/>
              </w:rPr>
            </w:pPr>
          </w:p>
        </w:tc>
        <w:tc>
          <w:tcPr>
            <w:tcW w:w="6781" w:type="dxa"/>
          </w:tcPr>
          <w:p w14:paraId="67F1B391" w14:textId="77777777" w:rsidR="005F03EC" w:rsidRPr="00F245E6" w:rsidRDefault="005F03EC" w:rsidP="00305183">
            <w:pPr>
              <w:rPr>
                <w:rFonts w:cs="Calibri Light"/>
                <w:color w:val="C00000"/>
              </w:rPr>
            </w:pPr>
          </w:p>
        </w:tc>
        <w:tc>
          <w:tcPr>
            <w:tcW w:w="759" w:type="dxa"/>
            <w:vMerge/>
          </w:tcPr>
          <w:p w14:paraId="3E82A8ED" w14:textId="77777777" w:rsidR="005F03EC" w:rsidRPr="00F245E6" w:rsidRDefault="005F03EC" w:rsidP="00305183">
            <w:pPr>
              <w:rPr>
                <w:rFonts w:cs="Calibri Light"/>
              </w:rPr>
            </w:pPr>
          </w:p>
        </w:tc>
        <w:tc>
          <w:tcPr>
            <w:tcW w:w="760" w:type="dxa"/>
            <w:vMerge/>
          </w:tcPr>
          <w:p w14:paraId="3597717A" w14:textId="77777777" w:rsidR="005F03EC" w:rsidRPr="00F245E6" w:rsidRDefault="005F03EC" w:rsidP="00305183">
            <w:pPr>
              <w:rPr>
                <w:rFonts w:cs="Calibri Light"/>
              </w:rPr>
            </w:pPr>
          </w:p>
        </w:tc>
      </w:tr>
    </w:tbl>
    <w:p w14:paraId="44617979"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5F03EC" w:rsidRPr="00F245E6" w14:paraId="3C2EC56C" w14:textId="77777777" w:rsidTr="00311F3F">
        <w:tc>
          <w:tcPr>
            <w:tcW w:w="987" w:type="dxa"/>
          </w:tcPr>
          <w:p w14:paraId="6A7DF883" w14:textId="77777777" w:rsidR="005F03EC" w:rsidRPr="00F245E6" w:rsidRDefault="005F03EC" w:rsidP="00305183">
            <w:pPr>
              <w:rPr>
                <w:rFonts w:cs="Calibri Light"/>
              </w:rPr>
            </w:pPr>
            <w:r w:rsidRPr="00F245E6">
              <w:rPr>
                <w:rFonts w:cs="Calibri Light"/>
              </w:rPr>
              <w:t>B.2.6.e</w:t>
            </w:r>
          </w:p>
        </w:tc>
        <w:tc>
          <w:tcPr>
            <w:tcW w:w="6780" w:type="dxa"/>
          </w:tcPr>
          <w:p w14:paraId="7DB3A675" w14:textId="77777777" w:rsidR="005F03EC" w:rsidRPr="00F245E6" w:rsidRDefault="005F03EC" w:rsidP="00305183">
            <w:pPr>
              <w:rPr>
                <w:rFonts w:cs="Calibri Light"/>
              </w:rPr>
            </w:pPr>
            <w:r w:rsidRPr="00F245E6">
              <w:rPr>
                <w:rFonts w:cs="Calibri Light"/>
              </w:rPr>
              <w:t xml:space="preserve">Flächenversiegelung aktuell: Berechnung der jährlichen zusätzlichen Flächenversiegelung innerhalb der letzten 3 Jahre </w:t>
            </w:r>
          </w:p>
          <w:p w14:paraId="7005D3C8" w14:textId="77777777" w:rsidR="005F03EC" w:rsidRPr="00F245E6" w:rsidRDefault="005F03EC" w:rsidP="00305183">
            <w:pPr>
              <w:rPr>
                <w:rFonts w:cs="Calibri Light"/>
              </w:rPr>
            </w:pPr>
            <w:r w:rsidRPr="00F245E6">
              <w:rPr>
                <w:rFonts w:cs="Calibri Light"/>
              </w:rPr>
              <w:t>(Ausfüllen = 2 Punkte, ungenau nur 1 Punkt)</w:t>
            </w:r>
          </w:p>
        </w:tc>
        <w:tc>
          <w:tcPr>
            <w:tcW w:w="760" w:type="dxa"/>
            <w:vMerge w:val="restart"/>
          </w:tcPr>
          <w:p w14:paraId="2A9A9479" w14:textId="77777777" w:rsidR="005F03EC" w:rsidRPr="00F245E6" w:rsidRDefault="005F03EC" w:rsidP="00305183">
            <w:pPr>
              <w:rPr>
                <w:rFonts w:cs="Calibri Light"/>
              </w:rPr>
            </w:pPr>
            <w:r w:rsidRPr="00F245E6">
              <w:rPr>
                <w:rFonts w:cs="Calibri Light"/>
              </w:rPr>
              <w:t>mögl.</w:t>
            </w:r>
          </w:p>
          <w:p w14:paraId="073EA054" w14:textId="77777777" w:rsidR="005F03EC" w:rsidRPr="00F245E6" w:rsidRDefault="005F03EC" w:rsidP="00305183">
            <w:pPr>
              <w:jc w:val="center"/>
              <w:rPr>
                <w:rFonts w:cs="Calibri Light"/>
                <w:b/>
              </w:rPr>
            </w:pPr>
            <w:r w:rsidRPr="00F245E6">
              <w:rPr>
                <w:rFonts w:cs="Calibri Light"/>
                <w:b/>
              </w:rPr>
              <w:t>2 (K)</w:t>
            </w:r>
          </w:p>
        </w:tc>
        <w:tc>
          <w:tcPr>
            <w:tcW w:w="760" w:type="dxa"/>
            <w:vMerge w:val="restart"/>
          </w:tcPr>
          <w:p w14:paraId="08997D1A" w14:textId="77777777" w:rsidR="005F03EC" w:rsidRPr="00F245E6" w:rsidRDefault="005F03EC" w:rsidP="00305183">
            <w:pPr>
              <w:rPr>
                <w:rFonts w:cs="Calibri Light"/>
              </w:rPr>
            </w:pPr>
            <w:r w:rsidRPr="00F245E6">
              <w:rPr>
                <w:rFonts w:cs="Calibri Light"/>
              </w:rPr>
              <w:t>tats.</w:t>
            </w:r>
          </w:p>
          <w:p w14:paraId="036105F9" w14:textId="77777777" w:rsidR="005F03EC" w:rsidRPr="00F245E6" w:rsidRDefault="005F03EC" w:rsidP="00305183">
            <w:pPr>
              <w:jc w:val="center"/>
              <w:rPr>
                <w:rFonts w:cs="Calibri Light"/>
                <w:b/>
              </w:rPr>
            </w:pPr>
          </w:p>
        </w:tc>
      </w:tr>
      <w:tr w:rsidR="005F03EC" w:rsidRPr="00F245E6" w14:paraId="57D880A2" w14:textId="77777777" w:rsidTr="00311F3F">
        <w:tc>
          <w:tcPr>
            <w:tcW w:w="987" w:type="dxa"/>
          </w:tcPr>
          <w:p w14:paraId="6958A144" w14:textId="77777777" w:rsidR="005F03EC" w:rsidRPr="00F245E6" w:rsidRDefault="005F03EC" w:rsidP="00305183">
            <w:pPr>
              <w:rPr>
                <w:rFonts w:cs="Calibri Light"/>
              </w:rPr>
            </w:pPr>
          </w:p>
        </w:tc>
        <w:tc>
          <w:tcPr>
            <w:tcW w:w="6780" w:type="dxa"/>
          </w:tcPr>
          <w:p w14:paraId="082F902A" w14:textId="77777777" w:rsidR="005F03EC" w:rsidRPr="00F245E6" w:rsidRDefault="005F03EC" w:rsidP="00305183">
            <w:pPr>
              <w:rPr>
                <w:rFonts w:cs="Calibri Light"/>
                <w:color w:val="C00000"/>
              </w:rPr>
            </w:pPr>
          </w:p>
        </w:tc>
        <w:tc>
          <w:tcPr>
            <w:tcW w:w="760" w:type="dxa"/>
            <w:vMerge/>
          </w:tcPr>
          <w:p w14:paraId="23BA424C" w14:textId="77777777" w:rsidR="005F03EC" w:rsidRPr="00F245E6" w:rsidRDefault="005F03EC" w:rsidP="00305183">
            <w:pPr>
              <w:rPr>
                <w:rFonts w:cs="Calibri Light"/>
              </w:rPr>
            </w:pPr>
          </w:p>
        </w:tc>
        <w:tc>
          <w:tcPr>
            <w:tcW w:w="760" w:type="dxa"/>
            <w:vMerge/>
          </w:tcPr>
          <w:p w14:paraId="3B8E2970" w14:textId="77777777" w:rsidR="005F03EC" w:rsidRPr="00F245E6" w:rsidRDefault="005F03EC" w:rsidP="00305183">
            <w:pPr>
              <w:rPr>
                <w:rFonts w:cs="Calibri Light"/>
              </w:rPr>
            </w:pPr>
          </w:p>
        </w:tc>
      </w:tr>
    </w:tbl>
    <w:p w14:paraId="27CBA39D"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5F03EC" w:rsidRPr="00F245E6" w14:paraId="4DFE8E01" w14:textId="77777777" w:rsidTr="00311F3F">
        <w:tc>
          <w:tcPr>
            <w:tcW w:w="987" w:type="dxa"/>
          </w:tcPr>
          <w:p w14:paraId="4A5092EE" w14:textId="77777777" w:rsidR="005F03EC" w:rsidRPr="00F245E6" w:rsidRDefault="005F03EC" w:rsidP="00305183">
            <w:pPr>
              <w:rPr>
                <w:rFonts w:cs="Calibri Light"/>
              </w:rPr>
            </w:pPr>
            <w:r w:rsidRPr="00F245E6">
              <w:rPr>
                <w:rFonts w:cs="Calibri Light"/>
              </w:rPr>
              <w:t>B.2.6.f</w:t>
            </w:r>
          </w:p>
        </w:tc>
        <w:tc>
          <w:tcPr>
            <w:tcW w:w="6780" w:type="dxa"/>
          </w:tcPr>
          <w:p w14:paraId="10218696" w14:textId="5A457A18" w:rsidR="005F03EC" w:rsidRPr="00F245E6" w:rsidRDefault="005F03EC" w:rsidP="00305183">
            <w:pPr>
              <w:rPr>
                <w:rFonts w:cs="Calibri Light"/>
              </w:rPr>
            </w:pPr>
            <w:r w:rsidRPr="00F245E6">
              <w:rPr>
                <w:rFonts w:cs="Calibri Light"/>
              </w:rPr>
              <w:t>Jährliche Baulandbilanz mit Bezug zur Bevölkerungs</w:t>
            </w:r>
            <w:r w:rsidR="00DA1F92">
              <w:rPr>
                <w:rFonts w:cs="Calibri Light"/>
              </w:rPr>
              <w:t>-</w:t>
            </w:r>
            <w:r w:rsidRPr="00F245E6">
              <w:rPr>
                <w:rFonts w:cs="Calibri Light"/>
              </w:rPr>
              <w:t xml:space="preserve"> und </w:t>
            </w:r>
            <w:proofErr w:type="spellStart"/>
            <w:r w:rsidRPr="00F245E6">
              <w:rPr>
                <w:rFonts w:cs="Calibri Light"/>
              </w:rPr>
              <w:t>Arbeitsplätzeentwicklung</w:t>
            </w:r>
            <w:proofErr w:type="spellEnd"/>
          </w:p>
          <w:p w14:paraId="7134DEF6" w14:textId="77777777" w:rsidR="005F03EC" w:rsidRPr="00F245E6" w:rsidRDefault="005F03EC" w:rsidP="00305183">
            <w:pPr>
              <w:rPr>
                <w:rFonts w:cs="Calibri Light"/>
              </w:rPr>
            </w:pPr>
            <w:r w:rsidRPr="00F245E6">
              <w:rPr>
                <w:rFonts w:cs="Calibri Light"/>
              </w:rPr>
              <w:t>(Ausfüllen = 2 Punkte, ungenau nur 1 Punkt)</w:t>
            </w:r>
          </w:p>
        </w:tc>
        <w:tc>
          <w:tcPr>
            <w:tcW w:w="760" w:type="dxa"/>
            <w:vMerge w:val="restart"/>
          </w:tcPr>
          <w:p w14:paraId="145A8598" w14:textId="77777777" w:rsidR="005F03EC" w:rsidRPr="00F245E6" w:rsidRDefault="005F03EC" w:rsidP="00305183">
            <w:pPr>
              <w:rPr>
                <w:rFonts w:cs="Calibri Light"/>
              </w:rPr>
            </w:pPr>
            <w:r w:rsidRPr="00F245E6">
              <w:rPr>
                <w:rFonts w:cs="Calibri Light"/>
              </w:rPr>
              <w:t>mögl.</w:t>
            </w:r>
          </w:p>
          <w:p w14:paraId="6FC3E65E" w14:textId="77777777" w:rsidR="005F03EC" w:rsidRPr="00F245E6" w:rsidRDefault="005F03EC" w:rsidP="00305183">
            <w:pPr>
              <w:jc w:val="center"/>
              <w:rPr>
                <w:rFonts w:cs="Calibri Light"/>
                <w:b/>
              </w:rPr>
            </w:pPr>
            <w:r w:rsidRPr="00F245E6">
              <w:rPr>
                <w:rFonts w:cs="Calibri Light"/>
                <w:b/>
              </w:rPr>
              <w:t>2 (K)</w:t>
            </w:r>
          </w:p>
        </w:tc>
        <w:tc>
          <w:tcPr>
            <w:tcW w:w="760" w:type="dxa"/>
            <w:vMerge w:val="restart"/>
          </w:tcPr>
          <w:p w14:paraId="49698F4C" w14:textId="77777777" w:rsidR="005F03EC" w:rsidRPr="00F245E6" w:rsidRDefault="005F03EC" w:rsidP="00305183">
            <w:pPr>
              <w:rPr>
                <w:rFonts w:cs="Calibri Light"/>
              </w:rPr>
            </w:pPr>
            <w:r w:rsidRPr="00F245E6">
              <w:rPr>
                <w:rFonts w:cs="Calibri Light"/>
              </w:rPr>
              <w:t>tats.</w:t>
            </w:r>
          </w:p>
          <w:p w14:paraId="71AB26DB" w14:textId="77777777" w:rsidR="005F03EC" w:rsidRPr="00F245E6" w:rsidRDefault="005F03EC" w:rsidP="00305183">
            <w:pPr>
              <w:jc w:val="center"/>
              <w:rPr>
                <w:rFonts w:cs="Calibri Light"/>
                <w:b/>
              </w:rPr>
            </w:pPr>
          </w:p>
        </w:tc>
      </w:tr>
      <w:tr w:rsidR="005F03EC" w:rsidRPr="00F245E6" w14:paraId="2F8BAE51" w14:textId="77777777" w:rsidTr="00311F3F">
        <w:tc>
          <w:tcPr>
            <w:tcW w:w="987" w:type="dxa"/>
          </w:tcPr>
          <w:p w14:paraId="399A8C50" w14:textId="77777777" w:rsidR="005F03EC" w:rsidRPr="00F245E6" w:rsidRDefault="005F03EC" w:rsidP="00305183">
            <w:pPr>
              <w:rPr>
                <w:rFonts w:cs="Calibri Light"/>
              </w:rPr>
            </w:pPr>
          </w:p>
        </w:tc>
        <w:tc>
          <w:tcPr>
            <w:tcW w:w="6780" w:type="dxa"/>
          </w:tcPr>
          <w:p w14:paraId="7905ABA1" w14:textId="77777777" w:rsidR="005F03EC" w:rsidRPr="00F245E6" w:rsidRDefault="005F03EC" w:rsidP="00305183">
            <w:pPr>
              <w:rPr>
                <w:rFonts w:cs="Calibri Light"/>
                <w:color w:val="C00000"/>
              </w:rPr>
            </w:pPr>
          </w:p>
        </w:tc>
        <w:tc>
          <w:tcPr>
            <w:tcW w:w="760" w:type="dxa"/>
            <w:vMerge/>
          </w:tcPr>
          <w:p w14:paraId="69964622" w14:textId="77777777" w:rsidR="005F03EC" w:rsidRPr="00F245E6" w:rsidRDefault="005F03EC" w:rsidP="00305183">
            <w:pPr>
              <w:rPr>
                <w:rFonts w:cs="Calibri Light"/>
              </w:rPr>
            </w:pPr>
          </w:p>
        </w:tc>
        <w:tc>
          <w:tcPr>
            <w:tcW w:w="760" w:type="dxa"/>
            <w:vMerge/>
          </w:tcPr>
          <w:p w14:paraId="450D6FED" w14:textId="77777777" w:rsidR="005F03EC" w:rsidRPr="00F245E6" w:rsidRDefault="005F03EC" w:rsidP="00305183">
            <w:pPr>
              <w:rPr>
                <w:rFonts w:cs="Calibri Light"/>
              </w:rPr>
            </w:pPr>
          </w:p>
        </w:tc>
      </w:tr>
    </w:tbl>
    <w:p w14:paraId="1CAB1D63"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5F03EC" w:rsidRPr="00F245E6" w14:paraId="760B8821" w14:textId="77777777" w:rsidTr="00311F3F">
        <w:tc>
          <w:tcPr>
            <w:tcW w:w="987" w:type="dxa"/>
          </w:tcPr>
          <w:p w14:paraId="6B932F23" w14:textId="77777777" w:rsidR="005F03EC" w:rsidRPr="00F245E6" w:rsidRDefault="005F03EC" w:rsidP="00305183">
            <w:pPr>
              <w:rPr>
                <w:rFonts w:cs="Calibri Light"/>
              </w:rPr>
            </w:pPr>
            <w:r w:rsidRPr="00F245E6">
              <w:rPr>
                <w:rFonts w:cs="Calibri Light"/>
              </w:rPr>
              <w:t>B.2.6.g</w:t>
            </w:r>
          </w:p>
        </w:tc>
        <w:tc>
          <w:tcPr>
            <w:tcW w:w="6780" w:type="dxa"/>
          </w:tcPr>
          <w:p w14:paraId="08843932" w14:textId="77777777" w:rsidR="005F03EC" w:rsidRPr="00F245E6" w:rsidRDefault="005F03EC" w:rsidP="00305183">
            <w:pPr>
              <w:rPr>
                <w:rFonts w:cs="Calibri Light"/>
              </w:rPr>
            </w:pPr>
            <w:r w:rsidRPr="00F245E6">
              <w:rPr>
                <w:rFonts w:cs="Calibri Light"/>
              </w:rPr>
              <w:t>Baudichte: Gesamtfläche der Geschosse durch die zugehörige Bauplatzfläche im Übersichtsplan</w:t>
            </w:r>
          </w:p>
          <w:p w14:paraId="5392E0CB" w14:textId="77777777" w:rsidR="005F03EC" w:rsidRPr="00F245E6" w:rsidRDefault="005F03EC" w:rsidP="00305183">
            <w:pPr>
              <w:rPr>
                <w:rFonts w:cs="Calibri Light"/>
              </w:rPr>
            </w:pPr>
            <w:r w:rsidRPr="00F245E6">
              <w:rPr>
                <w:rFonts w:cs="Calibri Light"/>
              </w:rPr>
              <w:t>(Ausfüllen = 2 Punkte, ungenau nur 1 Punkt)</w:t>
            </w:r>
          </w:p>
        </w:tc>
        <w:tc>
          <w:tcPr>
            <w:tcW w:w="760" w:type="dxa"/>
            <w:vMerge w:val="restart"/>
          </w:tcPr>
          <w:p w14:paraId="44C6BD56" w14:textId="77777777" w:rsidR="005F03EC" w:rsidRPr="00F245E6" w:rsidRDefault="005F03EC" w:rsidP="00305183">
            <w:pPr>
              <w:rPr>
                <w:rFonts w:cs="Calibri Light"/>
              </w:rPr>
            </w:pPr>
            <w:r w:rsidRPr="00F245E6">
              <w:rPr>
                <w:rFonts w:cs="Calibri Light"/>
              </w:rPr>
              <w:t>mögl.</w:t>
            </w:r>
          </w:p>
          <w:p w14:paraId="175A742C" w14:textId="77777777" w:rsidR="005F03EC" w:rsidRPr="00F245E6" w:rsidRDefault="005F03EC" w:rsidP="00305183">
            <w:pPr>
              <w:jc w:val="center"/>
              <w:rPr>
                <w:rFonts w:cs="Calibri Light"/>
                <w:b/>
              </w:rPr>
            </w:pPr>
            <w:r w:rsidRPr="00F245E6">
              <w:rPr>
                <w:rFonts w:cs="Calibri Light"/>
                <w:b/>
              </w:rPr>
              <w:t>2 (K)</w:t>
            </w:r>
          </w:p>
        </w:tc>
        <w:tc>
          <w:tcPr>
            <w:tcW w:w="760" w:type="dxa"/>
            <w:vMerge w:val="restart"/>
          </w:tcPr>
          <w:p w14:paraId="04276CFE" w14:textId="77777777" w:rsidR="005F03EC" w:rsidRPr="00F245E6" w:rsidRDefault="005F03EC" w:rsidP="00305183">
            <w:pPr>
              <w:rPr>
                <w:rFonts w:cs="Calibri Light"/>
              </w:rPr>
            </w:pPr>
            <w:r w:rsidRPr="00F245E6">
              <w:rPr>
                <w:rFonts w:cs="Calibri Light"/>
              </w:rPr>
              <w:t>tats.</w:t>
            </w:r>
          </w:p>
          <w:p w14:paraId="778CF7CE" w14:textId="77777777" w:rsidR="005F03EC" w:rsidRPr="00F245E6" w:rsidRDefault="005F03EC" w:rsidP="00305183">
            <w:pPr>
              <w:jc w:val="center"/>
              <w:rPr>
                <w:rFonts w:cs="Calibri Light"/>
                <w:b/>
              </w:rPr>
            </w:pPr>
          </w:p>
        </w:tc>
      </w:tr>
      <w:tr w:rsidR="005F03EC" w:rsidRPr="00F245E6" w14:paraId="53D8C1D3" w14:textId="77777777" w:rsidTr="00311F3F">
        <w:tc>
          <w:tcPr>
            <w:tcW w:w="987" w:type="dxa"/>
          </w:tcPr>
          <w:p w14:paraId="33724237" w14:textId="77777777" w:rsidR="005F03EC" w:rsidRPr="00F245E6" w:rsidRDefault="005F03EC" w:rsidP="00305183">
            <w:pPr>
              <w:rPr>
                <w:rFonts w:cs="Calibri Light"/>
              </w:rPr>
            </w:pPr>
          </w:p>
        </w:tc>
        <w:tc>
          <w:tcPr>
            <w:tcW w:w="6780" w:type="dxa"/>
          </w:tcPr>
          <w:p w14:paraId="416304EF" w14:textId="77777777" w:rsidR="005F03EC" w:rsidRPr="00F245E6" w:rsidRDefault="005F03EC" w:rsidP="00305183">
            <w:pPr>
              <w:rPr>
                <w:rFonts w:cs="Calibri Light"/>
                <w:color w:val="C00000"/>
              </w:rPr>
            </w:pPr>
          </w:p>
        </w:tc>
        <w:tc>
          <w:tcPr>
            <w:tcW w:w="760" w:type="dxa"/>
            <w:vMerge/>
          </w:tcPr>
          <w:p w14:paraId="0EC10D35" w14:textId="77777777" w:rsidR="005F03EC" w:rsidRPr="00F245E6" w:rsidRDefault="005F03EC" w:rsidP="00305183">
            <w:pPr>
              <w:rPr>
                <w:rFonts w:cs="Calibri Light"/>
              </w:rPr>
            </w:pPr>
          </w:p>
        </w:tc>
        <w:tc>
          <w:tcPr>
            <w:tcW w:w="760" w:type="dxa"/>
            <w:vMerge/>
          </w:tcPr>
          <w:p w14:paraId="1F246F91" w14:textId="77777777" w:rsidR="005F03EC" w:rsidRPr="00F245E6" w:rsidRDefault="005F03EC" w:rsidP="00305183">
            <w:pPr>
              <w:rPr>
                <w:rFonts w:cs="Calibri Light"/>
              </w:rPr>
            </w:pPr>
          </w:p>
        </w:tc>
      </w:tr>
    </w:tbl>
    <w:p w14:paraId="3D90A5AD"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3C521746" w14:textId="77777777" w:rsidTr="00311F3F">
        <w:tc>
          <w:tcPr>
            <w:tcW w:w="987" w:type="dxa"/>
          </w:tcPr>
          <w:p w14:paraId="7130B882" w14:textId="77777777" w:rsidR="005F03EC" w:rsidRPr="00F245E6" w:rsidRDefault="005F03EC" w:rsidP="00305183">
            <w:pPr>
              <w:rPr>
                <w:rFonts w:cs="Calibri Light"/>
              </w:rPr>
            </w:pPr>
            <w:r w:rsidRPr="00F245E6">
              <w:rPr>
                <w:rFonts w:cs="Calibri Light"/>
              </w:rPr>
              <w:t>B.2.6.h</w:t>
            </w:r>
          </w:p>
        </w:tc>
        <w:tc>
          <w:tcPr>
            <w:tcW w:w="6781" w:type="dxa"/>
          </w:tcPr>
          <w:p w14:paraId="75234B2F" w14:textId="77777777" w:rsidR="005F03EC" w:rsidRPr="00F245E6" w:rsidRDefault="005F03EC" w:rsidP="00305183">
            <w:pPr>
              <w:rPr>
                <w:rFonts w:cs="Calibri Light"/>
              </w:rPr>
            </w:pPr>
            <w:r w:rsidRPr="00F245E6">
              <w:rPr>
                <w:rFonts w:cs="Calibri Light"/>
              </w:rPr>
              <w:t>Zweitwohnsitze: Gesamtanzahl und % aller Wohnsitze</w:t>
            </w:r>
          </w:p>
          <w:p w14:paraId="660842EE" w14:textId="77777777" w:rsidR="005F03EC" w:rsidRPr="00F245E6" w:rsidRDefault="005F03EC" w:rsidP="00305183">
            <w:pPr>
              <w:rPr>
                <w:rFonts w:cs="Calibri Light"/>
              </w:rPr>
            </w:pPr>
            <w:r w:rsidRPr="00F245E6">
              <w:rPr>
                <w:rFonts w:cs="Calibri Light"/>
              </w:rPr>
              <w:t>(Ausfüllen = 1 Punkt)</w:t>
            </w:r>
          </w:p>
        </w:tc>
        <w:tc>
          <w:tcPr>
            <w:tcW w:w="759" w:type="dxa"/>
            <w:vMerge w:val="restart"/>
          </w:tcPr>
          <w:p w14:paraId="65FCA436" w14:textId="77777777" w:rsidR="005F03EC" w:rsidRPr="00F245E6" w:rsidRDefault="005F03EC" w:rsidP="00305183">
            <w:pPr>
              <w:rPr>
                <w:rFonts w:cs="Calibri Light"/>
              </w:rPr>
            </w:pPr>
            <w:r w:rsidRPr="00F245E6">
              <w:rPr>
                <w:rFonts w:cs="Calibri Light"/>
              </w:rPr>
              <w:t>mögl.</w:t>
            </w:r>
          </w:p>
          <w:p w14:paraId="2834A035" w14:textId="77777777" w:rsidR="005F03EC" w:rsidRPr="00F245E6" w:rsidRDefault="005F03EC" w:rsidP="00305183">
            <w:pPr>
              <w:jc w:val="center"/>
              <w:rPr>
                <w:rFonts w:cs="Calibri Light"/>
                <w:b/>
              </w:rPr>
            </w:pPr>
            <w:r w:rsidRPr="00F245E6">
              <w:rPr>
                <w:rFonts w:cs="Calibri Light"/>
                <w:b/>
              </w:rPr>
              <w:t>1 (K)</w:t>
            </w:r>
          </w:p>
        </w:tc>
        <w:tc>
          <w:tcPr>
            <w:tcW w:w="760" w:type="dxa"/>
            <w:vMerge w:val="restart"/>
          </w:tcPr>
          <w:p w14:paraId="05F2DD03" w14:textId="77777777" w:rsidR="005F03EC" w:rsidRPr="00F245E6" w:rsidRDefault="005F03EC" w:rsidP="00305183">
            <w:pPr>
              <w:rPr>
                <w:rFonts w:cs="Calibri Light"/>
              </w:rPr>
            </w:pPr>
            <w:r w:rsidRPr="00F245E6">
              <w:rPr>
                <w:rFonts w:cs="Calibri Light"/>
              </w:rPr>
              <w:t>tats.</w:t>
            </w:r>
          </w:p>
          <w:p w14:paraId="511561B4" w14:textId="77777777" w:rsidR="005F03EC" w:rsidRPr="00F245E6" w:rsidRDefault="005F03EC" w:rsidP="00305183">
            <w:pPr>
              <w:jc w:val="center"/>
              <w:rPr>
                <w:rFonts w:cs="Calibri Light"/>
                <w:b/>
              </w:rPr>
            </w:pPr>
          </w:p>
        </w:tc>
      </w:tr>
      <w:tr w:rsidR="005F03EC" w:rsidRPr="00F245E6" w14:paraId="11E6E0E9" w14:textId="77777777" w:rsidTr="00311F3F">
        <w:tc>
          <w:tcPr>
            <w:tcW w:w="987" w:type="dxa"/>
          </w:tcPr>
          <w:p w14:paraId="3453ACF3" w14:textId="77777777" w:rsidR="005F03EC" w:rsidRPr="00F245E6" w:rsidRDefault="005F03EC" w:rsidP="00305183">
            <w:pPr>
              <w:rPr>
                <w:rFonts w:cs="Calibri Light"/>
              </w:rPr>
            </w:pPr>
          </w:p>
        </w:tc>
        <w:tc>
          <w:tcPr>
            <w:tcW w:w="6781" w:type="dxa"/>
          </w:tcPr>
          <w:p w14:paraId="091EBBED" w14:textId="77777777" w:rsidR="005F03EC" w:rsidRPr="00F245E6" w:rsidRDefault="005F03EC" w:rsidP="00305183">
            <w:pPr>
              <w:rPr>
                <w:rFonts w:cs="Calibri Light"/>
                <w:color w:val="C00000"/>
              </w:rPr>
            </w:pPr>
          </w:p>
        </w:tc>
        <w:tc>
          <w:tcPr>
            <w:tcW w:w="759" w:type="dxa"/>
            <w:vMerge/>
          </w:tcPr>
          <w:p w14:paraId="7B1C17CF" w14:textId="77777777" w:rsidR="005F03EC" w:rsidRPr="00F245E6" w:rsidRDefault="005F03EC" w:rsidP="00305183">
            <w:pPr>
              <w:rPr>
                <w:rFonts w:cs="Calibri Light"/>
              </w:rPr>
            </w:pPr>
          </w:p>
        </w:tc>
        <w:tc>
          <w:tcPr>
            <w:tcW w:w="760" w:type="dxa"/>
            <w:vMerge/>
          </w:tcPr>
          <w:p w14:paraId="7FCA608C" w14:textId="77777777" w:rsidR="005F03EC" w:rsidRPr="00F245E6" w:rsidRDefault="005F03EC" w:rsidP="00305183">
            <w:pPr>
              <w:rPr>
                <w:rFonts w:cs="Calibri Light"/>
              </w:rPr>
            </w:pPr>
          </w:p>
        </w:tc>
      </w:tr>
    </w:tbl>
    <w:p w14:paraId="614EFC78"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5F03EC" w:rsidRPr="00F245E6" w14:paraId="48EDFE5E" w14:textId="77777777" w:rsidTr="00311F3F">
        <w:tc>
          <w:tcPr>
            <w:tcW w:w="987" w:type="dxa"/>
          </w:tcPr>
          <w:p w14:paraId="2E387FC8" w14:textId="77777777" w:rsidR="005F03EC" w:rsidRPr="00F245E6" w:rsidRDefault="005F03EC" w:rsidP="00305183">
            <w:pPr>
              <w:rPr>
                <w:rFonts w:cs="Calibri Light"/>
              </w:rPr>
            </w:pPr>
            <w:r w:rsidRPr="00F245E6">
              <w:rPr>
                <w:rFonts w:cs="Calibri Light"/>
              </w:rPr>
              <w:t>B.2.6.i</w:t>
            </w:r>
          </w:p>
        </w:tc>
        <w:tc>
          <w:tcPr>
            <w:tcW w:w="6780" w:type="dxa"/>
          </w:tcPr>
          <w:p w14:paraId="488ADC9E" w14:textId="77777777" w:rsidR="005F03EC" w:rsidRPr="00F245E6" w:rsidRDefault="005F03EC" w:rsidP="00305183">
            <w:pPr>
              <w:rPr>
                <w:rFonts w:cs="Calibri Light"/>
              </w:rPr>
            </w:pPr>
            <w:r w:rsidRPr="00F245E6">
              <w:rPr>
                <w:rFonts w:cs="Calibri Light"/>
              </w:rPr>
              <w:t>Marktversagen bestehende Bausubstanz: Abschätzung des Marktversagens für den Planungszeitraum ca. 15 Jahre als Grundlage für die weitere Bearbeitung. (z.B. 50 % der mindergenutzten Bausubstanz ist in den nächsten ca. 15 Jahren verfügbar)</w:t>
            </w:r>
          </w:p>
          <w:p w14:paraId="123E85BF" w14:textId="77777777" w:rsidR="005F03EC" w:rsidRPr="00F245E6" w:rsidRDefault="005F03EC" w:rsidP="00305183">
            <w:pPr>
              <w:rPr>
                <w:rFonts w:cs="Calibri Light"/>
              </w:rPr>
            </w:pPr>
            <w:r w:rsidRPr="00F245E6">
              <w:rPr>
                <w:rFonts w:cs="Calibri Light"/>
              </w:rPr>
              <w:t>(Ausfüllen = 1 Punkt)</w:t>
            </w:r>
          </w:p>
        </w:tc>
        <w:tc>
          <w:tcPr>
            <w:tcW w:w="760" w:type="dxa"/>
            <w:vMerge w:val="restart"/>
          </w:tcPr>
          <w:p w14:paraId="039DBCE4" w14:textId="77777777" w:rsidR="005F03EC" w:rsidRPr="00F245E6" w:rsidRDefault="005F03EC" w:rsidP="00305183">
            <w:pPr>
              <w:rPr>
                <w:rFonts w:cs="Calibri Light"/>
              </w:rPr>
            </w:pPr>
            <w:r w:rsidRPr="00F245E6">
              <w:rPr>
                <w:rFonts w:cs="Calibri Light"/>
              </w:rPr>
              <w:t>mögl.</w:t>
            </w:r>
          </w:p>
          <w:p w14:paraId="55643BC3" w14:textId="77777777" w:rsidR="005F03EC" w:rsidRPr="00F245E6" w:rsidRDefault="005F03EC" w:rsidP="00305183">
            <w:pPr>
              <w:jc w:val="center"/>
              <w:rPr>
                <w:rFonts w:cs="Calibri Light"/>
                <w:b/>
              </w:rPr>
            </w:pPr>
            <w:r w:rsidRPr="00F245E6">
              <w:rPr>
                <w:rFonts w:cs="Calibri Light"/>
                <w:b/>
              </w:rPr>
              <w:t>1 (M)</w:t>
            </w:r>
          </w:p>
        </w:tc>
        <w:tc>
          <w:tcPr>
            <w:tcW w:w="760" w:type="dxa"/>
            <w:vMerge w:val="restart"/>
          </w:tcPr>
          <w:p w14:paraId="015585E1" w14:textId="77777777" w:rsidR="005F03EC" w:rsidRPr="00F245E6" w:rsidRDefault="005F03EC" w:rsidP="00305183">
            <w:pPr>
              <w:rPr>
                <w:rFonts w:cs="Calibri Light"/>
              </w:rPr>
            </w:pPr>
            <w:r w:rsidRPr="00F245E6">
              <w:rPr>
                <w:rFonts w:cs="Calibri Light"/>
              </w:rPr>
              <w:t>tats.</w:t>
            </w:r>
          </w:p>
          <w:p w14:paraId="48FDBAA4" w14:textId="77777777" w:rsidR="005F03EC" w:rsidRPr="00F245E6" w:rsidRDefault="005F03EC" w:rsidP="00305183">
            <w:pPr>
              <w:jc w:val="center"/>
              <w:rPr>
                <w:rFonts w:cs="Calibri Light"/>
                <w:b/>
              </w:rPr>
            </w:pPr>
          </w:p>
        </w:tc>
      </w:tr>
      <w:tr w:rsidR="005F03EC" w:rsidRPr="00F245E6" w14:paraId="6F89EDC6" w14:textId="77777777" w:rsidTr="00311F3F">
        <w:tc>
          <w:tcPr>
            <w:tcW w:w="987" w:type="dxa"/>
          </w:tcPr>
          <w:p w14:paraId="6D444AD1" w14:textId="77777777" w:rsidR="005F03EC" w:rsidRPr="00F245E6" w:rsidRDefault="005F03EC" w:rsidP="00305183">
            <w:pPr>
              <w:rPr>
                <w:rFonts w:cs="Calibri Light"/>
              </w:rPr>
            </w:pPr>
          </w:p>
        </w:tc>
        <w:tc>
          <w:tcPr>
            <w:tcW w:w="6780" w:type="dxa"/>
          </w:tcPr>
          <w:p w14:paraId="6FF718A0" w14:textId="77777777" w:rsidR="005F03EC" w:rsidRPr="00F245E6" w:rsidRDefault="005F03EC" w:rsidP="00305183">
            <w:pPr>
              <w:rPr>
                <w:rFonts w:cs="Calibri Light"/>
                <w:color w:val="C00000"/>
              </w:rPr>
            </w:pPr>
          </w:p>
        </w:tc>
        <w:tc>
          <w:tcPr>
            <w:tcW w:w="760" w:type="dxa"/>
            <w:vMerge/>
          </w:tcPr>
          <w:p w14:paraId="7578B71F" w14:textId="77777777" w:rsidR="005F03EC" w:rsidRPr="00F245E6" w:rsidRDefault="005F03EC" w:rsidP="00305183">
            <w:pPr>
              <w:rPr>
                <w:rFonts w:cs="Calibri Light"/>
              </w:rPr>
            </w:pPr>
          </w:p>
        </w:tc>
        <w:tc>
          <w:tcPr>
            <w:tcW w:w="760" w:type="dxa"/>
            <w:vMerge/>
          </w:tcPr>
          <w:p w14:paraId="331609FD" w14:textId="77777777" w:rsidR="005F03EC" w:rsidRPr="00F245E6" w:rsidRDefault="005F03EC" w:rsidP="00305183">
            <w:pPr>
              <w:rPr>
                <w:rFonts w:cs="Calibri Light"/>
              </w:rPr>
            </w:pPr>
          </w:p>
        </w:tc>
      </w:tr>
    </w:tbl>
    <w:p w14:paraId="1973ADFB"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5F03EC" w:rsidRPr="00F245E6" w14:paraId="799F407D" w14:textId="77777777" w:rsidTr="00311F3F">
        <w:tc>
          <w:tcPr>
            <w:tcW w:w="987" w:type="dxa"/>
          </w:tcPr>
          <w:p w14:paraId="05E64324" w14:textId="77777777" w:rsidR="005F03EC" w:rsidRPr="00F245E6" w:rsidRDefault="005F03EC" w:rsidP="00305183">
            <w:pPr>
              <w:rPr>
                <w:rFonts w:cs="Calibri Light"/>
              </w:rPr>
            </w:pPr>
            <w:r w:rsidRPr="00F245E6">
              <w:rPr>
                <w:rFonts w:cs="Calibri Light"/>
              </w:rPr>
              <w:t>B.2.6.j</w:t>
            </w:r>
          </w:p>
        </w:tc>
        <w:tc>
          <w:tcPr>
            <w:tcW w:w="6780" w:type="dxa"/>
          </w:tcPr>
          <w:p w14:paraId="6DAA5E18" w14:textId="77777777" w:rsidR="005F03EC" w:rsidRPr="00F245E6" w:rsidRDefault="005F03EC" w:rsidP="00305183">
            <w:pPr>
              <w:rPr>
                <w:rFonts w:cs="Calibri Light"/>
              </w:rPr>
            </w:pPr>
            <w:r w:rsidRPr="00F245E6">
              <w:rPr>
                <w:rFonts w:cs="Calibri Light"/>
              </w:rPr>
              <w:t>Marktversagen Bauland: Abschätzung des Marktversagens für den Planungszeitraum ca. 15 Jahre als Grundlage für die weitere Bearbeitung. (z.B. 50 % des gewidmeten Baulands wird in den nächsten ca. 15 Jahren verfügbar)</w:t>
            </w:r>
          </w:p>
          <w:p w14:paraId="3BE8AA64" w14:textId="77777777" w:rsidR="005F03EC" w:rsidRPr="00F245E6" w:rsidRDefault="005F03EC" w:rsidP="00305183">
            <w:pPr>
              <w:rPr>
                <w:rFonts w:cs="Calibri Light"/>
              </w:rPr>
            </w:pPr>
            <w:r w:rsidRPr="00F245E6">
              <w:rPr>
                <w:rFonts w:cs="Calibri Light"/>
              </w:rPr>
              <w:lastRenderedPageBreak/>
              <w:t>(Ausfüllen = 1 Punkt)</w:t>
            </w:r>
          </w:p>
        </w:tc>
        <w:tc>
          <w:tcPr>
            <w:tcW w:w="760" w:type="dxa"/>
            <w:vMerge w:val="restart"/>
          </w:tcPr>
          <w:p w14:paraId="67DD98EA" w14:textId="77777777" w:rsidR="005F03EC" w:rsidRPr="00F245E6" w:rsidRDefault="005F03EC" w:rsidP="00305183">
            <w:pPr>
              <w:rPr>
                <w:rFonts w:cs="Calibri Light"/>
              </w:rPr>
            </w:pPr>
            <w:r w:rsidRPr="00F245E6">
              <w:rPr>
                <w:rFonts w:cs="Calibri Light"/>
              </w:rPr>
              <w:lastRenderedPageBreak/>
              <w:t>mögl.</w:t>
            </w:r>
          </w:p>
          <w:p w14:paraId="3B403A00" w14:textId="77777777" w:rsidR="005F03EC" w:rsidRPr="00F245E6" w:rsidRDefault="005F03EC" w:rsidP="00305183">
            <w:pPr>
              <w:jc w:val="center"/>
              <w:rPr>
                <w:rFonts w:cs="Calibri Light"/>
                <w:b/>
              </w:rPr>
            </w:pPr>
            <w:r w:rsidRPr="00F245E6">
              <w:rPr>
                <w:rFonts w:cs="Calibri Light"/>
                <w:b/>
              </w:rPr>
              <w:t>1 (M)</w:t>
            </w:r>
          </w:p>
        </w:tc>
        <w:tc>
          <w:tcPr>
            <w:tcW w:w="760" w:type="dxa"/>
            <w:vMerge w:val="restart"/>
          </w:tcPr>
          <w:p w14:paraId="29FDE88B" w14:textId="77777777" w:rsidR="005F03EC" w:rsidRPr="00F245E6" w:rsidRDefault="005F03EC" w:rsidP="00305183">
            <w:pPr>
              <w:rPr>
                <w:rFonts w:cs="Calibri Light"/>
              </w:rPr>
            </w:pPr>
            <w:r w:rsidRPr="00F245E6">
              <w:rPr>
                <w:rFonts w:cs="Calibri Light"/>
              </w:rPr>
              <w:t>tats.</w:t>
            </w:r>
          </w:p>
          <w:p w14:paraId="0CCEEE79" w14:textId="77777777" w:rsidR="005F03EC" w:rsidRPr="00F245E6" w:rsidRDefault="005F03EC" w:rsidP="00305183">
            <w:pPr>
              <w:jc w:val="center"/>
              <w:rPr>
                <w:rFonts w:cs="Calibri Light"/>
                <w:b/>
              </w:rPr>
            </w:pPr>
          </w:p>
        </w:tc>
      </w:tr>
      <w:tr w:rsidR="005F03EC" w:rsidRPr="00F245E6" w14:paraId="09A37031" w14:textId="77777777" w:rsidTr="00311F3F">
        <w:tc>
          <w:tcPr>
            <w:tcW w:w="987" w:type="dxa"/>
          </w:tcPr>
          <w:p w14:paraId="6D7A05E0" w14:textId="77777777" w:rsidR="005F03EC" w:rsidRPr="00F245E6" w:rsidRDefault="005F03EC" w:rsidP="00305183">
            <w:pPr>
              <w:rPr>
                <w:rFonts w:cs="Calibri Light"/>
              </w:rPr>
            </w:pPr>
          </w:p>
        </w:tc>
        <w:tc>
          <w:tcPr>
            <w:tcW w:w="6780" w:type="dxa"/>
          </w:tcPr>
          <w:p w14:paraId="7D4055FC" w14:textId="77777777" w:rsidR="005F03EC" w:rsidRPr="00F245E6" w:rsidRDefault="005F03EC" w:rsidP="00305183">
            <w:pPr>
              <w:rPr>
                <w:rFonts w:cs="Calibri Light"/>
                <w:color w:val="C00000"/>
              </w:rPr>
            </w:pPr>
          </w:p>
        </w:tc>
        <w:tc>
          <w:tcPr>
            <w:tcW w:w="760" w:type="dxa"/>
            <w:vMerge/>
          </w:tcPr>
          <w:p w14:paraId="282FAF3E" w14:textId="77777777" w:rsidR="005F03EC" w:rsidRPr="00F245E6" w:rsidRDefault="005F03EC" w:rsidP="00305183">
            <w:pPr>
              <w:rPr>
                <w:rFonts w:cs="Calibri Light"/>
              </w:rPr>
            </w:pPr>
          </w:p>
        </w:tc>
        <w:tc>
          <w:tcPr>
            <w:tcW w:w="760" w:type="dxa"/>
            <w:vMerge/>
          </w:tcPr>
          <w:p w14:paraId="48629964" w14:textId="77777777" w:rsidR="005F03EC" w:rsidRPr="00F245E6" w:rsidRDefault="005F03EC" w:rsidP="00305183">
            <w:pPr>
              <w:rPr>
                <w:rFonts w:cs="Calibri Light"/>
              </w:rPr>
            </w:pPr>
          </w:p>
        </w:tc>
      </w:tr>
    </w:tbl>
    <w:p w14:paraId="5E13B9A0"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5F03EC" w:rsidRPr="00F245E6" w14:paraId="603040E0" w14:textId="77777777" w:rsidTr="00311F3F">
        <w:tc>
          <w:tcPr>
            <w:tcW w:w="987" w:type="dxa"/>
          </w:tcPr>
          <w:p w14:paraId="35C52750" w14:textId="77777777" w:rsidR="005F03EC" w:rsidRPr="00F245E6" w:rsidRDefault="005F03EC" w:rsidP="00305183">
            <w:pPr>
              <w:rPr>
                <w:rFonts w:cs="Calibri Light"/>
              </w:rPr>
            </w:pPr>
            <w:r w:rsidRPr="00F245E6">
              <w:rPr>
                <w:rFonts w:cs="Calibri Light"/>
              </w:rPr>
              <w:t>B.2.6.k</w:t>
            </w:r>
          </w:p>
        </w:tc>
        <w:tc>
          <w:tcPr>
            <w:tcW w:w="6780" w:type="dxa"/>
          </w:tcPr>
          <w:p w14:paraId="6781E906" w14:textId="77777777" w:rsidR="005F03EC" w:rsidRPr="00F245E6" w:rsidRDefault="005F03EC" w:rsidP="00305183">
            <w:pPr>
              <w:rPr>
                <w:rFonts w:cs="Calibri Light"/>
              </w:rPr>
            </w:pPr>
            <w:r w:rsidRPr="00F245E6">
              <w:rPr>
                <w:rFonts w:cs="Calibri Light"/>
              </w:rPr>
              <w:t>Sanierungsrate: Abschätzung der Sanierungsrate in % zum Erhebungsstichtag</w:t>
            </w:r>
          </w:p>
          <w:p w14:paraId="7DD57786" w14:textId="77777777" w:rsidR="005F03EC" w:rsidRPr="00F245E6" w:rsidRDefault="005F03EC" w:rsidP="00305183">
            <w:pPr>
              <w:rPr>
                <w:rFonts w:cs="Calibri Light"/>
              </w:rPr>
            </w:pPr>
            <w:r w:rsidRPr="00F245E6">
              <w:rPr>
                <w:rFonts w:cs="Calibri Light"/>
              </w:rPr>
              <w:t>(Ausfüllen = 1 Punkt)</w:t>
            </w:r>
          </w:p>
        </w:tc>
        <w:tc>
          <w:tcPr>
            <w:tcW w:w="760" w:type="dxa"/>
            <w:vMerge w:val="restart"/>
          </w:tcPr>
          <w:p w14:paraId="0157428D" w14:textId="77777777" w:rsidR="005F03EC" w:rsidRPr="00F245E6" w:rsidRDefault="005F03EC" w:rsidP="00305183">
            <w:pPr>
              <w:rPr>
                <w:rFonts w:cs="Calibri Light"/>
              </w:rPr>
            </w:pPr>
            <w:r w:rsidRPr="00F245E6">
              <w:rPr>
                <w:rFonts w:cs="Calibri Light"/>
              </w:rPr>
              <w:t>mögl.</w:t>
            </w:r>
          </w:p>
          <w:p w14:paraId="0BA0B9DF" w14:textId="77777777" w:rsidR="005F03EC" w:rsidRPr="00F245E6" w:rsidRDefault="005F03EC" w:rsidP="00305183">
            <w:pPr>
              <w:jc w:val="center"/>
              <w:rPr>
                <w:rFonts w:cs="Calibri Light"/>
                <w:b/>
              </w:rPr>
            </w:pPr>
            <w:r w:rsidRPr="00F245E6">
              <w:rPr>
                <w:rFonts w:cs="Calibri Light"/>
                <w:b/>
              </w:rPr>
              <w:t>1 (K)</w:t>
            </w:r>
          </w:p>
        </w:tc>
        <w:tc>
          <w:tcPr>
            <w:tcW w:w="760" w:type="dxa"/>
            <w:vMerge w:val="restart"/>
          </w:tcPr>
          <w:p w14:paraId="30075EA7" w14:textId="77777777" w:rsidR="005F03EC" w:rsidRPr="00F245E6" w:rsidRDefault="005F03EC" w:rsidP="00305183">
            <w:pPr>
              <w:rPr>
                <w:rFonts w:cs="Calibri Light"/>
              </w:rPr>
            </w:pPr>
            <w:r w:rsidRPr="00F245E6">
              <w:rPr>
                <w:rFonts w:cs="Calibri Light"/>
              </w:rPr>
              <w:t>tats.</w:t>
            </w:r>
          </w:p>
          <w:p w14:paraId="25C70C51" w14:textId="77777777" w:rsidR="005F03EC" w:rsidRPr="00F245E6" w:rsidRDefault="005F03EC" w:rsidP="00305183">
            <w:pPr>
              <w:jc w:val="center"/>
              <w:rPr>
                <w:rFonts w:cs="Calibri Light"/>
                <w:b/>
              </w:rPr>
            </w:pPr>
          </w:p>
        </w:tc>
      </w:tr>
      <w:tr w:rsidR="005F03EC" w:rsidRPr="00F245E6" w14:paraId="0F849F04" w14:textId="77777777" w:rsidTr="00311F3F">
        <w:tc>
          <w:tcPr>
            <w:tcW w:w="987" w:type="dxa"/>
          </w:tcPr>
          <w:p w14:paraId="3635B179" w14:textId="77777777" w:rsidR="005F03EC" w:rsidRPr="00F245E6" w:rsidRDefault="005F03EC" w:rsidP="00305183">
            <w:pPr>
              <w:rPr>
                <w:rFonts w:cs="Calibri Light"/>
              </w:rPr>
            </w:pPr>
          </w:p>
        </w:tc>
        <w:tc>
          <w:tcPr>
            <w:tcW w:w="6780" w:type="dxa"/>
          </w:tcPr>
          <w:p w14:paraId="44E633E4" w14:textId="77777777" w:rsidR="005F03EC" w:rsidRPr="00F245E6" w:rsidRDefault="005F03EC" w:rsidP="00305183">
            <w:pPr>
              <w:rPr>
                <w:rFonts w:cs="Calibri Light"/>
                <w:color w:val="C00000"/>
              </w:rPr>
            </w:pPr>
          </w:p>
        </w:tc>
        <w:tc>
          <w:tcPr>
            <w:tcW w:w="760" w:type="dxa"/>
            <w:vMerge/>
          </w:tcPr>
          <w:p w14:paraId="4E618FDD" w14:textId="77777777" w:rsidR="005F03EC" w:rsidRPr="00F245E6" w:rsidRDefault="005F03EC" w:rsidP="00305183">
            <w:pPr>
              <w:rPr>
                <w:rFonts w:cs="Calibri Light"/>
              </w:rPr>
            </w:pPr>
          </w:p>
        </w:tc>
        <w:tc>
          <w:tcPr>
            <w:tcW w:w="760" w:type="dxa"/>
            <w:vMerge/>
          </w:tcPr>
          <w:p w14:paraId="0FD8E98E" w14:textId="77777777" w:rsidR="005F03EC" w:rsidRPr="00F245E6" w:rsidRDefault="005F03EC" w:rsidP="00305183">
            <w:pPr>
              <w:rPr>
                <w:rFonts w:cs="Calibri Light"/>
              </w:rPr>
            </w:pPr>
          </w:p>
        </w:tc>
      </w:tr>
    </w:tbl>
    <w:p w14:paraId="6DD5194B"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5F03EC" w:rsidRPr="00FF1D78" w14:paraId="02A98DFE" w14:textId="77777777" w:rsidTr="00311F3F">
        <w:tc>
          <w:tcPr>
            <w:tcW w:w="987" w:type="dxa"/>
          </w:tcPr>
          <w:p w14:paraId="23383EF8" w14:textId="77777777" w:rsidR="005F03EC" w:rsidRPr="00FF1D78" w:rsidRDefault="005F03EC" w:rsidP="00305183">
            <w:pPr>
              <w:rPr>
                <w:rFonts w:cs="Calibri Light"/>
              </w:rPr>
            </w:pPr>
            <w:r w:rsidRPr="00FF1D78">
              <w:rPr>
                <w:rFonts w:cs="Calibri Light"/>
              </w:rPr>
              <w:t>B.2.6.l</w:t>
            </w:r>
          </w:p>
        </w:tc>
        <w:tc>
          <w:tcPr>
            <w:tcW w:w="6780" w:type="dxa"/>
          </w:tcPr>
          <w:p w14:paraId="3FD47926" w14:textId="68ADBDE0" w:rsidR="005F03EC" w:rsidRPr="00FF1D78" w:rsidRDefault="00FF1D78" w:rsidP="00305183">
            <w:pPr>
              <w:rPr>
                <w:rFonts w:cs="Calibri Light"/>
              </w:rPr>
            </w:pPr>
            <w:r w:rsidRPr="00FF1D78">
              <w:rPr>
                <w:rFonts w:cs="Calibri Light"/>
              </w:rPr>
              <w:t xml:space="preserve">Anzahl </w:t>
            </w:r>
            <w:r w:rsidR="003724EE" w:rsidRPr="00FF1D78">
              <w:rPr>
                <w:rFonts w:cs="Calibri Light"/>
              </w:rPr>
              <w:t>Wohnungen je Gebäude: als Grundlage für die weitere Bearbeitung auf Basis einer öffentlichen nationalen Statistik, Meldeamt, öffentliches Gebäuderegister, Versorgungsunternehmen</w:t>
            </w:r>
          </w:p>
          <w:p w14:paraId="55388477" w14:textId="77777777" w:rsidR="005F03EC" w:rsidRPr="00FF1D78" w:rsidRDefault="005F03EC" w:rsidP="00305183">
            <w:pPr>
              <w:rPr>
                <w:rFonts w:cs="Calibri Light"/>
              </w:rPr>
            </w:pPr>
            <w:r w:rsidRPr="00FF1D78">
              <w:rPr>
                <w:rFonts w:cs="Calibri Light"/>
              </w:rPr>
              <w:t>(Ausfüllen = 1 Punkt)</w:t>
            </w:r>
          </w:p>
        </w:tc>
        <w:tc>
          <w:tcPr>
            <w:tcW w:w="760" w:type="dxa"/>
            <w:vMerge w:val="restart"/>
          </w:tcPr>
          <w:p w14:paraId="743EA504" w14:textId="77777777" w:rsidR="005F03EC" w:rsidRPr="00FF1D78" w:rsidRDefault="005F03EC" w:rsidP="00305183">
            <w:pPr>
              <w:rPr>
                <w:rFonts w:cs="Calibri Light"/>
              </w:rPr>
            </w:pPr>
            <w:r w:rsidRPr="00FF1D78">
              <w:rPr>
                <w:rFonts w:cs="Calibri Light"/>
              </w:rPr>
              <w:t>mögl.</w:t>
            </w:r>
          </w:p>
          <w:p w14:paraId="224D77DA" w14:textId="77777777" w:rsidR="005F03EC" w:rsidRPr="00FF1D78" w:rsidRDefault="005F03EC" w:rsidP="00305183">
            <w:pPr>
              <w:jc w:val="center"/>
              <w:rPr>
                <w:rFonts w:cs="Calibri Light"/>
                <w:b/>
              </w:rPr>
            </w:pPr>
            <w:r w:rsidRPr="00FF1D78">
              <w:rPr>
                <w:rFonts w:cs="Calibri Light"/>
                <w:b/>
              </w:rPr>
              <w:t>1 (K)</w:t>
            </w:r>
          </w:p>
        </w:tc>
        <w:tc>
          <w:tcPr>
            <w:tcW w:w="760" w:type="dxa"/>
            <w:vMerge w:val="restart"/>
          </w:tcPr>
          <w:p w14:paraId="10FBA12B" w14:textId="77777777" w:rsidR="005F03EC" w:rsidRPr="00FF1D78" w:rsidRDefault="005F03EC" w:rsidP="00305183">
            <w:pPr>
              <w:rPr>
                <w:rFonts w:cs="Calibri Light"/>
              </w:rPr>
            </w:pPr>
            <w:r w:rsidRPr="00FF1D78">
              <w:rPr>
                <w:rFonts w:cs="Calibri Light"/>
              </w:rPr>
              <w:t>tats.</w:t>
            </w:r>
          </w:p>
          <w:p w14:paraId="2062A03A" w14:textId="77777777" w:rsidR="005F03EC" w:rsidRPr="00FF1D78" w:rsidRDefault="005F03EC" w:rsidP="00305183">
            <w:pPr>
              <w:jc w:val="center"/>
              <w:rPr>
                <w:rFonts w:cs="Calibri Light"/>
                <w:b/>
              </w:rPr>
            </w:pPr>
          </w:p>
        </w:tc>
      </w:tr>
      <w:tr w:rsidR="005F03EC" w:rsidRPr="00FF1D78" w14:paraId="55934521" w14:textId="77777777" w:rsidTr="00311F3F">
        <w:tc>
          <w:tcPr>
            <w:tcW w:w="987" w:type="dxa"/>
          </w:tcPr>
          <w:p w14:paraId="3DB8F03D" w14:textId="77777777" w:rsidR="005F03EC" w:rsidRPr="00FF1D78" w:rsidRDefault="005F03EC" w:rsidP="00305183">
            <w:pPr>
              <w:rPr>
                <w:rFonts w:cs="Calibri Light"/>
              </w:rPr>
            </w:pPr>
          </w:p>
        </w:tc>
        <w:tc>
          <w:tcPr>
            <w:tcW w:w="6780" w:type="dxa"/>
          </w:tcPr>
          <w:p w14:paraId="7AE51905" w14:textId="77777777" w:rsidR="005F03EC" w:rsidRPr="00FF1D78" w:rsidRDefault="005F03EC" w:rsidP="00305183">
            <w:pPr>
              <w:rPr>
                <w:rFonts w:cs="Calibri Light"/>
                <w:color w:val="C00000"/>
              </w:rPr>
            </w:pPr>
          </w:p>
        </w:tc>
        <w:tc>
          <w:tcPr>
            <w:tcW w:w="760" w:type="dxa"/>
            <w:vMerge/>
          </w:tcPr>
          <w:p w14:paraId="41FDC2E3" w14:textId="77777777" w:rsidR="005F03EC" w:rsidRPr="00FF1D78" w:rsidRDefault="005F03EC" w:rsidP="00305183">
            <w:pPr>
              <w:rPr>
                <w:rFonts w:cs="Calibri Light"/>
              </w:rPr>
            </w:pPr>
          </w:p>
        </w:tc>
        <w:tc>
          <w:tcPr>
            <w:tcW w:w="760" w:type="dxa"/>
            <w:vMerge/>
          </w:tcPr>
          <w:p w14:paraId="3F2A51DC" w14:textId="77777777" w:rsidR="005F03EC" w:rsidRPr="00FF1D78" w:rsidRDefault="005F03EC" w:rsidP="00305183">
            <w:pPr>
              <w:rPr>
                <w:rFonts w:cs="Calibri Light"/>
              </w:rPr>
            </w:pPr>
          </w:p>
        </w:tc>
      </w:tr>
    </w:tbl>
    <w:p w14:paraId="0DCFE586" w14:textId="77777777" w:rsidR="00D94C7A" w:rsidRPr="00FF1D78"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784"/>
        <w:gridCol w:w="757"/>
        <w:gridCol w:w="758"/>
      </w:tblGrid>
      <w:tr w:rsidR="005F03EC" w:rsidRPr="00F245E6" w14:paraId="2A63B16C" w14:textId="77777777" w:rsidTr="00311F3F">
        <w:tc>
          <w:tcPr>
            <w:tcW w:w="988" w:type="dxa"/>
          </w:tcPr>
          <w:p w14:paraId="7BA4F3AF" w14:textId="77777777" w:rsidR="005F03EC" w:rsidRPr="00FF1D78" w:rsidRDefault="005F03EC" w:rsidP="00305183">
            <w:pPr>
              <w:rPr>
                <w:rFonts w:cs="Calibri Light"/>
              </w:rPr>
            </w:pPr>
            <w:r w:rsidRPr="00FF1D78">
              <w:rPr>
                <w:rFonts w:cs="Calibri Light"/>
              </w:rPr>
              <w:t>B.2.6.m</w:t>
            </w:r>
          </w:p>
        </w:tc>
        <w:tc>
          <w:tcPr>
            <w:tcW w:w="6784" w:type="dxa"/>
          </w:tcPr>
          <w:p w14:paraId="6B260883" w14:textId="77777777" w:rsidR="003724EE" w:rsidRPr="00FF1D78" w:rsidRDefault="003724EE" w:rsidP="00305183">
            <w:pPr>
              <w:rPr>
                <w:rFonts w:cs="Calibri Light"/>
              </w:rPr>
            </w:pPr>
            <w:r w:rsidRPr="00FF1D78">
              <w:rPr>
                <w:rFonts w:cs="Calibri Light"/>
              </w:rPr>
              <w:t xml:space="preserve">Anzahl Einwohner je Wohnung: als Grundlage für die weitere Bearbeitung auf Basis einer öffentlichen nationalen Statistik, Meldeamt, öffentliches Gebäuderegister, Versorgungsunternehmen </w:t>
            </w:r>
          </w:p>
          <w:p w14:paraId="71128355" w14:textId="75CA40D4" w:rsidR="005F03EC" w:rsidRPr="00FF1D78" w:rsidRDefault="005F03EC" w:rsidP="00305183">
            <w:pPr>
              <w:rPr>
                <w:rFonts w:cs="Calibri Light"/>
              </w:rPr>
            </w:pPr>
            <w:r w:rsidRPr="00FF1D78">
              <w:rPr>
                <w:rFonts w:cs="Calibri Light"/>
              </w:rPr>
              <w:t>(Ausfüllen = 1 Punkt)</w:t>
            </w:r>
          </w:p>
        </w:tc>
        <w:tc>
          <w:tcPr>
            <w:tcW w:w="757" w:type="dxa"/>
            <w:vMerge w:val="restart"/>
          </w:tcPr>
          <w:p w14:paraId="6E455A73" w14:textId="77777777" w:rsidR="005F03EC" w:rsidRPr="00FF1D78" w:rsidRDefault="005F03EC" w:rsidP="00305183">
            <w:pPr>
              <w:rPr>
                <w:rFonts w:cs="Calibri Light"/>
              </w:rPr>
            </w:pPr>
            <w:r w:rsidRPr="00FF1D78">
              <w:rPr>
                <w:rFonts w:cs="Calibri Light"/>
              </w:rPr>
              <w:t>mögl.</w:t>
            </w:r>
          </w:p>
          <w:p w14:paraId="75ABE762" w14:textId="77777777" w:rsidR="005F03EC" w:rsidRPr="00FF1D78" w:rsidRDefault="005F03EC" w:rsidP="00305183">
            <w:pPr>
              <w:jc w:val="center"/>
              <w:rPr>
                <w:rFonts w:cs="Calibri Light"/>
                <w:b/>
              </w:rPr>
            </w:pPr>
            <w:r w:rsidRPr="00FF1D78">
              <w:rPr>
                <w:rFonts w:cs="Calibri Light"/>
                <w:b/>
              </w:rPr>
              <w:t>1 (K)</w:t>
            </w:r>
          </w:p>
        </w:tc>
        <w:tc>
          <w:tcPr>
            <w:tcW w:w="758" w:type="dxa"/>
            <w:vMerge w:val="restart"/>
          </w:tcPr>
          <w:p w14:paraId="5ED8934F" w14:textId="77777777" w:rsidR="005F03EC" w:rsidRPr="00F245E6" w:rsidRDefault="005F03EC" w:rsidP="00305183">
            <w:pPr>
              <w:rPr>
                <w:rFonts w:cs="Calibri Light"/>
              </w:rPr>
            </w:pPr>
            <w:r w:rsidRPr="00FF1D78">
              <w:rPr>
                <w:rFonts w:cs="Calibri Light"/>
              </w:rPr>
              <w:t>tats.</w:t>
            </w:r>
          </w:p>
          <w:p w14:paraId="35982F84" w14:textId="77777777" w:rsidR="005F03EC" w:rsidRPr="00F245E6" w:rsidRDefault="005F03EC" w:rsidP="00305183">
            <w:pPr>
              <w:jc w:val="center"/>
              <w:rPr>
                <w:rFonts w:cs="Calibri Light"/>
                <w:b/>
              </w:rPr>
            </w:pPr>
          </w:p>
        </w:tc>
      </w:tr>
      <w:tr w:rsidR="005F03EC" w:rsidRPr="00F245E6" w14:paraId="076FA628" w14:textId="77777777" w:rsidTr="00311F3F">
        <w:tc>
          <w:tcPr>
            <w:tcW w:w="988" w:type="dxa"/>
          </w:tcPr>
          <w:p w14:paraId="4D9A473D" w14:textId="77777777" w:rsidR="005F03EC" w:rsidRPr="00F245E6" w:rsidRDefault="005F03EC" w:rsidP="00305183">
            <w:pPr>
              <w:rPr>
                <w:rFonts w:cs="Calibri Light"/>
              </w:rPr>
            </w:pPr>
          </w:p>
        </w:tc>
        <w:tc>
          <w:tcPr>
            <w:tcW w:w="6784" w:type="dxa"/>
          </w:tcPr>
          <w:p w14:paraId="32ABC22F" w14:textId="77777777" w:rsidR="005F03EC" w:rsidRPr="00F245E6" w:rsidRDefault="005F03EC" w:rsidP="00305183">
            <w:pPr>
              <w:rPr>
                <w:rFonts w:cs="Calibri Light"/>
                <w:color w:val="C00000"/>
              </w:rPr>
            </w:pPr>
          </w:p>
        </w:tc>
        <w:tc>
          <w:tcPr>
            <w:tcW w:w="757" w:type="dxa"/>
            <w:vMerge/>
          </w:tcPr>
          <w:p w14:paraId="02454272" w14:textId="77777777" w:rsidR="005F03EC" w:rsidRPr="00F245E6" w:rsidRDefault="005F03EC" w:rsidP="00305183">
            <w:pPr>
              <w:rPr>
                <w:rFonts w:cs="Calibri Light"/>
              </w:rPr>
            </w:pPr>
          </w:p>
        </w:tc>
        <w:tc>
          <w:tcPr>
            <w:tcW w:w="758" w:type="dxa"/>
            <w:vMerge/>
          </w:tcPr>
          <w:p w14:paraId="3612B9D3" w14:textId="77777777" w:rsidR="005F03EC" w:rsidRPr="00F245E6" w:rsidRDefault="005F03EC" w:rsidP="00305183">
            <w:pPr>
              <w:rPr>
                <w:rFonts w:cs="Calibri Light"/>
              </w:rPr>
            </w:pPr>
          </w:p>
        </w:tc>
      </w:tr>
    </w:tbl>
    <w:p w14:paraId="6145F01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3CD6288B" w14:textId="77777777" w:rsidTr="00311F3F">
        <w:tc>
          <w:tcPr>
            <w:tcW w:w="987" w:type="dxa"/>
          </w:tcPr>
          <w:p w14:paraId="5319B9D1" w14:textId="77777777" w:rsidR="005F03EC" w:rsidRPr="00F245E6" w:rsidRDefault="005F03EC" w:rsidP="00305183">
            <w:pPr>
              <w:rPr>
                <w:rFonts w:cs="Calibri Light"/>
              </w:rPr>
            </w:pPr>
            <w:r w:rsidRPr="00F245E6">
              <w:rPr>
                <w:rFonts w:cs="Calibri Light"/>
              </w:rPr>
              <w:t>B.3.2.a</w:t>
            </w:r>
          </w:p>
        </w:tc>
        <w:tc>
          <w:tcPr>
            <w:tcW w:w="6781" w:type="dxa"/>
          </w:tcPr>
          <w:p w14:paraId="1CFA57A0" w14:textId="2D218167" w:rsidR="005F03EC" w:rsidRPr="00F245E6" w:rsidRDefault="005F03EC" w:rsidP="00305183">
            <w:pPr>
              <w:rPr>
                <w:rFonts w:cs="Calibri Light"/>
              </w:rPr>
            </w:pPr>
            <w:r w:rsidRPr="00F245E6">
              <w:rPr>
                <w:rFonts w:cs="Calibri Light"/>
              </w:rPr>
              <w:t>Gibt es einen Quartiersstrukturplan, d.h. flächendeckender oder zumindest einzelne größer</w:t>
            </w:r>
            <w:r w:rsidR="006A4A10">
              <w:rPr>
                <w:rFonts w:cs="Calibri Light"/>
              </w:rPr>
              <w:t>e</w:t>
            </w:r>
            <w:r w:rsidRPr="00F245E6">
              <w:rPr>
                <w:rFonts w:cs="Calibri Light"/>
              </w:rPr>
              <w:t xml:space="preserve"> Ortsteile umfassender Erschließungsplan, Bebauungsplan?</w:t>
            </w:r>
          </w:p>
          <w:p w14:paraId="4B0060A7" w14:textId="77777777" w:rsidR="005F03EC" w:rsidRPr="00F245E6" w:rsidRDefault="005F03EC" w:rsidP="00305183">
            <w:pPr>
              <w:rPr>
                <w:rFonts w:cs="Calibri Light"/>
              </w:rPr>
            </w:pPr>
            <w:r w:rsidRPr="00F245E6">
              <w:rPr>
                <w:rFonts w:cs="Calibri Light"/>
              </w:rPr>
              <w:t>(Ja = 2 Punkte)</w:t>
            </w:r>
          </w:p>
        </w:tc>
        <w:tc>
          <w:tcPr>
            <w:tcW w:w="759" w:type="dxa"/>
            <w:vMerge w:val="restart"/>
          </w:tcPr>
          <w:p w14:paraId="6888C41A" w14:textId="77777777" w:rsidR="005F03EC" w:rsidRPr="00F245E6" w:rsidRDefault="005F03EC" w:rsidP="00305183">
            <w:pPr>
              <w:rPr>
                <w:rFonts w:cs="Calibri Light"/>
              </w:rPr>
            </w:pPr>
            <w:r w:rsidRPr="00F245E6">
              <w:rPr>
                <w:rFonts w:cs="Calibri Light"/>
              </w:rPr>
              <w:t>mögl.</w:t>
            </w:r>
          </w:p>
          <w:p w14:paraId="61D806B0" w14:textId="77777777" w:rsidR="005F03EC" w:rsidRPr="00F245E6" w:rsidRDefault="005F03EC" w:rsidP="00305183">
            <w:pPr>
              <w:jc w:val="center"/>
              <w:rPr>
                <w:rFonts w:cs="Calibri Light"/>
                <w:b/>
              </w:rPr>
            </w:pPr>
            <w:r w:rsidRPr="00F245E6">
              <w:rPr>
                <w:rFonts w:cs="Calibri Light"/>
                <w:b/>
              </w:rPr>
              <w:t>2 (K)</w:t>
            </w:r>
          </w:p>
        </w:tc>
        <w:tc>
          <w:tcPr>
            <w:tcW w:w="760" w:type="dxa"/>
            <w:vMerge w:val="restart"/>
          </w:tcPr>
          <w:p w14:paraId="378587B2" w14:textId="77777777" w:rsidR="005F03EC" w:rsidRPr="00F245E6" w:rsidRDefault="005F03EC" w:rsidP="00305183">
            <w:pPr>
              <w:rPr>
                <w:rFonts w:cs="Calibri Light"/>
              </w:rPr>
            </w:pPr>
            <w:r w:rsidRPr="00F245E6">
              <w:rPr>
                <w:rFonts w:cs="Calibri Light"/>
              </w:rPr>
              <w:t>tats.</w:t>
            </w:r>
          </w:p>
          <w:p w14:paraId="18B397E0" w14:textId="77777777" w:rsidR="005F03EC" w:rsidRPr="00F245E6" w:rsidRDefault="005F03EC" w:rsidP="00305183">
            <w:pPr>
              <w:jc w:val="center"/>
              <w:rPr>
                <w:rFonts w:cs="Calibri Light"/>
                <w:b/>
              </w:rPr>
            </w:pPr>
          </w:p>
        </w:tc>
      </w:tr>
      <w:tr w:rsidR="005F03EC" w:rsidRPr="00F245E6" w14:paraId="2BC444DD" w14:textId="77777777" w:rsidTr="00311F3F">
        <w:tc>
          <w:tcPr>
            <w:tcW w:w="987" w:type="dxa"/>
          </w:tcPr>
          <w:p w14:paraId="7EDE30DD" w14:textId="77777777" w:rsidR="005F03EC" w:rsidRPr="00F245E6" w:rsidRDefault="005F03EC" w:rsidP="00305183">
            <w:pPr>
              <w:rPr>
                <w:rFonts w:cs="Calibri Light"/>
              </w:rPr>
            </w:pPr>
          </w:p>
        </w:tc>
        <w:tc>
          <w:tcPr>
            <w:tcW w:w="6781" w:type="dxa"/>
          </w:tcPr>
          <w:p w14:paraId="2D057C5B" w14:textId="77777777" w:rsidR="005F03EC" w:rsidRPr="00F245E6" w:rsidRDefault="005F03EC" w:rsidP="00305183">
            <w:pPr>
              <w:rPr>
                <w:rFonts w:cs="Calibri Light"/>
                <w:color w:val="C00000"/>
              </w:rPr>
            </w:pPr>
          </w:p>
        </w:tc>
        <w:tc>
          <w:tcPr>
            <w:tcW w:w="759" w:type="dxa"/>
            <w:vMerge/>
          </w:tcPr>
          <w:p w14:paraId="46808274" w14:textId="77777777" w:rsidR="005F03EC" w:rsidRPr="00F245E6" w:rsidRDefault="005F03EC" w:rsidP="00305183">
            <w:pPr>
              <w:rPr>
                <w:rFonts w:cs="Calibri Light"/>
              </w:rPr>
            </w:pPr>
          </w:p>
        </w:tc>
        <w:tc>
          <w:tcPr>
            <w:tcW w:w="760" w:type="dxa"/>
            <w:vMerge/>
          </w:tcPr>
          <w:p w14:paraId="4B197C59" w14:textId="77777777" w:rsidR="005F03EC" w:rsidRPr="00F245E6" w:rsidRDefault="005F03EC" w:rsidP="00305183">
            <w:pPr>
              <w:rPr>
                <w:rFonts w:cs="Calibri Light"/>
              </w:rPr>
            </w:pPr>
          </w:p>
        </w:tc>
      </w:tr>
    </w:tbl>
    <w:p w14:paraId="2392A6A8"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53267D4F" w14:textId="77777777" w:rsidTr="00311F3F">
        <w:tc>
          <w:tcPr>
            <w:tcW w:w="987" w:type="dxa"/>
          </w:tcPr>
          <w:p w14:paraId="4C1042BD" w14:textId="77777777" w:rsidR="005F03EC" w:rsidRPr="00F245E6" w:rsidRDefault="005F03EC" w:rsidP="00305183">
            <w:pPr>
              <w:rPr>
                <w:rFonts w:cs="Calibri Light"/>
              </w:rPr>
            </w:pPr>
            <w:r w:rsidRPr="00F245E6">
              <w:rPr>
                <w:rFonts w:cs="Calibri Light"/>
              </w:rPr>
              <w:t>B.3.2.b</w:t>
            </w:r>
          </w:p>
        </w:tc>
        <w:tc>
          <w:tcPr>
            <w:tcW w:w="6781" w:type="dxa"/>
          </w:tcPr>
          <w:p w14:paraId="26DD1FFB" w14:textId="77777777" w:rsidR="005F03EC" w:rsidRPr="00F245E6" w:rsidRDefault="005F03EC" w:rsidP="00305183">
            <w:pPr>
              <w:rPr>
                <w:rFonts w:cs="Calibri Light"/>
              </w:rPr>
            </w:pPr>
            <w:r w:rsidRPr="00F245E6">
              <w:rPr>
                <w:rFonts w:cs="Calibri Light"/>
              </w:rPr>
              <w:t>Gibt es einen Maßnahmenkatalog zur Senkung des Flächenverbrauchs je Einwohner in der Gemeinde? Wenn ja, Beschreibung.</w:t>
            </w:r>
          </w:p>
          <w:p w14:paraId="0C20B96D" w14:textId="77777777" w:rsidR="005F03EC" w:rsidRPr="00F245E6" w:rsidRDefault="005F03EC" w:rsidP="00305183">
            <w:pPr>
              <w:rPr>
                <w:rFonts w:cs="Calibri Light"/>
              </w:rPr>
            </w:pPr>
            <w:r w:rsidRPr="00F245E6">
              <w:rPr>
                <w:rFonts w:cs="Calibri Light"/>
              </w:rPr>
              <w:t>(Ja + Beispiele = 4 Punkte)</w:t>
            </w:r>
          </w:p>
        </w:tc>
        <w:tc>
          <w:tcPr>
            <w:tcW w:w="759" w:type="dxa"/>
            <w:vMerge w:val="restart"/>
          </w:tcPr>
          <w:p w14:paraId="5E764AE2" w14:textId="77777777" w:rsidR="005F03EC" w:rsidRPr="00F245E6" w:rsidRDefault="005F03EC" w:rsidP="00305183">
            <w:pPr>
              <w:rPr>
                <w:rFonts w:cs="Calibri Light"/>
              </w:rPr>
            </w:pPr>
            <w:r w:rsidRPr="00F245E6">
              <w:rPr>
                <w:rFonts w:cs="Calibri Light"/>
              </w:rPr>
              <w:t>mögl.</w:t>
            </w:r>
          </w:p>
          <w:p w14:paraId="7B23BA75" w14:textId="77777777" w:rsidR="005F03EC" w:rsidRPr="00F245E6" w:rsidRDefault="005F03EC" w:rsidP="00305183">
            <w:pPr>
              <w:jc w:val="center"/>
              <w:rPr>
                <w:rFonts w:cs="Calibri Light"/>
                <w:b/>
              </w:rPr>
            </w:pPr>
            <w:r w:rsidRPr="00F245E6">
              <w:rPr>
                <w:rFonts w:cs="Calibri Light"/>
                <w:b/>
              </w:rPr>
              <w:t>4 (K)</w:t>
            </w:r>
          </w:p>
        </w:tc>
        <w:tc>
          <w:tcPr>
            <w:tcW w:w="760" w:type="dxa"/>
            <w:vMerge w:val="restart"/>
          </w:tcPr>
          <w:p w14:paraId="24B50C19" w14:textId="77777777" w:rsidR="005F03EC" w:rsidRPr="00F245E6" w:rsidRDefault="005F03EC" w:rsidP="00305183">
            <w:pPr>
              <w:rPr>
                <w:rFonts w:cs="Calibri Light"/>
              </w:rPr>
            </w:pPr>
            <w:r w:rsidRPr="00F245E6">
              <w:rPr>
                <w:rFonts w:cs="Calibri Light"/>
              </w:rPr>
              <w:t>tats.</w:t>
            </w:r>
          </w:p>
          <w:p w14:paraId="509DDCA5" w14:textId="77777777" w:rsidR="005F03EC" w:rsidRPr="00F245E6" w:rsidRDefault="005F03EC" w:rsidP="00305183">
            <w:pPr>
              <w:jc w:val="center"/>
              <w:rPr>
                <w:rFonts w:cs="Calibri Light"/>
                <w:b/>
              </w:rPr>
            </w:pPr>
          </w:p>
        </w:tc>
      </w:tr>
      <w:tr w:rsidR="005F03EC" w:rsidRPr="00F245E6" w14:paraId="6A98813F" w14:textId="77777777" w:rsidTr="00311F3F">
        <w:tc>
          <w:tcPr>
            <w:tcW w:w="987" w:type="dxa"/>
          </w:tcPr>
          <w:p w14:paraId="06A2119A" w14:textId="77777777" w:rsidR="005F03EC" w:rsidRPr="00F245E6" w:rsidRDefault="005F03EC" w:rsidP="00305183">
            <w:pPr>
              <w:rPr>
                <w:rFonts w:cs="Calibri Light"/>
              </w:rPr>
            </w:pPr>
          </w:p>
        </w:tc>
        <w:tc>
          <w:tcPr>
            <w:tcW w:w="6781" w:type="dxa"/>
          </w:tcPr>
          <w:p w14:paraId="1289E284" w14:textId="77777777" w:rsidR="005F03EC" w:rsidRPr="00F245E6" w:rsidRDefault="005F03EC" w:rsidP="00305183">
            <w:pPr>
              <w:rPr>
                <w:rFonts w:cs="Calibri Light"/>
                <w:color w:val="C00000"/>
              </w:rPr>
            </w:pPr>
          </w:p>
        </w:tc>
        <w:tc>
          <w:tcPr>
            <w:tcW w:w="759" w:type="dxa"/>
            <w:vMerge/>
          </w:tcPr>
          <w:p w14:paraId="4EC3A3D1" w14:textId="77777777" w:rsidR="005F03EC" w:rsidRPr="00F245E6" w:rsidRDefault="005F03EC" w:rsidP="00305183">
            <w:pPr>
              <w:rPr>
                <w:rFonts w:cs="Calibri Light"/>
              </w:rPr>
            </w:pPr>
          </w:p>
        </w:tc>
        <w:tc>
          <w:tcPr>
            <w:tcW w:w="760" w:type="dxa"/>
            <w:vMerge/>
          </w:tcPr>
          <w:p w14:paraId="427055CD" w14:textId="77777777" w:rsidR="005F03EC" w:rsidRPr="00F245E6" w:rsidRDefault="005F03EC" w:rsidP="00305183">
            <w:pPr>
              <w:rPr>
                <w:rFonts w:cs="Calibri Light"/>
              </w:rPr>
            </w:pPr>
          </w:p>
        </w:tc>
      </w:tr>
    </w:tbl>
    <w:p w14:paraId="77A33DAD"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083D7353" w14:textId="77777777" w:rsidTr="00311F3F">
        <w:tc>
          <w:tcPr>
            <w:tcW w:w="987" w:type="dxa"/>
          </w:tcPr>
          <w:p w14:paraId="4C821659" w14:textId="77777777" w:rsidR="005F03EC" w:rsidRPr="00F245E6" w:rsidRDefault="005F03EC" w:rsidP="00305183">
            <w:pPr>
              <w:rPr>
                <w:rFonts w:cs="Calibri Light"/>
              </w:rPr>
            </w:pPr>
            <w:r w:rsidRPr="00F245E6">
              <w:rPr>
                <w:rFonts w:cs="Calibri Light"/>
              </w:rPr>
              <w:t>B.4.3.a</w:t>
            </w:r>
          </w:p>
        </w:tc>
        <w:tc>
          <w:tcPr>
            <w:tcW w:w="6781" w:type="dxa"/>
          </w:tcPr>
          <w:p w14:paraId="35A041F4" w14:textId="49BD760A" w:rsidR="005F03EC" w:rsidRPr="00F245E6" w:rsidRDefault="005F03EC" w:rsidP="00305183">
            <w:pPr>
              <w:rPr>
                <w:rFonts w:cs="Calibri Light"/>
              </w:rPr>
            </w:pPr>
            <w:r w:rsidRPr="00F245E6">
              <w:rPr>
                <w:rFonts w:cs="Calibri Light"/>
              </w:rPr>
              <w:t xml:space="preserve">Gibt es eine Umsetzung </w:t>
            </w:r>
            <w:r w:rsidR="00FF1D78">
              <w:rPr>
                <w:rFonts w:cs="Calibri Light"/>
              </w:rPr>
              <w:t>einer</w:t>
            </w:r>
            <w:r w:rsidRPr="00F245E6">
              <w:rPr>
                <w:rFonts w:cs="Calibri Light"/>
              </w:rPr>
              <w:t xml:space="preserve"> </w:t>
            </w:r>
            <w:r w:rsidRPr="00FF1D78">
              <w:rPr>
                <w:rFonts w:cs="Calibri Light"/>
              </w:rPr>
              <w:t>Maßnahme</w:t>
            </w:r>
            <w:r w:rsidRPr="00F245E6">
              <w:rPr>
                <w:rFonts w:cs="Calibri Light"/>
              </w:rPr>
              <w:t xml:space="preserve"> aus dem Maßnahmenkatalog </w:t>
            </w:r>
            <w:r w:rsidR="00FF1D78">
              <w:rPr>
                <w:rFonts w:cs="Calibri Light"/>
              </w:rPr>
              <w:t xml:space="preserve">zur Reduktion des </w:t>
            </w:r>
            <w:r w:rsidRPr="00F245E6">
              <w:rPr>
                <w:rFonts w:cs="Calibri Light"/>
              </w:rPr>
              <w:t>Flächenverbrauch</w:t>
            </w:r>
            <w:r w:rsidR="00FF1D78">
              <w:rPr>
                <w:rFonts w:cs="Calibri Light"/>
              </w:rPr>
              <w:t>es</w:t>
            </w:r>
            <w:r w:rsidRPr="00F245E6">
              <w:rPr>
                <w:rFonts w:cs="Calibri Light"/>
              </w:rPr>
              <w:t>?</w:t>
            </w:r>
          </w:p>
          <w:p w14:paraId="600EFD83" w14:textId="77777777" w:rsidR="005F03EC" w:rsidRPr="00F245E6" w:rsidRDefault="005F03EC" w:rsidP="00305183">
            <w:pPr>
              <w:rPr>
                <w:rFonts w:cs="Calibri Light"/>
              </w:rPr>
            </w:pPr>
            <w:r w:rsidRPr="00F245E6">
              <w:rPr>
                <w:rFonts w:cs="Calibri Light"/>
              </w:rPr>
              <w:t>(Ja + Beschreibung, 3 Punkte je Maßnahme)</w:t>
            </w:r>
          </w:p>
        </w:tc>
        <w:tc>
          <w:tcPr>
            <w:tcW w:w="759" w:type="dxa"/>
            <w:vMerge w:val="restart"/>
          </w:tcPr>
          <w:p w14:paraId="3A207C8E" w14:textId="77777777" w:rsidR="005F03EC" w:rsidRPr="00F245E6" w:rsidRDefault="005F03EC" w:rsidP="00305183">
            <w:pPr>
              <w:rPr>
                <w:rFonts w:cs="Calibri Light"/>
              </w:rPr>
            </w:pPr>
            <w:r w:rsidRPr="00F245E6">
              <w:rPr>
                <w:rFonts w:cs="Calibri Light"/>
              </w:rPr>
              <w:t>mögl.</w:t>
            </w:r>
          </w:p>
          <w:p w14:paraId="0B5737FE" w14:textId="77777777" w:rsidR="005F03EC" w:rsidRPr="00F245E6" w:rsidRDefault="005F03EC" w:rsidP="00305183">
            <w:pPr>
              <w:jc w:val="center"/>
              <w:rPr>
                <w:rFonts w:cs="Calibri Light"/>
                <w:b/>
              </w:rPr>
            </w:pPr>
            <w:r w:rsidRPr="00F245E6">
              <w:rPr>
                <w:rFonts w:cs="Calibri Light"/>
                <w:b/>
              </w:rPr>
              <w:t>9 (K)</w:t>
            </w:r>
          </w:p>
        </w:tc>
        <w:tc>
          <w:tcPr>
            <w:tcW w:w="760" w:type="dxa"/>
            <w:vMerge w:val="restart"/>
          </w:tcPr>
          <w:p w14:paraId="2C0BCE09" w14:textId="77777777" w:rsidR="005F03EC" w:rsidRPr="00F245E6" w:rsidRDefault="005F03EC" w:rsidP="00305183">
            <w:pPr>
              <w:rPr>
                <w:rFonts w:cs="Calibri Light"/>
              </w:rPr>
            </w:pPr>
            <w:r w:rsidRPr="00F245E6">
              <w:rPr>
                <w:rFonts w:cs="Calibri Light"/>
              </w:rPr>
              <w:t>tats.</w:t>
            </w:r>
          </w:p>
          <w:p w14:paraId="5BEC030A" w14:textId="77777777" w:rsidR="005F03EC" w:rsidRPr="00F245E6" w:rsidRDefault="005F03EC" w:rsidP="00305183">
            <w:pPr>
              <w:jc w:val="center"/>
              <w:rPr>
                <w:rFonts w:cs="Calibri Light"/>
                <w:b/>
              </w:rPr>
            </w:pPr>
          </w:p>
        </w:tc>
      </w:tr>
      <w:tr w:rsidR="005F03EC" w:rsidRPr="00F245E6" w14:paraId="0741DF79" w14:textId="77777777" w:rsidTr="00311F3F">
        <w:tc>
          <w:tcPr>
            <w:tcW w:w="987" w:type="dxa"/>
          </w:tcPr>
          <w:p w14:paraId="387DDEB7" w14:textId="77777777" w:rsidR="005F03EC" w:rsidRPr="00F245E6" w:rsidRDefault="005F03EC" w:rsidP="00305183">
            <w:pPr>
              <w:rPr>
                <w:rFonts w:cs="Calibri Light"/>
              </w:rPr>
            </w:pPr>
          </w:p>
        </w:tc>
        <w:tc>
          <w:tcPr>
            <w:tcW w:w="6781" w:type="dxa"/>
          </w:tcPr>
          <w:p w14:paraId="4FD5E8B9" w14:textId="77777777" w:rsidR="005F03EC" w:rsidRPr="00F245E6" w:rsidRDefault="005F03EC" w:rsidP="00305183">
            <w:pPr>
              <w:rPr>
                <w:rFonts w:cs="Calibri Light"/>
                <w:color w:val="C00000"/>
              </w:rPr>
            </w:pPr>
          </w:p>
        </w:tc>
        <w:tc>
          <w:tcPr>
            <w:tcW w:w="759" w:type="dxa"/>
            <w:vMerge/>
          </w:tcPr>
          <w:p w14:paraId="5C4DDDAB" w14:textId="77777777" w:rsidR="005F03EC" w:rsidRPr="00F245E6" w:rsidRDefault="005F03EC" w:rsidP="00305183">
            <w:pPr>
              <w:rPr>
                <w:rFonts w:cs="Calibri Light"/>
              </w:rPr>
            </w:pPr>
          </w:p>
        </w:tc>
        <w:tc>
          <w:tcPr>
            <w:tcW w:w="760" w:type="dxa"/>
            <w:vMerge/>
          </w:tcPr>
          <w:p w14:paraId="323DC882" w14:textId="77777777" w:rsidR="005F03EC" w:rsidRPr="00F245E6" w:rsidRDefault="005F03EC" w:rsidP="00305183">
            <w:pPr>
              <w:rPr>
                <w:rFonts w:cs="Calibri Light"/>
              </w:rPr>
            </w:pPr>
          </w:p>
        </w:tc>
      </w:tr>
    </w:tbl>
    <w:p w14:paraId="0526D9E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2"/>
        <w:gridCol w:w="759"/>
        <w:gridCol w:w="759"/>
      </w:tblGrid>
      <w:tr w:rsidR="005F03EC" w:rsidRPr="00F245E6" w14:paraId="08EF7E31" w14:textId="77777777" w:rsidTr="00311F3F">
        <w:tc>
          <w:tcPr>
            <w:tcW w:w="987" w:type="dxa"/>
          </w:tcPr>
          <w:p w14:paraId="3E836969" w14:textId="77777777" w:rsidR="005F03EC" w:rsidRPr="00F245E6" w:rsidRDefault="005F03EC" w:rsidP="00305183">
            <w:pPr>
              <w:rPr>
                <w:rFonts w:cs="Calibri Light"/>
              </w:rPr>
            </w:pPr>
            <w:r w:rsidRPr="00F245E6">
              <w:rPr>
                <w:rFonts w:cs="Calibri Light"/>
              </w:rPr>
              <w:t>B.4.3.b</w:t>
            </w:r>
          </w:p>
        </w:tc>
        <w:tc>
          <w:tcPr>
            <w:tcW w:w="6782" w:type="dxa"/>
          </w:tcPr>
          <w:p w14:paraId="526FB4D7" w14:textId="77777777" w:rsidR="005F03EC" w:rsidRPr="00F245E6" w:rsidRDefault="005F03EC" w:rsidP="00305183">
            <w:pPr>
              <w:rPr>
                <w:rFonts w:cs="Calibri Light"/>
              </w:rPr>
            </w:pPr>
            <w:r w:rsidRPr="00F245E6">
              <w:rPr>
                <w:rFonts w:cs="Calibri Light"/>
              </w:rPr>
              <w:t>Gibt es eine Bereitstellung von gemeindespezifischem Informationsmaterial und Leitfäden für Bauherren zur Nachverdichtung ihrer Gebäude?</w:t>
            </w:r>
          </w:p>
          <w:p w14:paraId="227971D3" w14:textId="77777777" w:rsidR="005F03EC" w:rsidRPr="00F245E6" w:rsidRDefault="005F03EC" w:rsidP="00305183">
            <w:pPr>
              <w:rPr>
                <w:rFonts w:cs="Calibri Light"/>
              </w:rPr>
            </w:pPr>
            <w:r w:rsidRPr="00F245E6">
              <w:rPr>
                <w:rFonts w:cs="Calibri Light"/>
              </w:rPr>
              <w:t>(Ja = 3 Punkte)</w:t>
            </w:r>
          </w:p>
        </w:tc>
        <w:tc>
          <w:tcPr>
            <w:tcW w:w="759" w:type="dxa"/>
            <w:vMerge w:val="restart"/>
          </w:tcPr>
          <w:p w14:paraId="28107DB3" w14:textId="77777777" w:rsidR="005F03EC" w:rsidRPr="00F245E6" w:rsidRDefault="005F03EC" w:rsidP="00305183">
            <w:pPr>
              <w:rPr>
                <w:rFonts w:cs="Calibri Light"/>
              </w:rPr>
            </w:pPr>
            <w:r w:rsidRPr="00F245E6">
              <w:rPr>
                <w:rFonts w:cs="Calibri Light"/>
              </w:rPr>
              <w:t>mögl.</w:t>
            </w:r>
          </w:p>
          <w:p w14:paraId="1BB311E6" w14:textId="77777777" w:rsidR="005F03EC" w:rsidRPr="00F245E6" w:rsidRDefault="005F03EC" w:rsidP="00305183">
            <w:pPr>
              <w:jc w:val="center"/>
              <w:rPr>
                <w:rFonts w:cs="Calibri Light"/>
                <w:b/>
              </w:rPr>
            </w:pPr>
            <w:r w:rsidRPr="00F245E6">
              <w:rPr>
                <w:rFonts w:cs="Calibri Light"/>
                <w:b/>
              </w:rPr>
              <w:t>3 (K)</w:t>
            </w:r>
          </w:p>
        </w:tc>
        <w:tc>
          <w:tcPr>
            <w:tcW w:w="759" w:type="dxa"/>
            <w:vMerge w:val="restart"/>
          </w:tcPr>
          <w:p w14:paraId="3FC25E2D" w14:textId="77777777" w:rsidR="005F03EC" w:rsidRPr="00F245E6" w:rsidRDefault="005F03EC" w:rsidP="00305183">
            <w:pPr>
              <w:rPr>
                <w:rFonts w:cs="Calibri Light"/>
              </w:rPr>
            </w:pPr>
            <w:r w:rsidRPr="00F245E6">
              <w:rPr>
                <w:rFonts w:cs="Calibri Light"/>
              </w:rPr>
              <w:t>tats.</w:t>
            </w:r>
          </w:p>
          <w:p w14:paraId="1EA3B1FA" w14:textId="77777777" w:rsidR="005F03EC" w:rsidRPr="00F245E6" w:rsidRDefault="005F03EC" w:rsidP="00305183">
            <w:pPr>
              <w:jc w:val="center"/>
              <w:rPr>
                <w:rFonts w:cs="Calibri Light"/>
                <w:b/>
              </w:rPr>
            </w:pPr>
          </w:p>
        </w:tc>
      </w:tr>
      <w:tr w:rsidR="005F03EC" w:rsidRPr="00F245E6" w14:paraId="651141C1" w14:textId="77777777" w:rsidTr="00311F3F">
        <w:tc>
          <w:tcPr>
            <w:tcW w:w="987" w:type="dxa"/>
          </w:tcPr>
          <w:p w14:paraId="66C8E462" w14:textId="77777777" w:rsidR="005F03EC" w:rsidRPr="00F245E6" w:rsidRDefault="005F03EC" w:rsidP="00305183">
            <w:pPr>
              <w:rPr>
                <w:rFonts w:cs="Calibri Light"/>
              </w:rPr>
            </w:pPr>
          </w:p>
        </w:tc>
        <w:tc>
          <w:tcPr>
            <w:tcW w:w="6782" w:type="dxa"/>
          </w:tcPr>
          <w:p w14:paraId="43EE617D" w14:textId="77777777" w:rsidR="005F03EC" w:rsidRPr="00F245E6" w:rsidRDefault="005F03EC" w:rsidP="00305183">
            <w:pPr>
              <w:rPr>
                <w:rFonts w:cs="Calibri Light"/>
                <w:color w:val="C00000"/>
              </w:rPr>
            </w:pPr>
          </w:p>
        </w:tc>
        <w:tc>
          <w:tcPr>
            <w:tcW w:w="759" w:type="dxa"/>
            <w:vMerge/>
          </w:tcPr>
          <w:p w14:paraId="2B1EC2BE" w14:textId="77777777" w:rsidR="005F03EC" w:rsidRPr="00F245E6" w:rsidRDefault="005F03EC" w:rsidP="00305183">
            <w:pPr>
              <w:rPr>
                <w:rFonts w:cs="Calibri Light"/>
              </w:rPr>
            </w:pPr>
          </w:p>
        </w:tc>
        <w:tc>
          <w:tcPr>
            <w:tcW w:w="759" w:type="dxa"/>
            <w:vMerge/>
          </w:tcPr>
          <w:p w14:paraId="5621ADB1" w14:textId="77777777" w:rsidR="005F03EC" w:rsidRPr="00F245E6" w:rsidRDefault="005F03EC" w:rsidP="00305183">
            <w:pPr>
              <w:rPr>
                <w:rFonts w:cs="Calibri Light"/>
              </w:rPr>
            </w:pPr>
          </w:p>
        </w:tc>
      </w:tr>
    </w:tbl>
    <w:p w14:paraId="62147CE0"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30BD75EE" w14:textId="77777777" w:rsidTr="00311F3F">
        <w:tc>
          <w:tcPr>
            <w:tcW w:w="987" w:type="dxa"/>
          </w:tcPr>
          <w:p w14:paraId="47078F91" w14:textId="77777777" w:rsidR="005F03EC" w:rsidRPr="00F245E6" w:rsidRDefault="005F03EC" w:rsidP="00305183">
            <w:pPr>
              <w:rPr>
                <w:rFonts w:cs="Calibri Light"/>
              </w:rPr>
            </w:pPr>
            <w:r w:rsidRPr="00F245E6">
              <w:rPr>
                <w:rFonts w:cs="Calibri Light"/>
              </w:rPr>
              <w:t>B.3.2.c</w:t>
            </w:r>
          </w:p>
        </w:tc>
        <w:tc>
          <w:tcPr>
            <w:tcW w:w="6781" w:type="dxa"/>
          </w:tcPr>
          <w:p w14:paraId="081B80A0" w14:textId="7009C2D7" w:rsidR="005F03EC" w:rsidRPr="00F245E6" w:rsidRDefault="005F03EC" w:rsidP="00305183">
            <w:pPr>
              <w:rPr>
                <w:rFonts w:cs="Calibri Light"/>
              </w:rPr>
            </w:pPr>
            <w:r w:rsidRPr="00F245E6">
              <w:rPr>
                <w:rFonts w:cs="Calibri Light"/>
              </w:rPr>
              <w:t>Gibt es Gestaltungsleitlinien bzw. ein</w:t>
            </w:r>
            <w:r w:rsidR="006A4A10">
              <w:rPr>
                <w:rFonts w:cs="Calibri Light"/>
              </w:rPr>
              <w:t>en</w:t>
            </w:r>
            <w:r w:rsidRPr="00F245E6">
              <w:rPr>
                <w:rFonts w:cs="Calibri Light"/>
              </w:rPr>
              <w:t xml:space="preserve"> Bebauungsplan mit Mindeststandards an Kompaktheit von ganzen Siedlungsgebieten? </w:t>
            </w:r>
          </w:p>
          <w:p w14:paraId="22223086" w14:textId="77777777" w:rsidR="005F03EC" w:rsidRPr="00F245E6" w:rsidRDefault="005F03EC" w:rsidP="00305183">
            <w:pPr>
              <w:rPr>
                <w:rFonts w:cs="Calibri Light"/>
              </w:rPr>
            </w:pPr>
            <w:r w:rsidRPr="00F245E6">
              <w:rPr>
                <w:rFonts w:cs="Calibri Light"/>
              </w:rPr>
              <w:t>(Ja = 4 Punkte)</w:t>
            </w:r>
          </w:p>
        </w:tc>
        <w:tc>
          <w:tcPr>
            <w:tcW w:w="759" w:type="dxa"/>
            <w:vMerge w:val="restart"/>
          </w:tcPr>
          <w:p w14:paraId="14AC5994" w14:textId="77777777" w:rsidR="005F03EC" w:rsidRPr="00F245E6" w:rsidRDefault="005F03EC" w:rsidP="00305183">
            <w:pPr>
              <w:rPr>
                <w:rFonts w:cs="Calibri Light"/>
              </w:rPr>
            </w:pPr>
            <w:r w:rsidRPr="00F245E6">
              <w:rPr>
                <w:rFonts w:cs="Calibri Light"/>
              </w:rPr>
              <w:t>mögl.</w:t>
            </w:r>
          </w:p>
          <w:p w14:paraId="32F52E86" w14:textId="77777777" w:rsidR="005F03EC" w:rsidRPr="00F245E6" w:rsidRDefault="005F03EC" w:rsidP="00305183">
            <w:pPr>
              <w:jc w:val="center"/>
              <w:rPr>
                <w:rFonts w:cs="Calibri Light"/>
                <w:b/>
              </w:rPr>
            </w:pPr>
            <w:r w:rsidRPr="00F245E6">
              <w:rPr>
                <w:rFonts w:cs="Calibri Light"/>
                <w:b/>
              </w:rPr>
              <w:t>4 (K)</w:t>
            </w:r>
          </w:p>
        </w:tc>
        <w:tc>
          <w:tcPr>
            <w:tcW w:w="760" w:type="dxa"/>
            <w:vMerge w:val="restart"/>
          </w:tcPr>
          <w:p w14:paraId="0306A785" w14:textId="77777777" w:rsidR="005F03EC" w:rsidRPr="00F245E6" w:rsidRDefault="005F03EC" w:rsidP="00305183">
            <w:pPr>
              <w:rPr>
                <w:rFonts w:cs="Calibri Light"/>
              </w:rPr>
            </w:pPr>
            <w:r w:rsidRPr="00F245E6">
              <w:rPr>
                <w:rFonts w:cs="Calibri Light"/>
              </w:rPr>
              <w:t>tats.</w:t>
            </w:r>
          </w:p>
          <w:p w14:paraId="31554ED1" w14:textId="77777777" w:rsidR="005F03EC" w:rsidRPr="00F245E6" w:rsidRDefault="005F03EC" w:rsidP="00305183">
            <w:pPr>
              <w:jc w:val="center"/>
              <w:rPr>
                <w:rFonts w:cs="Calibri Light"/>
                <w:b/>
              </w:rPr>
            </w:pPr>
          </w:p>
        </w:tc>
      </w:tr>
      <w:tr w:rsidR="005F03EC" w:rsidRPr="00F245E6" w14:paraId="3FA2D64E" w14:textId="77777777" w:rsidTr="00311F3F">
        <w:tc>
          <w:tcPr>
            <w:tcW w:w="987" w:type="dxa"/>
          </w:tcPr>
          <w:p w14:paraId="6F61F94F" w14:textId="77777777" w:rsidR="005F03EC" w:rsidRPr="00F245E6" w:rsidRDefault="005F03EC" w:rsidP="00305183">
            <w:pPr>
              <w:rPr>
                <w:rFonts w:cs="Calibri Light"/>
              </w:rPr>
            </w:pPr>
          </w:p>
        </w:tc>
        <w:tc>
          <w:tcPr>
            <w:tcW w:w="6781" w:type="dxa"/>
          </w:tcPr>
          <w:p w14:paraId="1CA64157" w14:textId="77777777" w:rsidR="005F03EC" w:rsidRPr="00F245E6" w:rsidRDefault="005F03EC" w:rsidP="00305183">
            <w:pPr>
              <w:rPr>
                <w:rFonts w:cs="Calibri Light"/>
                <w:color w:val="C00000"/>
              </w:rPr>
            </w:pPr>
          </w:p>
        </w:tc>
        <w:tc>
          <w:tcPr>
            <w:tcW w:w="759" w:type="dxa"/>
            <w:vMerge/>
          </w:tcPr>
          <w:p w14:paraId="312560FA" w14:textId="77777777" w:rsidR="005F03EC" w:rsidRPr="00F245E6" w:rsidRDefault="005F03EC" w:rsidP="00305183">
            <w:pPr>
              <w:rPr>
                <w:rFonts w:cs="Calibri Light"/>
              </w:rPr>
            </w:pPr>
          </w:p>
        </w:tc>
        <w:tc>
          <w:tcPr>
            <w:tcW w:w="760" w:type="dxa"/>
            <w:vMerge/>
          </w:tcPr>
          <w:p w14:paraId="02061D68" w14:textId="77777777" w:rsidR="005F03EC" w:rsidRPr="00F245E6" w:rsidRDefault="005F03EC" w:rsidP="00305183">
            <w:pPr>
              <w:rPr>
                <w:rFonts w:cs="Calibri Light"/>
              </w:rPr>
            </w:pPr>
          </w:p>
        </w:tc>
      </w:tr>
    </w:tbl>
    <w:p w14:paraId="650438A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365BF2E0" w14:textId="77777777" w:rsidTr="00311F3F">
        <w:tc>
          <w:tcPr>
            <w:tcW w:w="987" w:type="dxa"/>
          </w:tcPr>
          <w:p w14:paraId="6DFEC9CA" w14:textId="77777777" w:rsidR="005F03EC" w:rsidRPr="00F245E6" w:rsidRDefault="005F03EC" w:rsidP="00305183">
            <w:pPr>
              <w:rPr>
                <w:rFonts w:cs="Calibri Light"/>
              </w:rPr>
            </w:pPr>
            <w:r w:rsidRPr="00F245E6">
              <w:rPr>
                <w:rFonts w:cs="Calibri Light"/>
              </w:rPr>
              <w:lastRenderedPageBreak/>
              <w:t>B.4.3.c</w:t>
            </w:r>
          </w:p>
        </w:tc>
        <w:tc>
          <w:tcPr>
            <w:tcW w:w="6781" w:type="dxa"/>
          </w:tcPr>
          <w:p w14:paraId="62904A22" w14:textId="77777777" w:rsidR="005F03EC" w:rsidRPr="00F245E6" w:rsidRDefault="005F03EC" w:rsidP="00305183">
            <w:pPr>
              <w:rPr>
                <w:rFonts w:cs="Calibri Light"/>
              </w:rPr>
            </w:pPr>
            <w:r w:rsidRPr="00F245E6">
              <w:rPr>
                <w:rFonts w:cs="Calibri Light"/>
              </w:rPr>
              <w:t>Gibt es einen Beschluss von Gestaltungsleitlinien mit Mindeststandards an Kompaktheit von ganzen Siedlungsgebieten?</w:t>
            </w:r>
          </w:p>
          <w:p w14:paraId="5478EF04" w14:textId="77777777" w:rsidR="005F03EC" w:rsidRPr="00F245E6" w:rsidRDefault="005F03EC" w:rsidP="00305183">
            <w:pPr>
              <w:rPr>
                <w:rFonts w:cs="Calibri Light"/>
              </w:rPr>
            </w:pPr>
            <w:r w:rsidRPr="00F245E6">
              <w:rPr>
                <w:rFonts w:cs="Calibri Light"/>
              </w:rPr>
              <w:t>(Ja = 3 Punkte)</w:t>
            </w:r>
          </w:p>
        </w:tc>
        <w:tc>
          <w:tcPr>
            <w:tcW w:w="759" w:type="dxa"/>
            <w:vMerge w:val="restart"/>
          </w:tcPr>
          <w:p w14:paraId="3E763F2D" w14:textId="77777777" w:rsidR="005F03EC" w:rsidRPr="00F245E6" w:rsidRDefault="005F03EC" w:rsidP="00305183">
            <w:pPr>
              <w:rPr>
                <w:rFonts w:cs="Calibri Light"/>
              </w:rPr>
            </w:pPr>
            <w:r w:rsidRPr="00F245E6">
              <w:rPr>
                <w:rFonts w:cs="Calibri Light"/>
              </w:rPr>
              <w:t>mögl.</w:t>
            </w:r>
          </w:p>
          <w:p w14:paraId="59626934" w14:textId="77777777" w:rsidR="005F03EC" w:rsidRPr="00F245E6" w:rsidRDefault="005F03EC" w:rsidP="00305183">
            <w:pPr>
              <w:jc w:val="center"/>
              <w:rPr>
                <w:rFonts w:cs="Calibri Light"/>
                <w:b/>
              </w:rPr>
            </w:pPr>
            <w:r w:rsidRPr="00F245E6">
              <w:rPr>
                <w:rFonts w:cs="Calibri Light"/>
                <w:b/>
              </w:rPr>
              <w:t>3 (K)</w:t>
            </w:r>
          </w:p>
        </w:tc>
        <w:tc>
          <w:tcPr>
            <w:tcW w:w="760" w:type="dxa"/>
            <w:vMerge w:val="restart"/>
          </w:tcPr>
          <w:p w14:paraId="2F6AD126" w14:textId="77777777" w:rsidR="005F03EC" w:rsidRPr="00F245E6" w:rsidRDefault="005F03EC" w:rsidP="00305183">
            <w:pPr>
              <w:rPr>
                <w:rFonts w:cs="Calibri Light"/>
              </w:rPr>
            </w:pPr>
            <w:r w:rsidRPr="00F245E6">
              <w:rPr>
                <w:rFonts w:cs="Calibri Light"/>
              </w:rPr>
              <w:t>tats.</w:t>
            </w:r>
          </w:p>
          <w:p w14:paraId="2FE66FCE" w14:textId="77777777" w:rsidR="005F03EC" w:rsidRPr="00F245E6" w:rsidRDefault="005F03EC" w:rsidP="00305183">
            <w:pPr>
              <w:jc w:val="center"/>
              <w:rPr>
                <w:rFonts w:cs="Calibri Light"/>
                <w:b/>
              </w:rPr>
            </w:pPr>
          </w:p>
        </w:tc>
      </w:tr>
      <w:tr w:rsidR="005F03EC" w:rsidRPr="00F245E6" w14:paraId="0B40DA17" w14:textId="77777777" w:rsidTr="00311F3F">
        <w:tc>
          <w:tcPr>
            <w:tcW w:w="987" w:type="dxa"/>
          </w:tcPr>
          <w:p w14:paraId="00814855" w14:textId="77777777" w:rsidR="005F03EC" w:rsidRPr="00F245E6" w:rsidRDefault="005F03EC" w:rsidP="00305183">
            <w:pPr>
              <w:rPr>
                <w:rFonts w:cs="Calibri Light"/>
              </w:rPr>
            </w:pPr>
          </w:p>
        </w:tc>
        <w:tc>
          <w:tcPr>
            <w:tcW w:w="6781" w:type="dxa"/>
          </w:tcPr>
          <w:p w14:paraId="7AC086E5" w14:textId="77777777" w:rsidR="005F03EC" w:rsidRPr="00F245E6" w:rsidRDefault="005F03EC" w:rsidP="00305183">
            <w:pPr>
              <w:rPr>
                <w:rFonts w:cs="Calibri Light"/>
                <w:color w:val="C00000"/>
              </w:rPr>
            </w:pPr>
          </w:p>
        </w:tc>
        <w:tc>
          <w:tcPr>
            <w:tcW w:w="759" w:type="dxa"/>
            <w:vMerge/>
          </w:tcPr>
          <w:p w14:paraId="4703EADD" w14:textId="77777777" w:rsidR="005F03EC" w:rsidRPr="00F245E6" w:rsidRDefault="005F03EC" w:rsidP="00305183">
            <w:pPr>
              <w:rPr>
                <w:rFonts w:cs="Calibri Light"/>
              </w:rPr>
            </w:pPr>
          </w:p>
        </w:tc>
        <w:tc>
          <w:tcPr>
            <w:tcW w:w="760" w:type="dxa"/>
            <w:vMerge/>
          </w:tcPr>
          <w:p w14:paraId="7C560669" w14:textId="77777777" w:rsidR="005F03EC" w:rsidRPr="00F245E6" w:rsidRDefault="005F03EC" w:rsidP="00305183">
            <w:pPr>
              <w:rPr>
                <w:rFonts w:cs="Calibri Light"/>
              </w:rPr>
            </w:pPr>
          </w:p>
        </w:tc>
      </w:tr>
    </w:tbl>
    <w:p w14:paraId="51FB6637"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28F4F270" w14:textId="77777777" w:rsidTr="00311F3F">
        <w:tc>
          <w:tcPr>
            <w:tcW w:w="987" w:type="dxa"/>
          </w:tcPr>
          <w:p w14:paraId="348D3F39" w14:textId="77777777" w:rsidR="005F03EC" w:rsidRPr="00F245E6" w:rsidRDefault="005F03EC" w:rsidP="00305183">
            <w:pPr>
              <w:rPr>
                <w:rFonts w:cs="Calibri Light"/>
              </w:rPr>
            </w:pPr>
            <w:r w:rsidRPr="00F245E6">
              <w:rPr>
                <w:rFonts w:cs="Calibri Light"/>
              </w:rPr>
              <w:t>B.3.2.d</w:t>
            </w:r>
          </w:p>
        </w:tc>
        <w:tc>
          <w:tcPr>
            <w:tcW w:w="6781" w:type="dxa"/>
          </w:tcPr>
          <w:p w14:paraId="29BF2F1F" w14:textId="77777777" w:rsidR="005F03EC" w:rsidRPr="00F245E6" w:rsidRDefault="005F03EC" w:rsidP="00305183">
            <w:pPr>
              <w:rPr>
                <w:rFonts w:cs="Calibri Light"/>
              </w:rPr>
            </w:pPr>
            <w:r w:rsidRPr="00F245E6">
              <w:rPr>
                <w:rFonts w:cs="Calibri Light"/>
              </w:rPr>
              <w:t>Gibt es einen Maßnahmenkatalog zur Schließung von bestehenden Baulücken?</w:t>
            </w:r>
          </w:p>
          <w:p w14:paraId="267F81B1" w14:textId="77777777" w:rsidR="005F03EC" w:rsidRPr="00F245E6" w:rsidRDefault="005F03EC" w:rsidP="00305183">
            <w:pPr>
              <w:rPr>
                <w:rFonts w:cs="Calibri Light"/>
              </w:rPr>
            </w:pPr>
            <w:r w:rsidRPr="00F245E6">
              <w:rPr>
                <w:rFonts w:cs="Calibri Light"/>
              </w:rPr>
              <w:t>(Ja = 3 Punkte)</w:t>
            </w:r>
          </w:p>
        </w:tc>
        <w:tc>
          <w:tcPr>
            <w:tcW w:w="759" w:type="dxa"/>
            <w:vMerge w:val="restart"/>
          </w:tcPr>
          <w:p w14:paraId="049F3D72" w14:textId="77777777" w:rsidR="005F03EC" w:rsidRPr="00F245E6" w:rsidRDefault="005F03EC" w:rsidP="00305183">
            <w:pPr>
              <w:rPr>
                <w:rFonts w:cs="Calibri Light"/>
              </w:rPr>
            </w:pPr>
            <w:r w:rsidRPr="00F245E6">
              <w:rPr>
                <w:rFonts w:cs="Calibri Light"/>
              </w:rPr>
              <w:t>mögl.</w:t>
            </w:r>
          </w:p>
          <w:p w14:paraId="6C04DF3B" w14:textId="77777777" w:rsidR="005F03EC" w:rsidRPr="00F245E6" w:rsidRDefault="005F03EC" w:rsidP="00305183">
            <w:pPr>
              <w:jc w:val="center"/>
              <w:rPr>
                <w:rFonts w:cs="Calibri Light"/>
                <w:b/>
              </w:rPr>
            </w:pPr>
            <w:r w:rsidRPr="00F245E6">
              <w:rPr>
                <w:rFonts w:cs="Calibri Light"/>
                <w:b/>
              </w:rPr>
              <w:t>3 (K)</w:t>
            </w:r>
          </w:p>
        </w:tc>
        <w:tc>
          <w:tcPr>
            <w:tcW w:w="760" w:type="dxa"/>
            <w:vMerge w:val="restart"/>
          </w:tcPr>
          <w:p w14:paraId="11F4C9B5" w14:textId="77777777" w:rsidR="005F03EC" w:rsidRPr="00F245E6" w:rsidRDefault="005F03EC" w:rsidP="00305183">
            <w:pPr>
              <w:rPr>
                <w:rFonts w:cs="Calibri Light"/>
              </w:rPr>
            </w:pPr>
            <w:r w:rsidRPr="00F245E6">
              <w:rPr>
                <w:rFonts w:cs="Calibri Light"/>
              </w:rPr>
              <w:t>tats.</w:t>
            </w:r>
          </w:p>
          <w:p w14:paraId="76EACE30" w14:textId="77777777" w:rsidR="005F03EC" w:rsidRPr="00F245E6" w:rsidRDefault="005F03EC" w:rsidP="00305183">
            <w:pPr>
              <w:jc w:val="center"/>
              <w:rPr>
                <w:rFonts w:cs="Calibri Light"/>
                <w:b/>
              </w:rPr>
            </w:pPr>
          </w:p>
        </w:tc>
      </w:tr>
      <w:tr w:rsidR="005F03EC" w:rsidRPr="00F245E6" w14:paraId="063C8150" w14:textId="77777777" w:rsidTr="00311F3F">
        <w:tc>
          <w:tcPr>
            <w:tcW w:w="987" w:type="dxa"/>
          </w:tcPr>
          <w:p w14:paraId="580574D9" w14:textId="77777777" w:rsidR="005F03EC" w:rsidRPr="00F245E6" w:rsidRDefault="005F03EC" w:rsidP="00305183">
            <w:pPr>
              <w:rPr>
                <w:rFonts w:cs="Calibri Light"/>
              </w:rPr>
            </w:pPr>
          </w:p>
        </w:tc>
        <w:tc>
          <w:tcPr>
            <w:tcW w:w="6781" w:type="dxa"/>
          </w:tcPr>
          <w:p w14:paraId="64609194" w14:textId="77777777" w:rsidR="005F03EC" w:rsidRPr="00F245E6" w:rsidRDefault="005F03EC" w:rsidP="00305183">
            <w:pPr>
              <w:rPr>
                <w:rFonts w:cs="Calibri Light"/>
                <w:color w:val="C00000"/>
              </w:rPr>
            </w:pPr>
          </w:p>
        </w:tc>
        <w:tc>
          <w:tcPr>
            <w:tcW w:w="759" w:type="dxa"/>
            <w:vMerge/>
          </w:tcPr>
          <w:p w14:paraId="67BDD86B" w14:textId="77777777" w:rsidR="005F03EC" w:rsidRPr="00F245E6" w:rsidRDefault="005F03EC" w:rsidP="00305183">
            <w:pPr>
              <w:rPr>
                <w:rFonts w:cs="Calibri Light"/>
              </w:rPr>
            </w:pPr>
          </w:p>
        </w:tc>
        <w:tc>
          <w:tcPr>
            <w:tcW w:w="760" w:type="dxa"/>
            <w:vMerge/>
          </w:tcPr>
          <w:p w14:paraId="79247229" w14:textId="77777777" w:rsidR="005F03EC" w:rsidRPr="00F245E6" w:rsidRDefault="005F03EC" w:rsidP="00305183">
            <w:pPr>
              <w:rPr>
                <w:rFonts w:cs="Calibri Light"/>
              </w:rPr>
            </w:pPr>
          </w:p>
        </w:tc>
      </w:tr>
    </w:tbl>
    <w:p w14:paraId="5A399BA0"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59E5F45A" w14:textId="77777777" w:rsidTr="00311F3F">
        <w:tc>
          <w:tcPr>
            <w:tcW w:w="987" w:type="dxa"/>
          </w:tcPr>
          <w:p w14:paraId="6F14207D" w14:textId="77777777" w:rsidR="005F03EC" w:rsidRPr="00F245E6" w:rsidRDefault="005F03EC" w:rsidP="00305183">
            <w:pPr>
              <w:rPr>
                <w:rFonts w:cs="Calibri Light"/>
              </w:rPr>
            </w:pPr>
            <w:r w:rsidRPr="00F245E6">
              <w:rPr>
                <w:rFonts w:cs="Calibri Light"/>
              </w:rPr>
              <w:t>B.4.1.a</w:t>
            </w:r>
          </w:p>
        </w:tc>
        <w:tc>
          <w:tcPr>
            <w:tcW w:w="6781" w:type="dxa"/>
          </w:tcPr>
          <w:p w14:paraId="722F53AB" w14:textId="77777777" w:rsidR="005F03EC" w:rsidRPr="00F245E6" w:rsidRDefault="005F03EC" w:rsidP="00305183">
            <w:pPr>
              <w:rPr>
                <w:rFonts w:cs="Calibri Light"/>
              </w:rPr>
            </w:pPr>
            <w:r w:rsidRPr="00F245E6">
              <w:rPr>
                <w:rFonts w:cs="Calibri Light"/>
              </w:rPr>
              <w:t>Gibt es eine erstmalige Fixierung des Siedlungsrandes mit Plandarstellung ODER bei Bestehen eines fixierten Siedlungsrandes, konnte dieser innerhalb der letzten 10 Jahre gehalten werden?</w:t>
            </w:r>
          </w:p>
          <w:p w14:paraId="1CA9B57E" w14:textId="77777777" w:rsidR="005F03EC" w:rsidRPr="00F245E6" w:rsidRDefault="005F03EC" w:rsidP="00305183">
            <w:pPr>
              <w:rPr>
                <w:rFonts w:cs="Calibri Light"/>
              </w:rPr>
            </w:pPr>
            <w:r w:rsidRPr="00F245E6">
              <w:rPr>
                <w:rFonts w:cs="Calibri Light"/>
              </w:rPr>
              <w:t>(Ja = 8 Punkte, geringfügige Abweichung 4 Punkte weniger)</w:t>
            </w:r>
          </w:p>
        </w:tc>
        <w:tc>
          <w:tcPr>
            <w:tcW w:w="759" w:type="dxa"/>
            <w:vMerge w:val="restart"/>
          </w:tcPr>
          <w:p w14:paraId="35A46BAE" w14:textId="77777777" w:rsidR="005F03EC" w:rsidRPr="00F245E6" w:rsidRDefault="005F03EC" w:rsidP="00305183">
            <w:pPr>
              <w:rPr>
                <w:rFonts w:cs="Calibri Light"/>
              </w:rPr>
            </w:pPr>
            <w:r w:rsidRPr="00F245E6">
              <w:rPr>
                <w:rFonts w:cs="Calibri Light"/>
              </w:rPr>
              <w:t>mögl.</w:t>
            </w:r>
          </w:p>
          <w:p w14:paraId="7FC3C1EE" w14:textId="77777777" w:rsidR="005F03EC" w:rsidRPr="00F245E6" w:rsidRDefault="005F03EC" w:rsidP="00305183">
            <w:pPr>
              <w:jc w:val="center"/>
              <w:rPr>
                <w:rFonts w:cs="Calibri Light"/>
                <w:b/>
              </w:rPr>
            </w:pPr>
            <w:r w:rsidRPr="00F245E6">
              <w:rPr>
                <w:rFonts w:cs="Calibri Light"/>
                <w:b/>
              </w:rPr>
              <w:t>8 (K)</w:t>
            </w:r>
          </w:p>
        </w:tc>
        <w:tc>
          <w:tcPr>
            <w:tcW w:w="760" w:type="dxa"/>
            <w:vMerge w:val="restart"/>
          </w:tcPr>
          <w:p w14:paraId="13F3D1DB" w14:textId="77777777" w:rsidR="005F03EC" w:rsidRPr="00F245E6" w:rsidRDefault="005F03EC" w:rsidP="00305183">
            <w:pPr>
              <w:rPr>
                <w:rFonts w:cs="Calibri Light"/>
              </w:rPr>
            </w:pPr>
            <w:r w:rsidRPr="00F245E6">
              <w:rPr>
                <w:rFonts w:cs="Calibri Light"/>
              </w:rPr>
              <w:t>tats.</w:t>
            </w:r>
          </w:p>
          <w:p w14:paraId="0BC684EB" w14:textId="77777777" w:rsidR="005F03EC" w:rsidRPr="00F245E6" w:rsidRDefault="005F03EC" w:rsidP="00305183">
            <w:pPr>
              <w:jc w:val="center"/>
              <w:rPr>
                <w:rFonts w:cs="Calibri Light"/>
                <w:b/>
              </w:rPr>
            </w:pPr>
          </w:p>
        </w:tc>
      </w:tr>
      <w:tr w:rsidR="005F03EC" w:rsidRPr="00F245E6" w14:paraId="21F5A20D" w14:textId="77777777" w:rsidTr="00311F3F">
        <w:tc>
          <w:tcPr>
            <w:tcW w:w="987" w:type="dxa"/>
          </w:tcPr>
          <w:p w14:paraId="65DBF763" w14:textId="77777777" w:rsidR="005F03EC" w:rsidRPr="00F245E6" w:rsidRDefault="005F03EC" w:rsidP="00305183">
            <w:pPr>
              <w:rPr>
                <w:rFonts w:cs="Calibri Light"/>
              </w:rPr>
            </w:pPr>
          </w:p>
        </w:tc>
        <w:tc>
          <w:tcPr>
            <w:tcW w:w="6781" w:type="dxa"/>
          </w:tcPr>
          <w:p w14:paraId="42AE70E0" w14:textId="77777777" w:rsidR="005F03EC" w:rsidRPr="00F245E6" w:rsidRDefault="005F03EC" w:rsidP="00305183">
            <w:pPr>
              <w:rPr>
                <w:rFonts w:cs="Calibri Light"/>
                <w:color w:val="C00000"/>
              </w:rPr>
            </w:pPr>
          </w:p>
        </w:tc>
        <w:tc>
          <w:tcPr>
            <w:tcW w:w="759" w:type="dxa"/>
            <w:vMerge/>
          </w:tcPr>
          <w:p w14:paraId="392D0808" w14:textId="77777777" w:rsidR="005F03EC" w:rsidRPr="00F245E6" w:rsidRDefault="005F03EC" w:rsidP="00305183">
            <w:pPr>
              <w:rPr>
                <w:rFonts w:cs="Calibri Light"/>
              </w:rPr>
            </w:pPr>
          </w:p>
        </w:tc>
        <w:tc>
          <w:tcPr>
            <w:tcW w:w="760" w:type="dxa"/>
            <w:vMerge/>
          </w:tcPr>
          <w:p w14:paraId="0F99FFC3" w14:textId="77777777" w:rsidR="005F03EC" w:rsidRPr="00F245E6" w:rsidRDefault="005F03EC" w:rsidP="00305183">
            <w:pPr>
              <w:rPr>
                <w:rFonts w:cs="Calibri Light"/>
              </w:rPr>
            </w:pPr>
          </w:p>
        </w:tc>
      </w:tr>
    </w:tbl>
    <w:p w14:paraId="675687C4"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775"/>
        <w:gridCol w:w="762"/>
        <w:gridCol w:w="762"/>
      </w:tblGrid>
      <w:tr w:rsidR="005F03EC" w:rsidRPr="00F245E6" w14:paraId="5A6B7343" w14:textId="77777777" w:rsidTr="00311F3F">
        <w:tc>
          <w:tcPr>
            <w:tcW w:w="988" w:type="dxa"/>
          </w:tcPr>
          <w:p w14:paraId="7DA34922" w14:textId="77777777" w:rsidR="005F03EC" w:rsidRPr="00F245E6" w:rsidRDefault="005F03EC" w:rsidP="00305183">
            <w:pPr>
              <w:rPr>
                <w:rFonts w:cs="Calibri Light"/>
              </w:rPr>
            </w:pPr>
            <w:r w:rsidRPr="00F245E6">
              <w:rPr>
                <w:rFonts w:cs="Calibri Light"/>
              </w:rPr>
              <w:t>B.4.3.d</w:t>
            </w:r>
          </w:p>
        </w:tc>
        <w:tc>
          <w:tcPr>
            <w:tcW w:w="6775" w:type="dxa"/>
          </w:tcPr>
          <w:p w14:paraId="7C39A2DF" w14:textId="14C6DD96" w:rsidR="005F03EC" w:rsidRPr="00F245E6" w:rsidRDefault="005F03EC" w:rsidP="00305183">
            <w:pPr>
              <w:rPr>
                <w:rFonts w:cs="Calibri Light"/>
              </w:rPr>
            </w:pPr>
            <w:r w:rsidRPr="00F245E6">
              <w:rPr>
                <w:rFonts w:cs="Calibri Light"/>
              </w:rPr>
              <w:t xml:space="preserve">Gibt es einen Beschluss von Gestaltungsleitlinien </w:t>
            </w:r>
            <w:r w:rsidR="003724EE">
              <w:rPr>
                <w:rFonts w:cs="Calibri Light"/>
              </w:rPr>
              <w:t xml:space="preserve">für Gebäude </w:t>
            </w:r>
            <w:r w:rsidRPr="00F245E6">
              <w:rPr>
                <w:rFonts w:cs="Calibri Light"/>
              </w:rPr>
              <w:t>mit Mindeststandards an Baudichte als Grundlage für die Baugrundlagenbestimmung oder Beschlüsse eines Bebauungsplan</w:t>
            </w:r>
            <w:r w:rsidR="00ED5834">
              <w:rPr>
                <w:rFonts w:cs="Calibri Light"/>
              </w:rPr>
              <w:t>s</w:t>
            </w:r>
            <w:r w:rsidRPr="00F245E6">
              <w:rPr>
                <w:rFonts w:cs="Calibri Light"/>
              </w:rPr>
              <w:t xml:space="preserve"> mit Festlegungen von Mindestbaudichten und/oder Mindestgeschosszahlen?</w:t>
            </w:r>
          </w:p>
          <w:p w14:paraId="4A2A393A" w14:textId="77777777" w:rsidR="005F03EC" w:rsidRPr="00F245E6" w:rsidRDefault="005F03EC" w:rsidP="00305183">
            <w:pPr>
              <w:rPr>
                <w:rFonts w:cs="Calibri Light"/>
              </w:rPr>
            </w:pPr>
            <w:r w:rsidRPr="00F245E6">
              <w:rPr>
                <w:rFonts w:cs="Calibri Light"/>
              </w:rPr>
              <w:t>(Ja = 3 Punkte)</w:t>
            </w:r>
          </w:p>
        </w:tc>
        <w:tc>
          <w:tcPr>
            <w:tcW w:w="762" w:type="dxa"/>
            <w:vMerge w:val="restart"/>
          </w:tcPr>
          <w:p w14:paraId="50E2356B" w14:textId="77777777" w:rsidR="005F03EC" w:rsidRPr="00F245E6" w:rsidRDefault="005F03EC" w:rsidP="00305183">
            <w:pPr>
              <w:rPr>
                <w:rFonts w:cs="Calibri Light"/>
              </w:rPr>
            </w:pPr>
            <w:r w:rsidRPr="00F245E6">
              <w:rPr>
                <w:rFonts w:cs="Calibri Light"/>
              </w:rPr>
              <w:t>mögl.</w:t>
            </w:r>
          </w:p>
          <w:p w14:paraId="1128316D" w14:textId="77777777" w:rsidR="005F03EC" w:rsidRPr="00F245E6" w:rsidRDefault="005F03EC" w:rsidP="00305183">
            <w:pPr>
              <w:jc w:val="center"/>
              <w:rPr>
                <w:rFonts w:cs="Calibri Light"/>
                <w:b/>
              </w:rPr>
            </w:pPr>
            <w:r w:rsidRPr="00F245E6">
              <w:rPr>
                <w:rFonts w:cs="Calibri Light"/>
                <w:b/>
              </w:rPr>
              <w:t>3 (K)</w:t>
            </w:r>
          </w:p>
        </w:tc>
        <w:tc>
          <w:tcPr>
            <w:tcW w:w="762" w:type="dxa"/>
            <w:vMerge w:val="restart"/>
          </w:tcPr>
          <w:p w14:paraId="4DFCD71F" w14:textId="77777777" w:rsidR="005F03EC" w:rsidRPr="00F245E6" w:rsidRDefault="005F03EC" w:rsidP="00305183">
            <w:pPr>
              <w:rPr>
                <w:rFonts w:cs="Calibri Light"/>
              </w:rPr>
            </w:pPr>
            <w:r w:rsidRPr="00F245E6">
              <w:rPr>
                <w:rFonts w:cs="Calibri Light"/>
              </w:rPr>
              <w:t>tats.</w:t>
            </w:r>
          </w:p>
          <w:p w14:paraId="77D5A6C3" w14:textId="77777777" w:rsidR="005F03EC" w:rsidRPr="00F245E6" w:rsidRDefault="005F03EC" w:rsidP="00305183">
            <w:pPr>
              <w:jc w:val="center"/>
              <w:rPr>
                <w:rFonts w:cs="Calibri Light"/>
                <w:b/>
              </w:rPr>
            </w:pPr>
          </w:p>
        </w:tc>
      </w:tr>
      <w:tr w:rsidR="005F03EC" w:rsidRPr="00F245E6" w14:paraId="7BBCC633" w14:textId="77777777" w:rsidTr="00311F3F">
        <w:tc>
          <w:tcPr>
            <w:tcW w:w="988" w:type="dxa"/>
          </w:tcPr>
          <w:p w14:paraId="6731A4E2" w14:textId="77777777" w:rsidR="005F03EC" w:rsidRPr="00F245E6" w:rsidRDefault="005F03EC" w:rsidP="00305183">
            <w:pPr>
              <w:rPr>
                <w:rFonts w:cs="Calibri Light"/>
              </w:rPr>
            </w:pPr>
          </w:p>
        </w:tc>
        <w:tc>
          <w:tcPr>
            <w:tcW w:w="6775" w:type="dxa"/>
          </w:tcPr>
          <w:p w14:paraId="768F603E" w14:textId="77777777" w:rsidR="005F03EC" w:rsidRPr="00F245E6" w:rsidRDefault="005F03EC" w:rsidP="00305183">
            <w:pPr>
              <w:rPr>
                <w:rFonts w:cs="Calibri Light"/>
                <w:color w:val="C00000"/>
              </w:rPr>
            </w:pPr>
          </w:p>
        </w:tc>
        <w:tc>
          <w:tcPr>
            <w:tcW w:w="762" w:type="dxa"/>
            <w:vMerge/>
          </w:tcPr>
          <w:p w14:paraId="756C2B2C" w14:textId="77777777" w:rsidR="005F03EC" w:rsidRPr="00F245E6" w:rsidRDefault="005F03EC" w:rsidP="00305183">
            <w:pPr>
              <w:rPr>
                <w:rFonts w:cs="Calibri Light"/>
              </w:rPr>
            </w:pPr>
          </w:p>
        </w:tc>
        <w:tc>
          <w:tcPr>
            <w:tcW w:w="762" w:type="dxa"/>
            <w:vMerge/>
          </w:tcPr>
          <w:p w14:paraId="51C1328A" w14:textId="77777777" w:rsidR="005F03EC" w:rsidRPr="00F245E6" w:rsidRDefault="005F03EC" w:rsidP="00305183">
            <w:pPr>
              <w:rPr>
                <w:rFonts w:cs="Calibri Light"/>
              </w:rPr>
            </w:pPr>
          </w:p>
        </w:tc>
      </w:tr>
    </w:tbl>
    <w:p w14:paraId="140C8C37"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7AB5E9DD" w14:textId="77777777" w:rsidTr="00311F3F">
        <w:tc>
          <w:tcPr>
            <w:tcW w:w="987" w:type="dxa"/>
          </w:tcPr>
          <w:p w14:paraId="406BCCDB" w14:textId="77777777" w:rsidR="005F03EC" w:rsidRPr="00F245E6" w:rsidRDefault="005F03EC" w:rsidP="00305183">
            <w:pPr>
              <w:rPr>
                <w:rFonts w:cs="Calibri Light"/>
              </w:rPr>
            </w:pPr>
            <w:r w:rsidRPr="00F245E6">
              <w:rPr>
                <w:rFonts w:cs="Calibri Light"/>
              </w:rPr>
              <w:t>B.4.5.a</w:t>
            </w:r>
          </w:p>
        </w:tc>
        <w:tc>
          <w:tcPr>
            <w:tcW w:w="6781" w:type="dxa"/>
          </w:tcPr>
          <w:p w14:paraId="029ED437" w14:textId="77777777" w:rsidR="005F03EC" w:rsidRPr="00F245E6" w:rsidRDefault="005F03EC" w:rsidP="00305183">
            <w:pPr>
              <w:rPr>
                <w:rFonts w:cs="Calibri Light"/>
              </w:rPr>
            </w:pPr>
            <w:r w:rsidRPr="00F245E6">
              <w:rPr>
                <w:rFonts w:cs="Calibri Light"/>
              </w:rPr>
              <w:t>Wurden in den letzten 10 Jahren gezielt bestehende Baulücken anhand eines Baulückenkonzeptes geschlossen?</w:t>
            </w:r>
          </w:p>
          <w:p w14:paraId="223FEF9D" w14:textId="77777777" w:rsidR="005F03EC" w:rsidRPr="00F245E6" w:rsidRDefault="005F03EC" w:rsidP="00305183">
            <w:pPr>
              <w:rPr>
                <w:rFonts w:cs="Calibri Light"/>
              </w:rPr>
            </w:pPr>
            <w:r w:rsidRPr="00F245E6">
              <w:rPr>
                <w:rFonts w:cs="Calibri Light"/>
              </w:rPr>
              <w:t>(Ja = 1 Punkt)</w:t>
            </w:r>
          </w:p>
        </w:tc>
        <w:tc>
          <w:tcPr>
            <w:tcW w:w="759" w:type="dxa"/>
            <w:vMerge w:val="restart"/>
          </w:tcPr>
          <w:p w14:paraId="09D82545" w14:textId="77777777" w:rsidR="005F03EC" w:rsidRPr="00F245E6" w:rsidRDefault="005F03EC" w:rsidP="00305183">
            <w:pPr>
              <w:rPr>
                <w:rFonts w:cs="Calibri Light"/>
              </w:rPr>
            </w:pPr>
            <w:r w:rsidRPr="00F245E6">
              <w:rPr>
                <w:rFonts w:cs="Calibri Light"/>
              </w:rPr>
              <w:t>mögl.</w:t>
            </w:r>
          </w:p>
          <w:p w14:paraId="441A7A45" w14:textId="77777777" w:rsidR="005F03EC" w:rsidRPr="00F245E6" w:rsidRDefault="005F03EC" w:rsidP="00305183">
            <w:pPr>
              <w:jc w:val="center"/>
              <w:rPr>
                <w:rFonts w:cs="Calibri Light"/>
                <w:b/>
              </w:rPr>
            </w:pPr>
            <w:r w:rsidRPr="00F245E6">
              <w:rPr>
                <w:rFonts w:cs="Calibri Light"/>
                <w:b/>
              </w:rPr>
              <w:t>1 (K)</w:t>
            </w:r>
          </w:p>
        </w:tc>
        <w:tc>
          <w:tcPr>
            <w:tcW w:w="760" w:type="dxa"/>
            <w:vMerge w:val="restart"/>
          </w:tcPr>
          <w:p w14:paraId="46D1775E" w14:textId="77777777" w:rsidR="005F03EC" w:rsidRPr="00F245E6" w:rsidRDefault="005F03EC" w:rsidP="00305183">
            <w:pPr>
              <w:rPr>
                <w:rFonts w:cs="Calibri Light"/>
              </w:rPr>
            </w:pPr>
            <w:r w:rsidRPr="00F245E6">
              <w:rPr>
                <w:rFonts w:cs="Calibri Light"/>
              </w:rPr>
              <w:t>tats.</w:t>
            </w:r>
          </w:p>
          <w:p w14:paraId="6CDD23DE" w14:textId="77777777" w:rsidR="005F03EC" w:rsidRPr="00F245E6" w:rsidRDefault="005F03EC" w:rsidP="00305183">
            <w:pPr>
              <w:jc w:val="center"/>
              <w:rPr>
                <w:rFonts w:cs="Calibri Light"/>
                <w:b/>
              </w:rPr>
            </w:pPr>
          </w:p>
        </w:tc>
      </w:tr>
      <w:tr w:rsidR="005F03EC" w:rsidRPr="00F245E6" w14:paraId="4F04A3DA" w14:textId="77777777" w:rsidTr="00311F3F">
        <w:tc>
          <w:tcPr>
            <w:tcW w:w="987" w:type="dxa"/>
          </w:tcPr>
          <w:p w14:paraId="2FD9CAFB" w14:textId="77777777" w:rsidR="005F03EC" w:rsidRPr="00F245E6" w:rsidRDefault="005F03EC" w:rsidP="00305183">
            <w:pPr>
              <w:rPr>
                <w:rFonts w:cs="Calibri Light"/>
              </w:rPr>
            </w:pPr>
          </w:p>
        </w:tc>
        <w:tc>
          <w:tcPr>
            <w:tcW w:w="6781" w:type="dxa"/>
          </w:tcPr>
          <w:p w14:paraId="514CD739" w14:textId="77777777" w:rsidR="005F03EC" w:rsidRPr="00F245E6" w:rsidRDefault="005F03EC" w:rsidP="00305183">
            <w:pPr>
              <w:rPr>
                <w:rFonts w:cs="Calibri Light"/>
                <w:color w:val="C00000"/>
              </w:rPr>
            </w:pPr>
          </w:p>
        </w:tc>
        <w:tc>
          <w:tcPr>
            <w:tcW w:w="759" w:type="dxa"/>
            <w:vMerge/>
          </w:tcPr>
          <w:p w14:paraId="0BE98FF5" w14:textId="77777777" w:rsidR="005F03EC" w:rsidRPr="00F245E6" w:rsidRDefault="005F03EC" w:rsidP="00305183">
            <w:pPr>
              <w:rPr>
                <w:rFonts w:cs="Calibri Light"/>
              </w:rPr>
            </w:pPr>
          </w:p>
        </w:tc>
        <w:tc>
          <w:tcPr>
            <w:tcW w:w="760" w:type="dxa"/>
            <w:vMerge/>
          </w:tcPr>
          <w:p w14:paraId="1A447336" w14:textId="77777777" w:rsidR="005F03EC" w:rsidRPr="00F245E6" w:rsidRDefault="005F03EC" w:rsidP="00305183">
            <w:pPr>
              <w:rPr>
                <w:rFonts w:cs="Calibri Light"/>
              </w:rPr>
            </w:pPr>
          </w:p>
        </w:tc>
      </w:tr>
    </w:tbl>
    <w:p w14:paraId="000EB5B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5652A7FC" w14:textId="77777777" w:rsidTr="00311F3F">
        <w:tc>
          <w:tcPr>
            <w:tcW w:w="987" w:type="dxa"/>
          </w:tcPr>
          <w:p w14:paraId="4F5F01CE" w14:textId="77777777" w:rsidR="005F03EC" w:rsidRPr="00F245E6" w:rsidRDefault="005F03EC" w:rsidP="00305183">
            <w:pPr>
              <w:rPr>
                <w:rFonts w:cs="Calibri Light"/>
              </w:rPr>
            </w:pPr>
            <w:r w:rsidRPr="00F245E6">
              <w:rPr>
                <w:rFonts w:cs="Calibri Light"/>
              </w:rPr>
              <w:t>B.4.5.b</w:t>
            </w:r>
          </w:p>
        </w:tc>
        <w:tc>
          <w:tcPr>
            <w:tcW w:w="6781" w:type="dxa"/>
          </w:tcPr>
          <w:p w14:paraId="0AD51621" w14:textId="77777777" w:rsidR="005F03EC" w:rsidRPr="00F245E6" w:rsidRDefault="005F03EC" w:rsidP="00305183">
            <w:pPr>
              <w:rPr>
                <w:rFonts w:cs="Calibri Light"/>
              </w:rPr>
            </w:pPr>
            <w:r w:rsidRPr="00F245E6">
              <w:rPr>
                <w:rFonts w:cs="Calibri Light"/>
              </w:rPr>
              <w:t>Erfolgte in den letzten 10 Jahren eine gezielte Ansiedelung von Unternehmen aus den Bereichen Energie und Ökologie?</w:t>
            </w:r>
          </w:p>
          <w:p w14:paraId="2BBEAC62" w14:textId="77777777" w:rsidR="005F03EC" w:rsidRPr="00F245E6" w:rsidRDefault="005F03EC" w:rsidP="00305183">
            <w:pPr>
              <w:rPr>
                <w:rFonts w:cs="Calibri Light"/>
              </w:rPr>
            </w:pPr>
            <w:r w:rsidRPr="00F245E6">
              <w:rPr>
                <w:rFonts w:cs="Calibri Light"/>
              </w:rPr>
              <w:t>(Ja = 1 Punkt)</w:t>
            </w:r>
          </w:p>
        </w:tc>
        <w:tc>
          <w:tcPr>
            <w:tcW w:w="759" w:type="dxa"/>
            <w:vMerge w:val="restart"/>
          </w:tcPr>
          <w:p w14:paraId="4CE7EE83" w14:textId="77777777" w:rsidR="005F03EC" w:rsidRPr="00F245E6" w:rsidRDefault="005F03EC" w:rsidP="00305183">
            <w:pPr>
              <w:rPr>
                <w:rFonts w:cs="Calibri Light"/>
              </w:rPr>
            </w:pPr>
            <w:r w:rsidRPr="00F245E6">
              <w:rPr>
                <w:rFonts w:cs="Calibri Light"/>
              </w:rPr>
              <w:t>mögl.</w:t>
            </w:r>
          </w:p>
          <w:p w14:paraId="78B5F94B" w14:textId="77777777" w:rsidR="005F03EC" w:rsidRPr="00F245E6" w:rsidRDefault="005F03EC" w:rsidP="00305183">
            <w:pPr>
              <w:jc w:val="center"/>
              <w:rPr>
                <w:rFonts w:cs="Calibri Light"/>
                <w:b/>
              </w:rPr>
            </w:pPr>
            <w:r w:rsidRPr="00F245E6">
              <w:rPr>
                <w:rFonts w:cs="Calibri Light"/>
                <w:b/>
              </w:rPr>
              <w:t>1 (K)</w:t>
            </w:r>
          </w:p>
        </w:tc>
        <w:tc>
          <w:tcPr>
            <w:tcW w:w="760" w:type="dxa"/>
            <w:vMerge w:val="restart"/>
          </w:tcPr>
          <w:p w14:paraId="7829AD0D" w14:textId="77777777" w:rsidR="005F03EC" w:rsidRPr="00F245E6" w:rsidRDefault="005F03EC" w:rsidP="00305183">
            <w:pPr>
              <w:rPr>
                <w:rFonts w:cs="Calibri Light"/>
              </w:rPr>
            </w:pPr>
            <w:r w:rsidRPr="00F245E6">
              <w:rPr>
                <w:rFonts w:cs="Calibri Light"/>
              </w:rPr>
              <w:t>tats.</w:t>
            </w:r>
          </w:p>
          <w:p w14:paraId="71E0C0D5" w14:textId="77777777" w:rsidR="005F03EC" w:rsidRPr="00F245E6" w:rsidRDefault="005F03EC" w:rsidP="00305183">
            <w:pPr>
              <w:jc w:val="center"/>
              <w:rPr>
                <w:rFonts w:cs="Calibri Light"/>
                <w:b/>
              </w:rPr>
            </w:pPr>
          </w:p>
        </w:tc>
      </w:tr>
      <w:tr w:rsidR="005F03EC" w:rsidRPr="00F245E6" w14:paraId="65A085CE" w14:textId="77777777" w:rsidTr="00311F3F">
        <w:tc>
          <w:tcPr>
            <w:tcW w:w="987" w:type="dxa"/>
          </w:tcPr>
          <w:p w14:paraId="3C034B15" w14:textId="77777777" w:rsidR="005F03EC" w:rsidRPr="00F245E6" w:rsidRDefault="005F03EC" w:rsidP="00305183">
            <w:pPr>
              <w:rPr>
                <w:rFonts w:cs="Calibri Light"/>
              </w:rPr>
            </w:pPr>
          </w:p>
        </w:tc>
        <w:tc>
          <w:tcPr>
            <w:tcW w:w="6781" w:type="dxa"/>
          </w:tcPr>
          <w:p w14:paraId="65644AFB" w14:textId="77777777" w:rsidR="005F03EC" w:rsidRPr="00F245E6" w:rsidRDefault="005F03EC" w:rsidP="00305183">
            <w:pPr>
              <w:rPr>
                <w:rFonts w:cs="Calibri Light"/>
                <w:color w:val="C00000"/>
              </w:rPr>
            </w:pPr>
          </w:p>
        </w:tc>
        <w:tc>
          <w:tcPr>
            <w:tcW w:w="759" w:type="dxa"/>
            <w:vMerge/>
          </w:tcPr>
          <w:p w14:paraId="539D5DAB" w14:textId="77777777" w:rsidR="005F03EC" w:rsidRPr="00F245E6" w:rsidRDefault="005F03EC" w:rsidP="00305183">
            <w:pPr>
              <w:rPr>
                <w:rFonts w:cs="Calibri Light"/>
              </w:rPr>
            </w:pPr>
          </w:p>
        </w:tc>
        <w:tc>
          <w:tcPr>
            <w:tcW w:w="760" w:type="dxa"/>
            <w:vMerge/>
          </w:tcPr>
          <w:p w14:paraId="571F44D5" w14:textId="77777777" w:rsidR="005F03EC" w:rsidRPr="00F245E6" w:rsidRDefault="005F03EC" w:rsidP="00305183">
            <w:pPr>
              <w:rPr>
                <w:rFonts w:cs="Calibri Light"/>
              </w:rPr>
            </w:pPr>
          </w:p>
        </w:tc>
      </w:tr>
    </w:tbl>
    <w:p w14:paraId="5A3A154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5F03EC" w:rsidRPr="00F245E6" w14:paraId="07C68048" w14:textId="77777777" w:rsidTr="00311F3F">
        <w:tc>
          <w:tcPr>
            <w:tcW w:w="987" w:type="dxa"/>
          </w:tcPr>
          <w:p w14:paraId="014F8F7A" w14:textId="77777777" w:rsidR="005F03EC" w:rsidRPr="00F245E6" w:rsidRDefault="005F03EC" w:rsidP="00305183">
            <w:pPr>
              <w:rPr>
                <w:rFonts w:cs="Calibri Light"/>
              </w:rPr>
            </w:pPr>
            <w:r w:rsidRPr="00F245E6">
              <w:rPr>
                <w:rFonts w:cs="Calibri Light"/>
              </w:rPr>
              <w:t>B.4.5.c</w:t>
            </w:r>
          </w:p>
        </w:tc>
        <w:tc>
          <w:tcPr>
            <w:tcW w:w="6780" w:type="dxa"/>
          </w:tcPr>
          <w:p w14:paraId="643FFBC2" w14:textId="77777777" w:rsidR="005F03EC" w:rsidRPr="00F245E6" w:rsidRDefault="005F03EC" w:rsidP="00305183">
            <w:pPr>
              <w:rPr>
                <w:rFonts w:cs="Calibri Light"/>
              </w:rPr>
            </w:pPr>
            <w:r w:rsidRPr="00F245E6">
              <w:rPr>
                <w:rFonts w:cs="Calibri Light"/>
              </w:rPr>
              <w:t>Wurden in den letzten 10 Jahren jährlich umfangreiche strategische Grundstückskäufe getätigt? (aktive Bodenpolitik)</w:t>
            </w:r>
          </w:p>
          <w:p w14:paraId="05AA236A" w14:textId="77777777" w:rsidR="005F03EC" w:rsidRPr="00F245E6" w:rsidRDefault="005F03EC" w:rsidP="00305183">
            <w:pPr>
              <w:rPr>
                <w:rFonts w:cs="Calibri Light"/>
              </w:rPr>
            </w:pPr>
            <w:r w:rsidRPr="00F245E6">
              <w:rPr>
                <w:rFonts w:cs="Calibri Light"/>
              </w:rPr>
              <w:t>(Ja + geringfügig = 1 Punkt; Ja + umfangreich = 2 Punkte)</w:t>
            </w:r>
          </w:p>
        </w:tc>
        <w:tc>
          <w:tcPr>
            <w:tcW w:w="760" w:type="dxa"/>
            <w:vMerge w:val="restart"/>
          </w:tcPr>
          <w:p w14:paraId="6B1D4198" w14:textId="77777777" w:rsidR="005F03EC" w:rsidRPr="00F245E6" w:rsidRDefault="005F03EC" w:rsidP="00305183">
            <w:pPr>
              <w:rPr>
                <w:rFonts w:cs="Calibri Light"/>
              </w:rPr>
            </w:pPr>
            <w:r w:rsidRPr="00F245E6">
              <w:rPr>
                <w:rFonts w:cs="Calibri Light"/>
              </w:rPr>
              <w:t>mögl.</w:t>
            </w:r>
          </w:p>
          <w:p w14:paraId="5C6A44E0" w14:textId="77777777" w:rsidR="005F03EC" w:rsidRPr="00F245E6" w:rsidRDefault="005F03EC" w:rsidP="00305183">
            <w:pPr>
              <w:jc w:val="center"/>
              <w:rPr>
                <w:rFonts w:cs="Calibri Light"/>
                <w:b/>
              </w:rPr>
            </w:pPr>
            <w:r w:rsidRPr="00F245E6">
              <w:rPr>
                <w:rFonts w:cs="Calibri Light"/>
                <w:b/>
              </w:rPr>
              <w:t>2 (K)</w:t>
            </w:r>
          </w:p>
        </w:tc>
        <w:tc>
          <w:tcPr>
            <w:tcW w:w="760" w:type="dxa"/>
            <w:vMerge w:val="restart"/>
          </w:tcPr>
          <w:p w14:paraId="73E12B80" w14:textId="77777777" w:rsidR="005F03EC" w:rsidRPr="00F245E6" w:rsidRDefault="005F03EC" w:rsidP="00305183">
            <w:pPr>
              <w:rPr>
                <w:rFonts w:cs="Calibri Light"/>
              </w:rPr>
            </w:pPr>
            <w:r w:rsidRPr="00F245E6">
              <w:rPr>
                <w:rFonts w:cs="Calibri Light"/>
              </w:rPr>
              <w:t>tats.</w:t>
            </w:r>
          </w:p>
          <w:p w14:paraId="204EBD72" w14:textId="77777777" w:rsidR="005F03EC" w:rsidRPr="00F245E6" w:rsidRDefault="005F03EC" w:rsidP="00305183">
            <w:pPr>
              <w:jc w:val="center"/>
              <w:rPr>
                <w:rFonts w:cs="Calibri Light"/>
                <w:b/>
              </w:rPr>
            </w:pPr>
          </w:p>
        </w:tc>
      </w:tr>
      <w:tr w:rsidR="005F03EC" w:rsidRPr="00F245E6" w14:paraId="6561031E" w14:textId="77777777" w:rsidTr="00311F3F">
        <w:tc>
          <w:tcPr>
            <w:tcW w:w="987" w:type="dxa"/>
          </w:tcPr>
          <w:p w14:paraId="6533F0AB" w14:textId="77777777" w:rsidR="005F03EC" w:rsidRPr="00F245E6" w:rsidRDefault="005F03EC" w:rsidP="00305183">
            <w:pPr>
              <w:rPr>
                <w:rFonts w:cs="Calibri Light"/>
              </w:rPr>
            </w:pPr>
          </w:p>
        </w:tc>
        <w:tc>
          <w:tcPr>
            <w:tcW w:w="6780" w:type="dxa"/>
          </w:tcPr>
          <w:p w14:paraId="14A4B7E6" w14:textId="77777777" w:rsidR="005F03EC" w:rsidRPr="00F245E6" w:rsidRDefault="005F03EC" w:rsidP="00305183">
            <w:pPr>
              <w:rPr>
                <w:rFonts w:cs="Calibri Light"/>
                <w:color w:val="C00000"/>
              </w:rPr>
            </w:pPr>
          </w:p>
        </w:tc>
        <w:tc>
          <w:tcPr>
            <w:tcW w:w="760" w:type="dxa"/>
            <w:vMerge/>
          </w:tcPr>
          <w:p w14:paraId="0E2FBBFD" w14:textId="77777777" w:rsidR="005F03EC" w:rsidRPr="00F245E6" w:rsidRDefault="005F03EC" w:rsidP="00305183">
            <w:pPr>
              <w:rPr>
                <w:rFonts w:cs="Calibri Light"/>
              </w:rPr>
            </w:pPr>
          </w:p>
        </w:tc>
        <w:tc>
          <w:tcPr>
            <w:tcW w:w="760" w:type="dxa"/>
            <w:vMerge/>
          </w:tcPr>
          <w:p w14:paraId="584B8CAF" w14:textId="77777777" w:rsidR="005F03EC" w:rsidRPr="00F245E6" w:rsidRDefault="005F03EC" w:rsidP="00305183">
            <w:pPr>
              <w:rPr>
                <w:rFonts w:cs="Calibri Light"/>
              </w:rPr>
            </w:pPr>
          </w:p>
        </w:tc>
      </w:tr>
    </w:tbl>
    <w:p w14:paraId="55C1852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3D23E944" w14:textId="77777777" w:rsidTr="00311F3F">
        <w:tc>
          <w:tcPr>
            <w:tcW w:w="987" w:type="dxa"/>
          </w:tcPr>
          <w:p w14:paraId="7C1E9257" w14:textId="77777777" w:rsidR="005F03EC" w:rsidRPr="00F245E6" w:rsidRDefault="005F03EC" w:rsidP="00305183">
            <w:pPr>
              <w:rPr>
                <w:rFonts w:cs="Calibri Light"/>
              </w:rPr>
            </w:pPr>
            <w:r w:rsidRPr="00F245E6">
              <w:rPr>
                <w:rFonts w:cs="Calibri Light"/>
              </w:rPr>
              <w:t>B.3.2.e</w:t>
            </w:r>
          </w:p>
        </w:tc>
        <w:tc>
          <w:tcPr>
            <w:tcW w:w="6781" w:type="dxa"/>
          </w:tcPr>
          <w:p w14:paraId="3BE11E00" w14:textId="7693D921" w:rsidR="005F03EC" w:rsidRPr="00F245E6" w:rsidRDefault="005F03EC" w:rsidP="00305183">
            <w:pPr>
              <w:rPr>
                <w:rFonts w:cs="Calibri Light"/>
              </w:rPr>
            </w:pPr>
            <w:r w:rsidRPr="00F245E6">
              <w:rPr>
                <w:rFonts w:cs="Calibri Light"/>
              </w:rPr>
              <w:t>Gibt es Leitlinien für die Entwicklung von natürlichen Frischluftschneisen und der Steigerung der Aufenthaltsqualität, Vermeidung von Hitzeinseln im öffentlichen Raum?</w:t>
            </w:r>
          </w:p>
          <w:p w14:paraId="4648AC5C" w14:textId="77777777" w:rsidR="005F03EC" w:rsidRPr="00F245E6" w:rsidRDefault="005F03EC" w:rsidP="00305183">
            <w:pPr>
              <w:rPr>
                <w:rFonts w:cs="Calibri Light"/>
              </w:rPr>
            </w:pPr>
            <w:r w:rsidRPr="00F245E6">
              <w:rPr>
                <w:rFonts w:cs="Calibri Light"/>
              </w:rPr>
              <w:t>(Ja = 3 Punkte)</w:t>
            </w:r>
          </w:p>
        </w:tc>
        <w:tc>
          <w:tcPr>
            <w:tcW w:w="759" w:type="dxa"/>
            <w:vMerge w:val="restart"/>
          </w:tcPr>
          <w:p w14:paraId="6D090E66" w14:textId="77777777" w:rsidR="005F03EC" w:rsidRPr="00F245E6" w:rsidRDefault="005F03EC" w:rsidP="00305183">
            <w:pPr>
              <w:rPr>
                <w:rFonts w:cs="Calibri Light"/>
              </w:rPr>
            </w:pPr>
            <w:r w:rsidRPr="00F245E6">
              <w:rPr>
                <w:rFonts w:cs="Calibri Light"/>
              </w:rPr>
              <w:t>mögl.</w:t>
            </w:r>
          </w:p>
          <w:p w14:paraId="0F7A5C1D" w14:textId="77777777" w:rsidR="005F03EC" w:rsidRPr="00F245E6" w:rsidRDefault="005F03EC" w:rsidP="00305183">
            <w:pPr>
              <w:jc w:val="center"/>
              <w:rPr>
                <w:rFonts w:cs="Calibri Light"/>
                <w:b/>
              </w:rPr>
            </w:pPr>
            <w:r w:rsidRPr="00F245E6">
              <w:rPr>
                <w:rFonts w:cs="Calibri Light"/>
                <w:b/>
              </w:rPr>
              <w:t>3 (K)</w:t>
            </w:r>
          </w:p>
        </w:tc>
        <w:tc>
          <w:tcPr>
            <w:tcW w:w="760" w:type="dxa"/>
            <w:vMerge w:val="restart"/>
          </w:tcPr>
          <w:p w14:paraId="642C7E27" w14:textId="77777777" w:rsidR="005F03EC" w:rsidRPr="00F245E6" w:rsidRDefault="005F03EC" w:rsidP="00305183">
            <w:pPr>
              <w:rPr>
                <w:rFonts w:cs="Calibri Light"/>
              </w:rPr>
            </w:pPr>
            <w:r w:rsidRPr="00F245E6">
              <w:rPr>
                <w:rFonts w:cs="Calibri Light"/>
              </w:rPr>
              <w:t>tats.</w:t>
            </w:r>
          </w:p>
          <w:p w14:paraId="19F09229" w14:textId="77777777" w:rsidR="005F03EC" w:rsidRPr="00F245E6" w:rsidRDefault="005F03EC" w:rsidP="00305183">
            <w:pPr>
              <w:jc w:val="center"/>
              <w:rPr>
                <w:rFonts w:cs="Calibri Light"/>
                <w:b/>
              </w:rPr>
            </w:pPr>
          </w:p>
        </w:tc>
      </w:tr>
      <w:tr w:rsidR="005F03EC" w:rsidRPr="00F245E6" w14:paraId="52245658" w14:textId="77777777" w:rsidTr="00311F3F">
        <w:tc>
          <w:tcPr>
            <w:tcW w:w="987" w:type="dxa"/>
          </w:tcPr>
          <w:p w14:paraId="25B89C4A" w14:textId="77777777" w:rsidR="005F03EC" w:rsidRPr="00F245E6" w:rsidRDefault="005F03EC" w:rsidP="00305183">
            <w:pPr>
              <w:rPr>
                <w:rFonts w:cs="Calibri Light"/>
              </w:rPr>
            </w:pPr>
          </w:p>
        </w:tc>
        <w:tc>
          <w:tcPr>
            <w:tcW w:w="6781" w:type="dxa"/>
          </w:tcPr>
          <w:p w14:paraId="36507A68" w14:textId="77777777" w:rsidR="005F03EC" w:rsidRPr="00F245E6" w:rsidRDefault="005F03EC" w:rsidP="00305183">
            <w:pPr>
              <w:rPr>
                <w:rFonts w:cs="Calibri Light"/>
                <w:color w:val="C00000"/>
              </w:rPr>
            </w:pPr>
          </w:p>
        </w:tc>
        <w:tc>
          <w:tcPr>
            <w:tcW w:w="759" w:type="dxa"/>
            <w:vMerge/>
          </w:tcPr>
          <w:p w14:paraId="4874B21C" w14:textId="77777777" w:rsidR="005F03EC" w:rsidRPr="00F245E6" w:rsidRDefault="005F03EC" w:rsidP="00305183">
            <w:pPr>
              <w:rPr>
                <w:rFonts w:cs="Calibri Light"/>
              </w:rPr>
            </w:pPr>
          </w:p>
        </w:tc>
        <w:tc>
          <w:tcPr>
            <w:tcW w:w="760" w:type="dxa"/>
            <w:vMerge/>
          </w:tcPr>
          <w:p w14:paraId="3FE1BD34" w14:textId="77777777" w:rsidR="005F03EC" w:rsidRPr="00F245E6" w:rsidRDefault="005F03EC" w:rsidP="00305183">
            <w:pPr>
              <w:rPr>
                <w:rFonts w:cs="Calibri Light"/>
              </w:rPr>
            </w:pPr>
          </w:p>
        </w:tc>
      </w:tr>
    </w:tbl>
    <w:p w14:paraId="571161BB"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79"/>
        <w:gridCol w:w="760"/>
        <w:gridCol w:w="761"/>
      </w:tblGrid>
      <w:tr w:rsidR="005F03EC" w:rsidRPr="00F245E6" w14:paraId="3A052BA8" w14:textId="77777777" w:rsidTr="00311F3F">
        <w:tc>
          <w:tcPr>
            <w:tcW w:w="987" w:type="dxa"/>
          </w:tcPr>
          <w:p w14:paraId="50DF3520" w14:textId="77777777" w:rsidR="005F03EC" w:rsidRPr="00F245E6" w:rsidRDefault="005F03EC" w:rsidP="00305183">
            <w:pPr>
              <w:rPr>
                <w:rFonts w:cs="Calibri Light"/>
              </w:rPr>
            </w:pPr>
            <w:r w:rsidRPr="00F245E6">
              <w:rPr>
                <w:rFonts w:cs="Calibri Light"/>
              </w:rPr>
              <w:t>B.4.3.f</w:t>
            </w:r>
          </w:p>
        </w:tc>
        <w:tc>
          <w:tcPr>
            <w:tcW w:w="6779" w:type="dxa"/>
          </w:tcPr>
          <w:p w14:paraId="1E05DF93" w14:textId="35836D5F" w:rsidR="005F03EC" w:rsidRPr="00F245E6" w:rsidRDefault="005F03EC" w:rsidP="00305183">
            <w:pPr>
              <w:rPr>
                <w:rFonts w:cs="Calibri Light"/>
              </w:rPr>
            </w:pPr>
            <w:r w:rsidRPr="00F245E6">
              <w:rPr>
                <w:rFonts w:cs="Calibri Light"/>
              </w:rPr>
              <w:t>Gibt es einen Beschluss von Leitlinien für natürliche Frischluftschneisen und Verdunstungsflächen, der Steigerung der Aufenthaltsqualität im öffentlichen Raum? Gibt es Vermeidung von Hitzeinseln?</w:t>
            </w:r>
          </w:p>
          <w:p w14:paraId="625EC0CC" w14:textId="77777777" w:rsidR="005F03EC" w:rsidRPr="00F245E6" w:rsidRDefault="005F03EC" w:rsidP="00305183">
            <w:pPr>
              <w:rPr>
                <w:rFonts w:cs="Calibri Light"/>
              </w:rPr>
            </w:pPr>
            <w:r w:rsidRPr="00F245E6">
              <w:rPr>
                <w:rFonts w:cs="Calibri Light"/>
              </w:rPr>
              <w:t>(Ja = 3 Punkte)</w:t>
            </w:r>
          </w:p>
        </w:tc>
        <w:tc>
          <w:tcPr>
            <w:tcW w:w="760" w:type="dxa"/>
            <w:vMerge w:val="restart"/>
          </w:tcPr>
          <w:p w14:paraId="68174D5D" w14:textId="77777777" w:rsidR="005F03EC" w:rsidRPr="00F245E6" w:rsidRDefault="005F03EC" w:rsidP="00305183">
            <w:pPr>
              <w:rPr>
                <w:rFonts w:cs="Calibri Light"/>
              </w:rPr>
            </w:pPr>
            <w:r w:rsidRPr="00F245E6">
              <w:rPr>
                <w:rFonts w:cs="Calibri Light"/>
              </w:rPr>
              <w:t>mögl.</w:t>
            </w:r>
          </w:p>
          <w:p w14:paraId="60FFE145" w14:textId="77777777" w:rsidR="005F03EC" w:rsidRPr="00F245E6" w:rsidRDefault="005F03EC" w:rsidP="00305183">
            <w:pPr>
              <w:jc w:val="center"/>
              <w:rPr>
                <w:rFonts w:cs="Calibri Light"/>
                <w:b/>
              </w:rPr>
            </w:pPr>
            <w:r w:rsidRPr="00F245E6">
              <w:rPr>
                <w:rFonts w:cs="Calibri Light"/>
                <w:b/>
              </w:rPr>
              <w:t>3 (K)</w:t>
            </w:r>
          </w:p>
        </w:tc>
        <w:tc>
          <w:tcPr>
            <w:tcW w:w="761" w:type="dxa"/>
            <w:vMerge w:val="restart"/>
          </w:tcPr>
          <w:p w14:paraId="5371F0E7" w14:textId="77777777" w:rsidR="005F03EC" w:rsidRPr="00F245E6" w:rsidRDefault="005F03EC" w:rsidP="00305183">
            <w:pPr>
              <w:rPr>
                <w:rFonts w:cs="Calibri Light"/>
              </w:rPr>
            </w:pPr>
            <w:r w:rsidRPr="00F245E6">
              <w:rPr>
                <w:rFonts w:cs="Calibri Light"/>
              </w:rPr>
              <w:t>tats.</w:t>
            </w:r>
          </w:p>
          <w:p w14:paraId="5533A9C7" w14:textId="77777777" w:rsidR="005F03EC" w:rsidRPr="00F245E6" w:rsidRDefault="005F03EC" w:rsidP="00305183">
            <w:pPr>
              <w:jc w:val="center"/>
              <w:rPr>
                <w:rFonts w:cs="Calibri Light"/>
                <w:b/>
              </w:rPr>
            </w:pPr>
          </w:p>
        </w:tc>
      </w:tr>
      <w:tr w:rsidR="005F03EC" w:rsidRPr="00F245E6" w14:paraId="1F6CB841" w14:textId="77777777" w:rsidTr="00311F3F">
        <w:tc>
          <w:tcPr>
            <w:tcW w:w="987" w:type="dxa"/>
          </w:tcPr>
          <w:p w14:paraId="7368A93D" w14:textId="77777777" w:rsidR="005F03EC" w:rsidRPr="00F245E6" w:rsidRDefault="005F03EC" w:rsidP="00305183">
            <w:pPr>
              <w:rPr>
                <w:rFonts w:cs="Calibri Light"/>
              </w:rPr>
            </w:pPr>
          </w:p>
        </w:tc>
        <w:tc>
          <w:tcPr>
            <w:tcW w:w="6779" w:type="dxa"/>
          </w:tcPr>
          <w:p w14:paraId="113187DE" w14:textId="77777777" w:rsidR="005F03EC" w:rsidRPr="00F245E6" w:rsidRDefault="005F03EC" w:rsidP="00305183">
            <w:pPr>
              <w:rPr>
                <w:rFonts w:cs="Calibri Light"/>
                <w:color w:val="C00000"/>
              </w:rPr>
            </w:pPr>
          </w:p>
        </w:tc>
        <w:tc>
          <w:tcPr>
            <w:tcW w:w="760" w:type="dxa"/>
            <w:vMerge/>
          </w:tcPr>
          <w:p w14:paraId="3436091F" w14:textId="77777777" w:rsidR="005F03EC" w:rsidRPr="00F245E6" w:rsidRDefault="005F03EC" w:rsidP="00305183">
            <w:pPr>
              <w:rPr>
                <w:rFonts w:cs="Calibri Light"/>
              </w:rPr>
            </w:pPr>
          </w:p>
        </w:tc>
        <w:tc>
          <w:tcPr>
            <w:tcW w:w="761" w:type="dxa"/>
            <w:vMerge/>
          </w:tcPr>
          <w:p w14:paraId="1808A9F4" w14:textId="77777777" w:rsidR="005F03EC" w:rsidRPr="00F245E6" w:rsidRDefault="005F03EC" w:rsidP="00305183">
            <w:pPr>
              <w:rPr>
                <w:rFonts w:cs="Calibri Light"/>
              </w:rPr>
            </w:pPr>
          </w:p>
        </w:tc>
      </w:tr>
    </w:tbl>
    <w:p w14:paraId="28E55B73"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79"/>
        <w:gridCol w:w="760"/>
        <w:gridCol w:w="761"/>
      </w:tblGrid>
      <w:tr w:rsidR="005F03EC" w:rsidRPr="00F245E6" w14:paraId="6E420A4A" w14:textId="77777777" w:rsidTr="00311F3F">
        <w:tc>
          <w:tcPr>
            <w:tcW w:w="987" w:type="dxa"/>
          </w:tcPr>
          <w:p w14:paraId="01F20959" w14:textId="77777777" w:rsidR="005F03EC" w:rsidRPr="00F245E6" w:rsidRDefault="005F03EC" w:rsidP="00305183">
            <w:pPr>
              <w:rPr>
                <w:rFonts w:cs="Calibri Light"/>
              </w:rPr>
            </w:pPr>
            <w:r w:rsidRPr="00F245E6">
              <w:rPr>
                <w:rFonts w:cs="Calibri Light"/>
              </w:rPr>
              <w:t>B.3.2.f</w:t>
            </w:r>
          </w:p>
        </w:tc>
        <w:tc>
          <w:tcPr>
            <w:tcW w:w="6779" w:type="dxa"/>
          </w:tcPr>
          <w:p w14:paraId="3D5D4225" w14:textId="115BDC8C" w:rsidR="005F03EC" w:rsidRPr="00F245E6" w:rsidRDefault="005F03EC" w:rsidP="00305183">
            <w:pPr>
              <w:rPr>
                <w:rFonts w:cs="Calibri Light"/>
              </w:rPr>
            </w:pPr>
            <w:r w:rsidRPr="00F245E6">
              <w:rPr>
                <w:rFonts w:cs="Calibri Light"/>
              </w:rPr>
              <w:t xml:space="preserve">Gibt es Leitlinien für die Anbringung von Sonnenkollektoren und </w:t>
            </w:r>
            <w:r w:rsidR="00D7115E">
              <w:rPr>
                <w:rFonts w:cs="Calibri Light"/>
              </w:rPr>
              <w:t>Photovoltaik</w:t>
            </w:r>
            <w:r w:rsidRPr="00F245E6">
              <w:rPr>
                <w:rFonts w:cs="Calibri Light"/>
              </w:rPr>
              <w:t>anlagen an Gebäuden?</w:t>
            </w:r>
          </w:p>
          <w:p w14:paraId="3DBF62BB" w14:textId="77777777" w:rsidR="005F03EC" w:rsidRPr="00F245E6" w:rsidRDefault="005F03EC" w:rsidP="00305183">
            <w:pPr>
              <w:rPr>
                <w:rFonts w:cs="Calibri Light"/>
              </w:rPr>
            </w:pPr>
            <w:r w:rsidRPr="00F245E6">
              <w:rPr>
                <w:rFonts w:cs="Calibri Light"/>
              </w:rPr>
              <w:t>(Ja = 3 Punkte)</w:t>
            </w:r>
          </w:p>
        </w:tc>
        <w:tc>
          <w:tcPr>
            <w:tcW w:w="760" w:type="dxa"/>
            <w:vMerge w:val="restart"/>
          </w:tcPr>
          <w:p w14:paraId="723B6FE1" w14:textId="77777777" w:rsidR="005F03EC" w:rsidRPr="00F245E6" w:rsidRDefault="005F03EC" w:rsidP="00305183">
            <w:pPr>
              <w:rPr>
                <w:rFonts w:cs="Calibri Light"/>
              </w:rPr>
            </w:pPr>
            <w:r w:rsidRPr="00F245E6">
              <w:rPr>
                <w:rFonts w:cs="Calibri Light"/>
              </w:rPr>
              <w:t>mögl.</w:t>
            </w:r>
          </w:p>
          <w:p w14:paraId="6D4003AC" w14:textId="77777777" w:rsidR="005F03EC" w:rsidRPr="00F245E6" w:rsidRDefault="005F03EC" w:rsidP="00305183">
            <w:pPr>
              <w:jc w:val="center"/>
              <w:rPr>
                <w:rFonts w:cs="Calibri Light"/>
                <w:b/>
              </w:rPr>
            </w:pPr>
            <w:r w:rsidRPr="00F245E6">
              <w:rPr>
                <w:rFonts w:cs="Calibri Light"/>
                <w:b/>
              </w:rPr>
              <w:t>3 (K)</w:t>
            </w:r>
          </w:p>
        </w:tc>
        <w:tc>
          <w:tcPr>
            <w:tcW w:w="761" w:type="dxa"/>
            <w:vMerge w:val="restart"/>
          </w:tcPr>
          <w:p w14:paraId="4BD9BDEB" w14:textId="77777777" w:rsidR="005F03EC" w:rsidRPr="00F245E6" w:rsidRDefault="005F03EC" w:rsidP="00305183">
            <w:pPr>
              <w:rPr>
                <w:rFonts w:cs="Calibri Light"/>
              </w:rPr>
            </w:pPr>
            <w:r w:rsidRPr="00F245E6">
              <w:rPr>
                <w:rFonts w:cs="Calibri Light"/>
              </w:rPr>
              <w:t>tats.</w:t>
            </w:r>
          </w:p>
          <w:p w14:paraId="7B57B184" w14:textId="77777777" w:rsidR="005F03EC" w:rsidRPr="00F245E6" w:rsidRDefault="005F03EC" w:rsidP="00305183">
            <w:pPr>
              <w:jc w:val="center"/>
              <w:rPr>
                <w:rFonts w:cs="Calibri Light"/>
                <w:b/>
              </w:rPr>
            </w:pPr>
          </w:p>
        </w:tc>
      </w:tr>
      <w:tr w:rsidR="005F03EC" w:rsidRPr="00F245E6" w14:paraId="7E2B6E94" w14:textId="77777777" w:rsidTr="00311F3F">
        <w:tc>
          <w:tcPr>
            <w:tcW w:w="987" w:type="dxa"/>
          </w:tcPr>
          <w:p w14:paraId="7691A41A" w14:textId="77777777" w:rsidR="005F03EC" w:rsidRPr="00F245E6" w:rsidRDefault="005F03EC" w:rsidP="00305183">
            <w:pPr>
              <w:rPr>
                <w:rFonts w:cs="Calibri Light"/>
              </w:rPr>
            </w:pPr>
          </w:p>
        </w:tc>
        <w:tc>
          <w:tcPr>
            <w:tcW w:w="6779" w:type="dxa"/>
          </w:tcPr>
          <w:p w14:paraId="4C5176F3" w14:textId="77777777" w:rsidR="005F03EC" w:rsidRPr="00F245E6" w:rsidRDefault="005F03EC" w:rsidP="00305183">
            <w:pPr>
              <w:rPr>
                <w:rFonts w:cs="Calibri Light"/>
                <w:color w:val="C00000"/>
              </w:rPr>
            </w:pPr>
          </w:p>
        </w:tc>
        <w:tc>
          <w:tcPr>
            <w:tcW w:w="760" w:type="dxa"/>
            <w:vMerge/>
          </w:tcPr>
          <w:p w14:paraId="6C4D2BB4" w14:textId="77777777" w:rsidR="005F03EC" w:rsidRPr="00F245E6" w:rsidRDefault="005F03EC" w:rsidP="00305183">
            <w:pPr>
              <w:rPr>
                <w:rFonts w:cs="Calibri Light"/>
              </w:rPr>
            </w:pPr>
          </w:p>
        </w:tc>
        <w:tc>
          <w:tcPr>
            <w:tcW w:w="761" w:type="dxa"/>
            <w:vMerge/>
          </w:tcPr>
          <w:p w14:paraId="67929A04" w14:textId="77777777" w:rsidR="005F03EC" w:rsidRPr="00F245E6" w:rsidRDefault="005F03EC" w:rsidP="00305183">
            <w:pPr>
              <w:rPr>
                <w:rFonts w:cs="Calibri Light"/>
              </w:rPr>
            </w:pPr>
          </w:p>
        </w:tc>
      </w:tr>
    </w:tbl>
    <w:p w14:paraId="633E2FE1"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1FD7B4A8" w14:textId="77777777" w:rsidTr="00311F3F">
        <w:tc>
          <w:tcPr>
            <w:tcW w:w="987" w:type="dxa"/>
          </w:tcPr>
          <w:p w14:paraId="63BFBE5A" w14:textId="77777777" w:rsidR="005F03EC" w:rsidRPr="00F245E6" w:rsidRDefault="005F03EC" w:rsidP="00305183">
            <w:pPr>
              <w:rPr>
                <w:rFonts w:cs="Calibri Light"/>
              </w:rPr>
            </w:pPr>
            <w:r w:rsidRPr="00F245E6">
              <w:rPr>
                <w:rFonts w:cs="Calibri Light"/>
              </w:rPr>
              <w:t>B.4.3.g</w:t>
            </w:r>
          </w:p>
        </w:tc>
        <w:tc>
          <w:tcPr>
            <w:tcW w:w="6781" w:type="dxa"/>
          </w:tcPr>
          <w:p w14:paraId="4DF666F3" w14:textId="0EB82FC5" w:rsidR="005F03EC" w:rsidRPr="00F245E6" w:rsidRDefault="005F03EC" w:rsidP="00305183">
            <w:pPr>
              <w:rPr>
                <w:rFonts w:cs="Calibri Light"/>
              </w:rPr>
            </w:pPr>
            <w:r w:rsidRPr="00F245E6">
              <w:rPr>
                <w:rFonts w:cs="Calibri Light"/>
              </w:rPr>
              <w:t xml:space="preserve">Gibt es einen Beschluss von Leitlinien für die Anbringung von Sonnenkollektoren und </w:t>
            </w:r>
            <w:r w:rsidR="00D7115E">
              <w:rPr>
                <w:rFonts w:cs="Calibri Light"/>
              </w:rPr>
              <w:t>Photovoltaik</w:t>
            </w:r>
            <w:r w:rsidRPr="00F245E6">
              <w:rPr>
                <w:rFonts w:cs="Calibri Light"/>
              </w:rPr>
              <w:t>anlagen?</w:t>
            </w:r>
          </w:p>
          <w:p w14:paraId="00D85378" w14:textId="77777777" w:rsidR="005F03EC" w:rsidRPr="00F245E6" w:rsidRDefault="005F03EC" w:rsidP="00305183">
            <w:pPr>
              <w:rPr>
                <w:rFonts w:cs="Calibri Light"/>
              </w:rPr>
            </w:pPr>
            <w:r w:rsidRPr="00F245E6">
              <w:rPr>
                <w:rFonts w:cs="Calibri Light"/>
              </w:rPr>
              <w:t>(Ja = 3 Punkte)</w:t>
            </w:r>
          </w:p>
        </w:tc>
        <w:tc>
          <w:tcPr>
            <w:tcW w:w="759" w:type="dxa"/>
            <w:vMerge w:val="restart"/>
          </w:tcPr>
          <w:p w14:paraId="0606D83F" w14:textId="77777777" w:rsidR="005F03EC" w:rsidRPr="00F245E6" w:rsidRDefault="005F03EC" w:rsidP="00305183">
            <w:pPr>
              <w:rPr>
                <w:rFonts w:cs="Calibri Light"/>
              </w:rPr>
            </w:pPr>
            <w:r w:rsidRPr="00F245E6">
              <w:rPr>
                <w:rFonts w:cs="Calibri Light"/>
              </w:rPr>
              <w:t>mögl.</w:t>
            </w:r>
          </w:p>
          <w:p w14:paraId="4FA29E76" w14:textId="77777777" w:rsidR="005F03EC" w:rsidRPr="00F245E6" w:rsidRDefault="005F03EC" w:rsidP="00305183">
            <w:pPr>
              <w:jc w:val="center"/>
              <w:rPr>
                <w:rFonts w:cs="Calibri Light"/>
                <w:b/>
              </w:rPr>
            </w:pPr>
            <w:r w:rsidRPr="00F245E6">
              <w:rPr>
                <w:rFonts w:cs="Calibri Light"/>
                <w:b/>
              </w:rPr>
              <w:t>3 (K)</w:t>
            </w:r>
          </w:p>
        </w:tc>
        <w:tc>
          <w:tcPr>
            <w:tcW w:w="760" w:type="dxa"/>
            <w:vMerge w:val="restart"/>
          </w:tcPr>
          <w:p w14:paraId="2CA5F556" w14:textId="77777777" w:rsidR="005F03EC" w:rsidRPr="00F245E6" w:rsidRDefault="005F03EC" w:rsidP="00305183">
            <w:pPr>
              <w:rPr>
                <w:rFonts w:cs="Calibri Light"/>
              </w:rPr>
            </w:pPr>
            <w:r w:rsidRPr="00F245E6">
              <w:rPr>
                <w:rFonts w:cs="Calibri Light"/>
              </w:rPr>
              <w:t>tats.</w:t>
            </w:r>
          </w:p>
          <w:p w14:paraId="75C19E02" w14:textId="77777777" w:rsidR="005F03EC" w:rsidRPr="00F245E6" w:rsidRDefault="005F03EC" w:rsidP="00305183">
            <w:pPr>
              <w:jc w:val="center"/>
              <w:rPr>
                <w:rFonts w:cs="Calibri Light"/>
                <w:b/>
              </w:rPr>
            </w:pPr>
          </w:p>
        </w:tc>
      </w:tr>
      <w:tr w:rsidR="005F03EC" w:rsidRPr="00F245E6" w14:paraId="59A914ED" w14:textId="77777777" w:rsidTr="00311F3F">
        <w:tc>
          <w:tcPr>
            <w:tcW w:w="987" w:type="dxa"/>
          </w:tcPr>
          <w:p w14:paraId="313A434F" w14:textId="77777777" w:rsidR="005F03EC" w:rsidRPr="00F245E6" w:rsidRDefault="005F03EC" w:rsidP="00305183">
            <w:pPr>
              <w:rPr>
                <w:rFonts w:cs="Calibri Light"/>
              </w:rPr>
            </w:pPr>
          </w:p>
        </w:tc>
        <w:tc>
          <w:tcPr>
            <w:tcW w:w="6781" w:type="dxa"/>
          </w:tcPr>
          <w:p w14:paraId="233502F8" w14:textId="77777777" w:rsidR="005F03EC" w:rsidRPr="00F245E6" w:rsidRDefault="005F03EC" w:rsidP="00305183">
            <w:pPr>
              <w:rPr>
                <w:rFonts w:cs="Calibri Light"/>
                <w:color w:val="C00000"/>
              </w:rPr>
            </w:pPr>
          </w:p>
        </w:tc>
        <w:tc>
          <w:tcPr>
            <w:tcW w:w="759" w:type="dxa"/>
            <w:vMerge/>
          </w:tcPr>
          <w:p w14:paraId="43BFB2B2" w14:textId="77777777" w:rsidR="005F03EC" w:rsidRPr="00F245E6" w:rsidRDefault="005F03EC" w:rsidP="00305183">
            <w:pPr>
              <w:rPr>
                <w:rFonts w:cs="Calibri Light"/>
              </w:rPr>
            </w:pPr>
          </w:p>
        </w:tc>
        <w:tc>
          <w:tcPr>
            <w:tcW w:w="760" w:type="dxa"/>
            <w:vMerge/>
          </w:tcPr>
          <w:p w14:paraId="2C371EE5" w14:textId="77777777" w:rsidR="005F03EC" w:rsidRPr="00F245E6" w:rsidRDefault="005F03EC" w:rsidP="00305183">
            <w:pPr>
              <w:rPr>
                <w:rFonts w:cs="Calibri Light"/>
              </w:rPr>
            </w:pPr>
          </w:p>
        </w:tc>
      </w:tr>
    </w:tbl>
    <w:p w14:paraId="4694AAD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69C5EE60" w14:textId="77777777" w:rsidTr="00311F3F">
        <w:tc>
          <w:tcPr>
            <w:tcW w:w="987" w:type="dxa"/>
          </w:tcPr>
          <w:p w14:paraId="506B5678" w14:textId="77777777" w:rsidR="005F03EC" w:rsidRPr="00F245E6" w:rsidRDefault="005F03EC" w:rsidP="00305183">
            <w:pPr>
              <w:rPr>
                <w:rFonts w:cs="Calibri Light"/>
              </w:rPr>
            </w:pPr>
            <w:r w:rsidRPr="00F245E6">
              <w:rPr>
                <w:rFonts w:cs="Calibri Light"/>
              </w:rPr>
              <w:t>B.3.2.g</w:t>
            </w:r>
          </w:p>
        </w:tc>
        <w:tc>
          <w:tcPr>
            <w:tcW w:w="6781" w:type="dxa"/>
          </w:tcPr>
          <w:p w14:paraId="40E11B4D" w14:textId="77777777" w:rsidR="005F03EC" w:rsidRPr="00F245E6" w:rsidRDefault="005F03EC" w:rsidP="00305183">
            <w:pPr>
              <w:rPr>
                <w:rFonts w:cs="Calibri Light"/>
              </w:rPr>
            </w:pPr>
            <w:r w:rsidRPr="00F245E6">
              <w:rPr>
                <w:rFonts w:cs="Calibri Light"/>
              </w:rPr>
              <w:t>Gibt es Leitlinien für die Anbringung bzw. Aufstellung von Kleinwindkraftanlagen (bis 12 m) welche nur einer örtlichen Baugenehmigung bedürfen?</w:t>
            </w:r>
          </w:p>
          <w:p w14:paraId="16E12D6B" w14:textId="77777777" w:rsidR="005F03EC" w:rsidRPr="00F245E6" w:rsidRDefault="005F03EC" w:rsidP="00305183">
            <w:pPr>
              <w:rPr>
                <w:rFonts w:cs="Calibri Light"/>
              </w:rPr>
            </w:pPr>
            <w:r w:rsidRPr="00F245E6">
              <w:rPr>
                <w:rFonts w:cs="Calibri Light"/>
              </w:rPr>
              <w:t>(Ja = 3 Punkte)</w:t>
            </w:r>
          </w:p>
        </w:tc>
        <w:tc>
          <w:tcPr>
            <w:tcW w:w="759" w:type="dxa"/>
            <w:vMerge w:val="restart"/>
          </w:tcPr>
          <w:p w14:paraId="5798308B" w14:textId="77777777" w:rsidR="005F03EC" w:rsidRPr="00F245E6" w:rsidRDefault="005F03EC" w:rsidP="00305183">
            <w:pPr>
              <w:rPr>
                <w:rFonts w:cs="Calibri Light"/>
              </w:rPr>
            </w:pPr>
            <w:r w:rsidRPr="00F245E6">
              <w:rPr>
                <w:rFonts w:cs="Calibri Light"/>
              </w:rPr>
              <w:t>mögl.</w:t>
            </w:r>
          </w:p>
          <w:p w14:paraId="048B3A10" w14:textId="77777777" w:rsidR="005F03EC" w:rsidRPr="00F245E6" w:rsidRDefault="005F03EC" w:rsidP="00305183">
            <w:pPr>
              <w:jc w:val="center"/>
              <w:rPr>
                <w:rFonts w:cs="Calibri Light"/>
                <w:b/>
              </w:rPr>
            </w:pPr>
            <w:r w:rsidRPr="00F245E6">
              <w:rPr>
                <w:rFonts w:cs="Calibri Light"/>
                <w:b/>
              </w:rPr>
              <w:t>3 (K)</w:t>
            </w:r>
          </w:p>
        </w:tc>
        <w:tc>
          <w:tcPr>
            <w:tcW w:w="760" w:type="dxa"/>
            <w:vMerge w:val="restart"/>
          </w:tcPr>
          <w:p w14:paraId="6C3F2B10" w14:textId="77777777" w:rsidR="005F03EC" w:rsidRPr="00F245E6" w:rsidRDefault="005F03EC" w:rsidP="00305183">
            <w:pPr>
              <w:rPr>
                <w:rFonts w:cs="Calibri Light"/>
              </w:rPr>
            </w:pPr>
            <w:r w:rsidRPr="00F245E6">
              <w:rPr>
                <w:rFonts w:cs="Calibri Light"/>
              </w:rPr>
              <w:t>tats.</w:t>
            </w:r>
          </w:p>
          <w:p w14:paraId="4E63E7F1" w14:textId="77777777" w:rsidR="005F03EC" w:rsidRPr="00F245E6" w:rsidRDefault="005F03EC" w:rsidP="00305183">
            <w:pPr>
              <w:jc w:val="center"/>
              <w:rPr>
                <w:rFonts w:cs="Calibri Light"/>
                <w:b/>
              </w:rPr>
            </w:pPr>
          </w:p>
        </w:tc>
      </w:tr>
      <w:tr w:rsidR="005F03EC" w:rsidRPr="00F245E6" w14:paraId="1FB1CC9E" w14:textId="77777777" w:rsidTr="00311F3F">
        <w:tc>
          <w:tcPr>
            <w:tcW w:w="987" w:type="dxa"/>
          </w:tcPr>
          <w:p w14:paraId="6956D34E" w14:textId="77777777" w:rsidR="005F03EC" w:rsidRPr="00F245E6" w:rsidRDefault="005F03EC" w:rsidP="00305183">
            <w:pPr>
              <w:rPr>
                <w:rFonts w:cs="Calibri Light"/>
              </w:rPr>
            </w:pPr>
          </w:p>
        </w:tc>
        <w:tc>
          <w:tcPr>
            <w:tcW w:w="6781" w:type="dxa"/>
          </w:tcPr>
          <w:p w14:paraId="42F54FE5" w14:textId="77777777" w:rsidR="005F03EC" w:rsidRPr="00F245E6" w:rsidRDefault="005F03EC" w:rsidP="00305183">
            <w:pPr>
              <w:rPr>
                <w:rFonts w:cs="Calibri Light"/>
                <w:color w:val="C00000"/>
              </w:rPr>
            </w:pPr>
          </w:p>
        </w:tc>
        <w:tc>
          <w:tcPr>
            <w:tcW w:w="759" w:type="dxa"/>
            <w:vMerge/>
          </w:tcPr>
          <w:p w14:paraId="5806E7FF" w14:textId="77777777" w:rsidR="005F03EC" w:rsidRPr="00F245E6" w:rsidRDefault="005F03EC" w:rsidP="00305183">
            <w:pPr>
              <w:rPr>
                <w:rFonts w:cs="Calibri Light"/>
              </w:rPr>
            </w:pPr>
          </w:p>
        </w:tc>
        <w:tc>
          <w:tcPr>
            <w:tcW w:w="760" w:type="dxa"/>
            <w:vMerge/>
          </w:tcPr>
          <w:p w14:paraId="1BFEF961" w14:textId="77777777" w:rsidR="005F03EC" w:rsidRPr="00F245E6" w:rsidRDefault="005F03EC" w:rsidP="00305183">
            <w:pPr>
              <w:rPr>
                <w:rFonts w:cs="Calibri Light"/>
              </w:rPr>
            </w:pPr>
          </w:p>
        </w:tc>
      </w:tr>
    </w:tbl>
    <w:p w14:paraId="03037CB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2"/>
        <w:gridCol w:w="759"/>
        <w:gridCol w:w="759"/>
      </w:tblGrid>
      <w:tr w:rsidR="005F03EC" w:rsidRPr="00F245E6" w14:paraId="77029559" w14:textId="77777777" w:rsidTr="00311F3F">
        <w:tc>
          <w:tcPr>
            <w:tcW w:w="987" w:type="dxa"/>
          </w:tcPr>
          <w:p w14:paraId="37D4AF4E" w14:textId="77777777" w:rsidR="005F03EC" w:rsidRPr="00F245E6" w:rsidRDefault="005F03EC" w:rsidP="00305183">
            <w:pPr>
              <w:rPr>
                <w:rFonts w:cs="Calibri Light"/>
              </w:rPr>
            </w:pPr>
            <w:r w:rsidRPr="00F245E6">
              <w:rPr>
                <w:rFonts w:cs="Calibri Light"/>
              </w:rPr>
              <w:t>B.4.3.h</w:t>
            </w:r>
          </w:p>
        </w:tc>
        <w:tc>
          <w:tcPr>
            <w:tcW w:w="6782" w:type="dxa"/>
          </w:tcPr>
          <w:p w14:paraId="755624F8" w14:textId="77777777" w:rsidR="005F03EC" w:rsidRPr="00F245E6" w:rsidRDefault="005F03EC" w:rsidP="00305183">
            <w:pPr>
              <w:rPr>
                <w:rFonts w:cs="Calibri Light"/>
              </w:rPr>
            </w:pPr>
            <w:r w:rsidRPr="00F245E6">
              <w:rPr>
                <w:rFonts w:cs="Calibri Light"/>
              </w:rPr>
              <w:t>Gibt es einen Beschluss von Leitlinien für die Anbringung bzw. Aufstellung von Kleinwindkraftanlagen (bis 12m Höhe)? (nur örtliche Baugenehmigung notwendig)</w:t>
            </w:r>
          </w:p>
          <w:p w14:paraId="04D52294" w14:textId="77777777" w:rsidR="005F03EC" w:rsidRPr="00F245E6" w:rsidRDefault="005F03EC" w:rsidP="00305183">
            <w:pPr>
              <w:rPr>
                <w:rFonts w:cs="Calibri Light"/>
              </w:rPr>
            </w:pPr>
            <w:r w:rsidRPr="00F245E6">
              <w:rPr>
                <w:rFonts w:cs="Calibri Light"/>
              </w:rPr>
              <w:t>(Ja = 3 Punkte)</w:t>
            </w:r>
          </w:p>
        </w:tc>
        <w:tc>
          <w:tcPr>
            <w:tcW w:w="759" w:type="dxa"/>
            <w:vMerge w:val="restart"/>
          </w:tcPr>
          <w:p w14:paraId="7F9C2B34" w14:textId="77777777" w:rsidR="005F03EC" w:rsidRPr="00F245E6" w:rsidRDefault="005F03EC" w:rsidP="00305183">
            <w:pPr>
              <w:rPr>
                <w:rFonts w:cs="Calibri Light"/>
              </w:rPr>
            </w:pPr>
            <w:r w:rsidRPr="00F245E6">
              <w:rPr>
                <w:rFonts w:cs="Calibri Light"/>
              </w:rPr>
              <w:t>mögl.</w:t>
            </w:r>
          </w:p>
          <w:p w14:paraId="253266DF" w14:textId="77777777" w:rsidR="005F03EC" w:rsidRPr="00F245E6" w:rsidRDefault="005F03EC" w:rsidP="00305183">
            <w:pPr>
              <w:jc w:val="center"/>
              <w:rPr>
                <w:rFonts w:cs="Calibri Light"/>
                <w:b/>
              </w:rPr>
            </w:pPr>
            <w:r w:rsidRPr="00F245E6">
              <w:rPr>
                <w:rFonts w:cs="Calibri Light"/>
                <w:b/>
              </w:rPr>
              <w:t>3 (K)</w:t>
            </w:r>
          </w:p>
        </w:tc>
        <w:tc>
          <w:tcPr>
            <w:tcW w:w="759" w:type="dxa"/>
            <w:vMerge w:val="restart"/>
          </w:tcPr>
          <w:p w14:paraId="19A151F4" w14:textId="77777777" w:rsidR="005F03EC" w:rsidRPr="00F245E6" w:rsidRDefault="005F03EC" w:rsidP="00305183">
            <w:pPr>
              <w:rPr>
                <w:rFonts w:cs="Calibri Light"/>
              </w:rPr>
            </w:pPr>
            <w:r w:rsidRPr="00F245E6">
              <w:rPr>
                <w:rFonts w:cs="Calibri Light"/>
              </w:rPr>
              <w:t>tats.</w:t>
            </w:r>
          </w:p>
          <w:p w14:paraId="5CD1C86B" w14:textId="77777777" w:rsidR="005F03EC" w:rsidRPr="00F245E6" w:rsidRDefault="005F03EC" w:rsidP="00305183">
            <w:pPr>
              <w:jc w:val="center"/>
              <w:rPr>
                <w:rFonts w:cs="Calibri Light"/>
                <w:b/>
              </w:rPr>
            </w:pPr>
          </w:p>
        </w:tc>
      </w:tr>
      <w:tr w:rsidR="005F03EC" w:rsidRPr="00F245E6" w14:paraId="0F012437" w14:textId="77777777" w:rsidTr="00311F3F">
        <w:tc>
          <w:tcPr>
            <w:tcW w:w="987" w:type="dxa"/>
          </w:tcPr>
          <w:p w14:paraId="3928676D" w14:textId="77777777" w:rsidR="005F03EC" w:rsidRPr="00F245E6" w:rsidRDefault="005F03EC" w:rsidP="00305183">
            <w:pPr>
              <w:rPr>
                <w:rFonts w:cs="Calibri Light"/>
              </w:rPr>
            </w:pPr>
          </w:p>
        </w:tc>
        <w:tc>
          <w:tcPr>
            <w:tcW w:w="6782" w:type="dxa"/>
          </w:tcPr>
          <w:p w14:paraId="5E14903F" w14:textId="77777777" w:rsidR="005F03EC" w:rsidRPr="00F245E6" w:rsidRDefault="005F03EC" w:rsidP="00305183">
            <w:pPr>
              <w:rPr>
                <w:rFonts w:cs="Calibri Light"/>
                <w:color w:val="C00000"/>
              </w:rPr>
            </w:pPr>
          </w:p>
        </w:tc>
        <w:tc>
          <w:tcPr>
            <w:tcW w:w="759" w:type="dxa"/>
            <w:vMerge/>
          </w:tcPr>
          <w:p w14:paraId="55EE9DF2" w14:textId="77777777" w:rsidR="005F03EC" w:rsidRPr="00F245E6" w:rsidRDefault="005F03EC" w:rsidP="00305183">
            <w:pPr>
              <w:rPr>
                <w:rFonts w:cs="Calibri Light"/>
              </w:rPr>
            </w:pPr>
          </w:p>
        </w:tc>
        <w:tc>
          <w:tcPr>
            <w:tcW w:w="759" w:type="dxa"/>
            <w:vMerge/>
          </w:tcPr>
          <w:p w14:paraId="3E2E3DAE" w14:textId="77777777" w:rsidR="005F03EC" w:rsidRPr="00F245E6" w:rsidRDefault="005F03EC" w:rsidP="00305183">
            <w:pPr>
              <w:rPr>
                <w:rFonts w:cs="Calibri Light"/>
              </w:rPr>
            </w:pPr>
          </w:p>
        </w:tc>
      </w:tr>
    </w:tbl>
    <w:p w14:paraId="39D709F4"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0152C6E1" w14:textId="77777777" w:rsidTr="00311F3F">
        <w:tc>
          <w:tcPr>
            <w:tcW w:w="987" w:type="dxa"/>
          </w:tcPr>
          <w:p w14:paraId="09A5A36B" w14:textId="77777777" w:rsidR="005F03EC" w:rsidRPr="00F245E6" w:rsidRDefault="005F03EC" w:rsidP="00305183">
            <w:pPr>
              <w:rPr>
                <w:rFonts w:cs="Calibri Light"/>
              </w:rPr>
            </w:pPr>
            <w:r w:rsidRPr="00F245E6">
              <w:rPr>
                <w:rFonts w:cs="Calibri Light"/>
              </w:rPr>
              <w:t>B.3.2.h</w:t>
            </w:r>
          </w:p>
        </w:tc>
        <w:tc>
          <w:tcPr>
            <w:tcW w:w="6781" w:type="dxa"/>
          </w:tcPr>
          <w:p w14:paraId="327B082E" w14:textId="77777777" w:rsidR="005F03EC" w:rsidRPr="00F245E6" w:rsidRDefault="005F03EC" w:rsidP="00305183">
            <w:pPr>
              <w:rPr>
                <w:rFonts w:cs="Calibri Light"/>
              </w:rPr>
            </w:pPr>
            <w:r w:rsidRPr="00F245E6">
              <w:rPr>
                <w:rFonts w:cs="Calibri Light"/>
              </w:rPr>
              <w:t xml:space="preserve">Gibt es Leitlinien für die Wahl des Energieträgers und die Anordnung der Leitungsnetze für Raum- und Wasserwärme sowie für Raumkühlung? </w:t>
            </w:r>
          </w:p>
          <w:p w14:paraId="34F58B0D" w14:textId="77777777" w:rsidR="005F03EC" w:rsidRPr="00F245E6" w:rsidRDefault="005F03EC" w:rsidP="00305183">
            <w:pPr>
              <w:rPr>
                <w:rFonts w:cs="Calibri Light"/>
              </w:rPr>
            </w:pPr>
            <w:r w:rsidRPr="00F245E6">
              <w:rPr>
                <w:rFonts w:cs="Calibri Light"/>
              </w:rPr>
              <w:t>(Wahl Energieträger = 1 Punkt, Leitungsnetz = 2 Punkte)</w:t>
            </w:r>
          </w:p>
        </w:tc>
        <w:tc>
          <w:tcPr>
            <w:tcW w:w="759" w:type="dxa"/>
            <w:vMerge w:val="restart"/>
          </w:tcPr>
          <w:p w14:paraId="4AE4505B" w14:textId="77777777" w:rsidR="005F03EC" w:rsidRPr="00F245E6" w:rsidRDefault="005F03EC" w:rsidP="00305183">
            <w:pPr>
              <w:rPr>
                <w:rFonts w:cs="Calibri Light"/>
              </w:rPr>
            </w:pPr>
            <w:r w:rsidRPr="00F245E6">
              <w:rPr>
                <w:rFonts w:cs="Calibri Light"/>
              </w:rPr>
              <w:t>mögl.</w:t>
            </w:r>
          </w:p>
          <w:p w14:paraId="33EB9CB5" w14:textId="77777777" w:rsidR="005F03EC" w:rsidRPr="00F245E6" w:rsidRDefault="005F03EC" w:rsidP="00305183">
            <w:pPr>
              <w:jc w:val="center"/>
              <w:rPr>
                <w:rFonts w:cs="Calibri Light"/>
                <w:b/>
              </w:rPr>
            </w:pPr>
            <w:r w:rsidRPr="00F245E6">
              <w:rPr>
                <w:rFonts w:cs="Calibri Light"/>
                <w:b/>
              </w:rPr>
              <w:t>3 (K)</w:t>
            </w:r>
          </w:p>
        </w:tc>
        <w:tc>
          <w:tcPr>
            <w:tcW w:w="760" w:type="dxa"/>
            <w:vMerge w:val="restart"/>
          </w:tcPr>
          <w:p w14:paraId="70E7A9F0" w14:textId="77777777" w:rsidR="005F03EC" w:rsidRPr="00F245E6" w:rsidRDefault="005F03EC" w:rsidP="00305183">
            <w:pPr>
              <w:rPr>
                <w:rFonts w:cs="Calibri Light"/>
              </w:rPr>
            </w:pPr>
            <w:r w:rsidRPr="00F245E6">
              <w:rPr>
                <w:rFonts w:cs="Calibri Light"/>
              </w:rPr>
              <w:t>tats.</w:t>
            </w:r>
          </w:p>
          <w:p w14:paraId="026F4265" w14:textId="77777777" w:rsidR="005F03EC" w:rsidRPr="00F245E6" w:rsidRDefault="005F03EC" w:rsidP="00305183">
            <w:pPr>
              <w:jc w:val="center"/>
              <w:rPr>
                <w:rFonts w:cs="Calibri Light"/>
                <w:b/>
              </w:rPr>
            </w:pPr>
          </w:p>
        </w:tc>
      </w:tr>
      <w:tr w:rsidR="005F03EC" w:rsidRPr="00F245E6" w14:paraId="4E24C486" w14:textId="77777777" w:rsidTr="00311F3F">
        <w:tc>
          <w:tcPr>
            <w:tcW w:w="987" w:type="dxa"/>
          </w:tcPr>
          <w:p w14:paraId="5FA46354" w14:textId="77777777" w:rsidR="005F03EC" w:rsidRPr="00F245E6" w:rsidRDefault="005F03EC" w:rsidP="00305183">
            <w:pPr>
              <w:rPr>
                <w:rFonts w:cs="Calibri Light"/>
              </w:rPr>
            </w:pPr>
          </w:p>
        </w:tc>
        <w:tc>
          <w:tcPr>
            <w:tcW w:w="6781" w:type="dxa"/>
          </w:tcPr>
          <w:p w14:paraId="40838A31" w14:textId="77777777" w:rsidR="005F03EC" w:rsidRPr="00F245E6" w:rsidRDefault="005F03EC" w:rsidP="00305183">
            <w:pPr>
              <w:rPr>
                <w:rFonts w:cs="Calibri Light"/>
                <w:color w:val="C00000"/>
              </w:rPr>
            </w:pPr>
          </w:p>
        </w:tc>
        <w:tc>
          <w:tcPr>
            <w:tcW w:w="759" w:type="dxa"/>
            <w:vMerge/>
          </w:tcPr>
          <w:p w14:paraId="11594A21" w14:textId="77777777" w:rsidR="005F03EC" w:rsidRPr="00F245E6" w:rsidRDefault="005F03EC" w:rsidP="00305183">
            <w:pPr>
              <w:rPr>
                <w:rFonts w:cs="Calibri Light"/>
              </w:rPr>
            </w:pPr>
          </w:p>
        </w:tc>
        <w:tc>
          <w:tcPr>
            <w:tcW w:w="760" w:type="dxa"/>
            <w:vMerge/>
          </w:tcPr>
          <w:p w14:paraId="297D7CAD" w14:textId="77777777" w:rsidR="005F03EC" w:rsidRPr="00F245E6" w:rsidRDefault="005F03EC" w:rsidP="00305183">
            <w:pPr>
              <w:rPr>
                <w:rFonts w:cs="Calibri Light"/>
              </w:rPr>
            </w:pPr>
          </w:p>
        </w:tc>
      </w:tr>
    </w:tbl>
    <w:p w14:paraId="7394340D"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78"/>
        <w:gridCol w:w="761"/>
        <w:gridCol w:w="761"/>
      </w:tblGrid>
      <w:tr w:rsidR="005F03EC" w:rsidRPr="00F245E6" w14:paraId="7B7BBEC2" w14:textId="77777777" w:rsidTr="00311F3F">
        <w:tc>
          <w:tcPr>
            <w:tcW w:w="987" w:type="dxa"/>
          </w:tcPr>
          <w:p w14:paraId="179DBBBB" w14:textId="77777777" w:rsidR="005F03EC" w:rsidRPr="00F245E6" w:rsidRDefault="005F03EC" w:rsidP="00305183">
            <w:pPr>
              <w:rPr>
                <w:rFonts w:cs="Calibri Light"/>
              </w:rPr>
            </w:pPr>
            <w:r w:rsidRPr="00F245E6">
              <w:rPr>
                <w:rFonts w:cs="Calibri Light"/>
              </w:rPr>
              <w:t>B.4.3.i</w:t>
            </w:r>
          </w:p>
        </w:tc>
        <w:tc>
          <w:tcPr>
            <w:tcW w:w="6778" w:type="dxa"/>
          </w:tcPr>
          <w:p w14:paraId="1937A2B8" w14:textId="3F573C96" w:rsidR="005F03EC" w:rsidRPr="00F245E6" w:rsidRDefault="005F03EC" w:rsidP="00305183">
            <w:pPr>
              <w:rPr>
                <w:rFonts w:cs="Calibri Light"/>
              </w:rPr>
            </w:pPr>
            <w:r w:rsidRPr="00F245E6">
              <w:rPr>
                <w:rFonts w:cs="Calibri Light"/>
              </w:rPr>
              <w:t>Gibt es einen Beschluss von Leitlinien für die Wahl des Energieträgers und die Anordnung de</w:t>
            </w:r>
            <w:r w:rsidR="00891B88">
              <w:rPr>
                <w:rFonts w:cs="Calibri Light"/>
              </w:rPr>
              <w:t>s</w:t>
            </w:r>
            <w:r w:rsidRPr="00F245E6">
              <w:rPr>
                <w:rFonts w:cs="Calibri Light"/>
              </w:rPr>
              <w:t xml:space="preserve"> Leitungsnetzes für Raum- und Wasserwärme sowie im Bedarf Raumkühlung?</w:t>
            </w:r>
          </w:p>
          <w:p w14:paraId="066A1FA6" w14:textId="77777777" w:rsidR="005F03EC" w:rsidRPr="00F245E6" w:rsidRDefault="005F03EC" w:rsidP="00305183">
            <w:pPr>
              <w:rPr>
                <w:rFonts w:cs="Calibri Light"/>
              </w:rPr>
            </w:pPr>
            <w:r w:rsidRPr="00F245E6">
              <w:rPr>
                <w:rFonts w:cs="Calibri Light"/>
              </w:rPr>
              <w:t>(Ja = 3 Punkte)</w:t>
            </w:r>
          </w:p>
        </w:tc>
        <w:tc>
          <w:tcPr>
            <w:tcW w:w="761" w:type="dxa"/>
            <w:vMerge w:val="restart"/>
          </w:tcPr>
          <w:p w14:paraId="304CDCA0" w14:textId="77777777" w:rsidR="005F03EC" w:rsidRPr="00F245E6" w:rsidRDefault="005F03EC" w:rsidP="00305183">
            <w:pPr>
              <w:rPr>
                <w:rFonts w:cs="Calibri Light"/>
              </w:rPr>
            </w:pPr>
            <w:r w:rsidRPr="00F245E6">
              <w:rPr>
                <w:rFonts w:cs="Calibri Light"/>
              </w:rPr>
              <w:t>mögl.</w:t>
            </w:r>
          </w:p>
          <w:p w14:paraId="0FB8BE3E" w14:textId="77777777" w:rsidR="005F03EC" w:rsidRPr="00F245E6" w:rsidRDefault="005F03EC" w:rsidP="00305183">
            <w:pPr>
              <w:jc w:val="center"/>
              <w:rPr>
                <w:rFonts w:cs="Calibri Light"/>
                <w:b/>
              </w:rPr>
            </w:pPr>
            <w:r w:rsidRPr="00F245E6">
              <w:rPr>
                <w:rFonts w:cs="Calibri Light"/>
                <w:b/>
              </w:rPr>
              <w:t>3 (K)</w:t>
            </w:r>
          </w:p>
        </w:tc>
        <w:tc>
          <w:tcPr>
            <w:tcW w:w="761" w:type="dxa"/>
            <w:vMerge w:val="restart"/>
          </w:tcPr>
          <w:p w14:paraId="3D671B61" w14:textId="77777777" w:rsidR="005F03EC" w:rsidRPr="00F245E6" w:rsidRDefault="005F03EC" w:rsidP="00305183">
            <w:pPr>
              <w:rPr>
                <w:rFonts w:cs="Calibri Light"/>
              </w:rPr>
            </w:pPr>
            <w:r w:rsidRPr="00F245E6">
              <w:rPr>
                <w:rFonts w:cs="Calibri Light"/>
              </w:rPr>
              <w:t>tats.</w:t>
            </w:r>
          </w:p>
          <w:p w14:paraId="37921D53" w14:textId="77777777" w:rsidR="005F03EC" w:rsidRPr="00F245E6" w:rsidRDefault="005F03EC" w:rsidP="00305183">
            <w:pPr>
              <w:jc w:val="center"/>
              <w:rPr>
                <w:rFonts w:cs="Calibri Light"/>
                <w:b/>
              </w:rPr>
            </w:pPr>
          </w:p>
        </w:tc>
      </w:tr>
      <w:tr w:rsidR="005F03EC" w:rsidRPr="00F245E6" w14:paraId="28BA416A" w14:textId="77777777" w:rsidTr="00311F3F">
        <w:tc>
          <w:tcPr>
            <w:tcW w:w="987" w:type="dxa"/>
          </w:tcPr>
          <w:p w14:paraId="55520EDD" w14:textId="77777777" w:rsidR="005F03EC" w:rsidRPr="00F245E6" w:rsidRDefault="005F03EC" w:rsidP="00305183">
            <w:pPr>
              <w:rPr>
                <w:rFonts w:cs="Calibri Light"/>
              </w:rPr>
            </w:pPr>
          </w:p>
        </w:tc>
        <w:tc>
          <w:tcPr>
            <w:tcW w:w="6778" w:type="dxa"/>
          </w:tcPr>
          <w:p w14:paraId="48110DD3" w14:textId="77777777" w:rsidR="005F03EC" w:rsidRPr="00F245E6" w:rsidRDefault="005F03EC" w:rsidP="00305183">
            <w:pPr>
              <w:rPr>
                <w:rFonts w:cs="Calibri Light"/>
                <w:color w:val="C00000"/>
              </w:rPr>
            </w:pPr>
          </w:p>
        </w:tc>
        <w:tc>
          <w:tcPr>
            <w:tcW w:w="761" w:type="dxa"/>
            <w:vMerge/>
          </w:tcPr>
          <w:p w14:paraId="514C33D0" w14:textId="77777777" w:rsidR="005F03EC" w:rsidRPr="00F245E6" w:rsidRDefault="005F03EC" w:rsidP="00305183">
            <w:pPr>
              <w:rPr>
                <w:rFonts w:cs="Calibri Light"/>
              </w:rPr>
            </w:pPr>
          </w:p>
        </w:tc>
        <w:tc>
          <w:tcPr>
            <w:tcW w:w="761" w:type="dxa"/>
            <w:vMerge/>
          </w:tcPr>
          <w:p w14:paraId="736C9C6F" w14:textId="77777777" w:rsidR="005F03EC" w:rsidRPr="00F245E6" w:rsidRDefault="005F03EC" w:rsidP="00305183">
            <w:pPr>
              <w:rPr>
                <w:rFonts w:cs="Calibri Light"/>
              </w:rPr>
            </w:pPr>
          </w:p>
        </w:tc>
      </w:tr>
    </w:tbl>
    <w:p w14:paraId="0C6C595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00830D67" w14:textId="77777777" w:rsidTr="00311F3F">
        <w:tc>
          <w:tcPr>
            <w:tcW w:w="987" w:type="dxa"/>
          </w:tcPr>
          <w:p w14:paraId="33AC7D01" w14:textId="77777777" w:rsidR="005F03EC" w:rsidRPr="00F245E6" w:rsidRDefault="005F03EC" w:rsidP="00305183">
            <w:pPr>
              <w:rPr>
                <w:rFonts w:cs="Calibri Light"/>
              </w:rPr>
            </w:pPr>
            <w:r w:rsidRPr="00F245E6">
              <w:rPr>
                <w:rFonts w:cs="Calibri Light"/>
              </w:rPr>
              <w:t>B.3.4.a</w:t>
            </w:r>
          </w:p>
        </w:tc>
        <w:tc>
          <w:tcPr>
            <w:tcW w:w="6781" w:type="dxa"/>
          </w:tcPr>
          <w:p w14:paraId="7B4468C0" w14:textId="10BC0EE0" w:rsidR="005F03EC" w:rsidRPr="00F245E6" w:rsidRDefault="005F03EC" w:rsidP="00305183">
            <w:pPr>
              <w:rPr>
                <w:rFonts w:cs="Calibri Light"/>
              </w:rPr>
            </w:pPr>
            <w:r w:rsidRPr="00F245E6">
              <w:rPr>
                <w:rFonts w:cs="Calibri Light"/>
              </w:rPr>
              <w:t>Gibt es Konzepte zur räumlichen Ansiedelung von Menschen, Betrieben und Arbeitsplätzen nach dem Energie- und Ressourcenverbrauch?</w:t>
            </w:r>
          </w:p>
          <w:p w14:paraId="0A738258" w14:textId="77777777" w:rsidR="005F03EC" w:rsidRPr="00F245E6" w:rsidRDefault="005F03EC" w:rsidP="00305183">
            <w:pPr>
              <w:rPr>
                <w:rFonts w:cs="Calibri Light"/>
              </w:rPr>
            </w:pPr>
            <w:r w:rsidRPr="00F245E6">
              <w:rPr>
                <w:rFonts w:cs="Calibri Light"/>
              </w:rPr>
              <w:t>(Ja = 2 Punkte)</w:t>
            </w:r>
          </w:p>
        </w:tc>
        <w:tc>
          <w:tcPr>
            <w:tcW w:w="759" w:type="dxa"/>
            <w:vMerge w:val="restart"/>
          </w:tcPr>
          <w:p w14:paraId="0C5C0F5D" w14:textId="77777777" w:rsidR="005F03EC" w:rsidRPr="00F245E6" w:rsidRDefault="005F03EC" w:rsidP="00305183">
            <w:pPr>
              <w:rPr>
                <w:rFonts w:cs="Calibri Light"/>
              </w:rPr>
            </w:pPr>
            <w:r w:rsidRPr="00F245E6">
              <w:rPr>
                <w:rFonts w:cs="Calibri Light"/>
              </w:rPr>
              <w:t>mögl.</w:t>
            </w:r>
          </w:p>
          <w:p w14:paraId="42C60866" w14:textId="77777777" w:rsidR="005F03EC" w:rsidRPr="00F245E6" w:rsidRDefault="005F03EC" w:rsidP="00305183">
            <w:pPr>
              <w:jc w:val="center"/>
              <w:rPr>
                <w:rFonts w:cs="Calibri Light"/>
                <w:b/>
              </w:rPr>
            </w:pPr>
            <w:r w:rsidRPr="00F245E6">
              <w:rPr>
                <w:rFonts w:cs="Calibri Light"/>
                <w:b/>
              </w:rPr>
              <w:t>2 (K)</w:t>
            </w:r>
          </w:p>
        </w:tc>
        <w:tc>
          <w:tcPr>
            <w:tcW w:w="760" w:type="dxa"/>
            <w:vMerge w:val="restart"/>
          </w:tcPr>
          <w:p w14:paraId="423D11F0" w14:textId="77777777" w:rsidR="005F03EC" w:rsidRPr="00F245E6" w:rsidRDefault="005F03EC" w:rsidP="00305183">
            <w:pPr>
              <w:rPr>
                <w:rFonts w:cs="Calibri Light"/>
              </w:rPr>
            </w:pPr>
            <w:r w:rsidRPr="00F245E6">
              <w:rPr>
                <w:rFonts w:cs="Calibri Light"/>
              </w:rPr>
              <w:t>tats.</w:t>
            </w:r>
          </w:p>
          <w:p w14:paraId="3BE5F8B5" w14:textId="77777777" w:rsidR="005F03EC" w:rsidRPr="00F245E6" w:rsidRDefault="005F03EC" w:rsidP="00305183">
            <w:pPr>
              <w:jc w:val="center"/>
              <w:rPr>
                <w:rFonts w:cs="Calibri Light"/>
                <w:b/>
              </w:rPr>
            </w:pPr>
          </w:p>
        </w:tc>
      </w:tr>
      <w:tr w:rsidR="005F03EC" w:rsidRPr="00F245E6" w14:paraId="36A8651B" w14:textId="77777777" w:rsidTr="00311F3F">
        <w:tc>
          <w:tcPr>
            <w:tcW w:w="987" w:type="dxa"/>
          </w:tcPr>
          <w:p w14:paraId="3EA5CD22" w14:textId="77777777" w:rsidR="005F03EC" w:rsidRPr="00F245E6" w:rsidRDefault="005F03EC" w:rsidP="00305183">
            <w:pPr>
              <w:rPr>
                <w:rFonts w:cs="Calibri Light"/>
              </w:rPr>
            </w:pPr>
          </w:p>
        </w:tc>
        <w:tc>
          <w:tcPr>
            <w:tcW w:w="6781" w:type="dxa"/>
          </w:tcPr>
          <w:p w14:paraId="79BB6B57" w14:textId="77777777" w:rsidR="005F03EC" w:rsidRPr="00F245E6" w:rsidRDefault="005F03EC" w:rsidP="00305183">
            <w:pPr>
              <w:rPr>
                <w:rFonts w:cs="Calibri Light"/>
                <w:color w:val="C00000"/>
              </w:rPr>
            </w:pPr>
          </w:p>
        </w:tc>
        <w:tc>
          <w:tcPr>
            <w:tcW w:w="759" w:type="dxa"/>
            <w:vMerge/>
          </w:tcPr>
          <w:p w14:paraId="2611D3AE" w14:textId="77777777" w:rsidR="005F03EC" w:rsidRPr="00F245E6" w:rsidRDefault="005F03EC" w:rsidP="00305183">
            <w:pPr>
              <w:rPr>
                <w:rFonts w:cs="Calibri Light"/>
              </w:rPr>
            </w:pPr>
          </w:p>
        </w:tc>
        <w:tc>
          <w:tcPr>
            <w:tcW w:w="760" w:type="dxa"/>
            <w:vMerge/>
          </w:tcPr>
          <w:p w14:paraId="14F2836B" w14:textId="77777777" w:rsidR="005F03EC" w:rsidRPr="00F245E6" w:rsidRDefault="005F03EC" w:rsidP="00305183">
            <w:pPr>
              <w:rPr>
                <w:rFonts w:cs="Calibri Light"/>
              </w:rPr>
            </w:pPr>
          </w:p>
        </w:tc>
      </w:tr>
    </w:tbl>
    <w:p w14:paraId="753B905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61078BFC" w14:textId="77777777" w:rsidTr="00311F3F">
        <w:tc>
          <w:tcPr>
            <w:tcW w:w="987" w:type="dxa"/>
          </w:tcPr>
          <w:p w14:paraId="091DBAD8" w14:textId="77777777" w:rsidR="005F03EC" w:rsidRPr="00F245E6" w:rsidRDefault="005F03EC" w:rsidP="00305183">
            <w:pPr>
              <w:rPr>
                <w:rFonts w:cs="Calibri Light"/>
              </w:rPr>
            </w:pPr>
            <w:r w:rsidRPr="00F245E6">
              <w:rPr>
                <w:rFonts w:cs="Calibri Light"/>
              </w:rPr>
              <w:t>B.3.4.b</w:t>
            </w:r>
          </w:p>
        </w:tc>
        <w:tc>
          <w:tcPr>
            <w:tcW w:w="6781" w:type="dxa"/>
          </w:tcPr>
          <w:p w14:paraId="5495A48B" w14:textId="77777777" w:rsidR="005F03EC" w:rsidRPr="00F245E6" w:rsidRDefault="005F03EC" w:rsidP="00305183">
            <w:pPr>
              <w:rPr>
                <w:rFonts w:cs="Calibri Light"/>
              </w:rPr>
            </w:pPr>
            <w:r w:rsidRPr="00F245E6">
              <w:rPr>
                <w:rFonts w:cs="Calibri Light"/>
              </w:rPr>
              <w:t>Gibt es ein Konzept zur gezielten Ansiedelung von Unternehmen aus den Bereichen Energie und Ökologie?</w:t>
            </w:r>
          </w:p>
          <w:p w14:paraId="0BD64B8E" w14:textId="77777777" w:rsidR="005F03EC" w:rsidRPr="00F245E6" w:rsidRDefault="005F03EC" w:rsidP="00305183">
            <w:pPr>
              <w:rPr>
                <w:rFonts w:cs="Calibri Light"/>
              </w:rPr>
            </w:pPr>
            <w:r w:rsidRPr="00F245E6">
              <w:rPr>
                <w:rFonts w:cs="Calibri Light"/>
              </w:rPr>
              <w:t>(Ja = 2 Punkte)</w:t>
            </w:r>
          </w:p>
        </w:tc>
        <w:tc>
          <w:tcPr>
            <w:tcW w:w="759" w:type="dxa"/>
            <w:vMerge w:val="restart"/>
          </w:tcPr>
          <w:p w14:paraId="371D3F02" w14:textId="77777777" w:rsidR="005F03EC" w:rsidRPr="00F245E6" w:rsidRDefault="005F03EC" w:rsidP="00305183">
            <w:pPr>
              <w:rPr>
                <w:rFonts w:cs="Calibri Light"/>
              </w:rPr>
            </w:pPr>
            <w:r w:rsidRPr="00F245E6">
              <w:rPr>
                <w:rFonts w:cs="Calibri Light"/>
              </w:rPr>
              <w:t>mögl.</w:t>
            </w:r>
          </w:p>
          <w:p w14:paraId="780700F2" w14:textId="77777777" w:rsidR="005F03EC" w:rsidRPr="00F245E6" w:rsidRDefault="005F03EC" w:rsidP="00305183">
            <w:pPr>
              <w:jc w:val="center"/>
              <w:rPr>
                <w:rFonts w:cs="Calibri Light"/>
                <w:b/>
              </w:rPr>
            </w:pPr>
            <w:r w:rsidRPr="00F245E6">
              <w:rPr>
                <w:rFonts w:cs="Calibri Light"/>
                <w:b/>
              </w:rPr>
              <w:t>2 (K)</w:t>
            </w:r>
          </w:p>
        </w:tc>
        <w:tc>
          <w:tcPr>
            <w:tcW w:w="760" w:type="dxa"/>
            <w:vMerge w:val="restart"/>
          </w:tcPr>
          <w:p w14:paraId="3FBC4038" w14:textId="77777777" w:rsidR="005F03EC" w:rsidRPr="00F245E6" w:rsidRDefault="005F03EC" w:rsidP="00305183">
            <w:pPr>
              <w:rPr>
                <w:rFonts w:cs="Calibri Light"/>
              </w:rPr>
            </w:pPr>
            <w:r w:rsidRPr="00F245E6">
              <w:rPr>
                <w:rFonts w:cs="Calibri Light"/>
              </w:rPr>
              <w:t>tats.</w:t>
            </w:r>
          </w:p>
          <w:p w14:paraId="33F88B5F" w14:textId="77777777" w:rsidR="005F03EC" w:rsidRPr="00F245E6" w:rsidRDefault="005F03EC" w:rsidP="00305183">
            <w:pPr>
              <w:jc w:val="center"/>
              <w:rPr>
                <w:rFonts w:cs="Calibri Light"/>
                <w:b/>
              </w:rPr>
            </w:pPr>
          </w:p>
        </w:tc>
      </w:tr>
      <w:tr w:rsidR="005F03EC" w:rsidRPr="00F245E6" w14:paraId="464F85E4" w14:textId="77777777" w:rsidTr="00311F3F">
        <w:tc>
          <w:tcPr>
            <w:tcW w:w="987" w:type="dxa"/>
          </w:tcPr>
          <w:p w14:paraId="79921F88" w14:textId="77777777" w:rsidR="005F03EC" w:rsidRPr="00F245E6" w:rsidRDefault="005F03EC" w:rsidP="00305183">
            <w:pPr>
              <w:rPr>
                <w:rFonts w:cs="Calibri Light"/>
              </w:rPr>
            </w:pPr>
          </w:p>
        </w:tc>
        <w:tc>
          <w:tcPr>
            <w:tcW w:w="6781" w:type="dxa"/>
          </w:tcPr>
          <w:p w14:paraId="75D08E34" w14:textId="77777777" w:rsidR="005F03EC" w:rsidRPr="00F245E6" w:rsidRDefault="005F03EC" w:rsidP="00305183">
            <w:pPr>
              <w:rPr>
                <w:rFonts w:cs="Calibri Light"/>
                <w:color w:val="C00000"/>
              </w:rPr>
            </w:pPr>
          </w:p>
        </w:tc>
        <w:tc>
          <w:tcPr>
            <w:tcW w:w="759" w:type="dxa"/>
            <w:vMerge/>
          </w:tcPr>
          <w:p w14:paraId="5CEC4D03" w14:textId="77777777" w:rsidR="005F03EC" w:rsidRPr="00F245E6" w:rsidRDefault="005F03EC" w:rsidP="00305183">
            <w:pPr>
              <w:rPr>
                <w:rFonts w:cs="Calibri Light"/>
              </w:rPr>
            </w:pPr>
          </w:p>
        </w:tc>
        <w:tc>
          <w:tcPr>
            <w:tcW w:w="760" w:type="dxa"/>
            <w:vMerge/>
          </w:tcPr>
          <w:p w14:paraId="70534A1F" w14:textId="77777777" w:rsidR="005F03EC" w:rsidRPr="00F245E6" w:rsidRDefault="005F03EC" w:rsidP="00305183">
            <w:pPr>
              <w:rPr>
                <w:rFonts w:cs="Calibri Light"/>
              </w:rPr>
            </w:pPr>
          </w:p>
        </w:tc>
      </w:tr>
    </w:tbl>
    <w:p w14:paraId="73D054C4"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5B9AA7B3" w14:textId="77777777" w:rsidTr="00311F3F">
        <w:tc>
          <w:tcPr>
            <w:tcW w:w="987" w:type="dxa"/>
          </w:tcPr>
          <w:p w14:paraId="1A50D459" w14:textId="77777777" w:rsidR="005F03EC" w:rsidRPr="00F245E6" w:rsidRDefault="005F03EC" w:rsidP="00305183">
            <w:pPr>
              <w:rPr>
                <w:rFonts w:cs="Calibri Light"/>
              </w:rPr>
            </w:pPr>
            <w:r w:rsidRPr="00F245E6">
              <w:rPr>
                <w:rFonts w:cs="Calibri Light"/>
              </w:rPr>
              <w:t>B.4.3.c</w:t>
            </w:r>
          </w:p>
        </w:tc>
        <w:tc>
          <w:tcPr>
            <w:tcW w:w="6781" w:type="dxa"/>
          </w:tcPr>
          <w:p w14:paraId="29EF1899" w14:textId="77777777" w:rsidR="005F03EC" w:rsidRPr="00F245E6" w:rsidRDefault="005F03EC" w:rsidP="00305183">
            <w:pPr>
              <w:rPr>
                <w:rFonts w:cs="Calibri Light"/>
              </w:rPr>
            </w:pPr>
            <w:r w:rsidRPr="00F245E6">
              <w:rPr>
                <w:rFonts w:cs="Calibri Light"/>
              </w:rPr>
              <w:t>Ist die Vertragsraumordnung in den Konzepten der räumlichen Entwicklung verankert?</w:t>
            </w:r>
          </w:p>
          <w:p w14:paraId="548F7D3F" w14:textId="77777777" w:rsidR="005F03EC" w:rsidRPr="00F245E6" w:rsidRDefault="005F03EC" w:rsidP="00305183">
            <w:pPr>
              <w:rPr>
                <w:rFonts w:cs="Calibri Light"/>
              </w:rPr>
            </w:pPr>
            <w:r w:rsidRPr="00F245E6">
              <w:rPr>
                <w:rFonts w:cs="Calibri Light"/>
              </w:rPr>
              <w:lastRenderedPageBreak/>
              <w:t>(Ja = 3 Punkte)</w:t>
            </w:r>
          </w:p>
        </w:tc>
        <w:tc>
          <w:tcPr>
            <w:tcW w:w="759" w:type="dxa"/>
            <w:vMerge w:val="restart"/>
          </w:tcPr>
          <w:p w14:paraId="1FC4C7A9" w14:textId="77777777" w:rsidR="005F03EC" w:rsidRPr="00F245E6" w:rsidRDefault="005F03EC" w:rsidP="00305183">
            <w:pPr>
              <w:rPr>
                <w:rFonts w:cs="Calibri Light"/>
              </w:rPr>
            </w:pPr>
            <w:r w:rsidRPr="00F245E6">
              <w:rPr>
                <w:rFonts w:cs="Calibri Light"/>
              </w:rPr>
              <w:lastRenderedPageBreak/>
              <w:t>mögl.</w:t>
            </w:r>
          </w:p>
          <w:p w14:paraId="5B2C55D7" w14:textId="77777777" w:rsidR="005F03EC" w:rsidRPr="00F245E6" w:rsidRDefault="005F03EC" w:rsidP="00305183">
            <w:pPr>
              <w:jc w:val="center"/>
              <w:rPr>
                <w:rFonts w:cs="Calibri Light"/>
                <w:b/>
              </w:rPr>
            </w:pPr>
            <w:r w:rsidRPr="00F245E6">
              <w:rPr>
                <w:rFonts w:cs="Calibri Light"/>
                <w:b/>
              </w:rPr>
              <w:t>3 (K)</w:t>
            </w:r>
          </w:p>
        </w:tc>
        <w:tc>
          <w:tcPr>
            <w:tcW w:w="760" w:type="dxa"/>
            <w:vMerge w:val="restart"/>
          </w:tcPr>
          <w:p w14:paraId="4EE602D4" w14:textId="77777777" w:rsidR="005F03EC" w:rsidRPr="00F245E6" w:rsidRDefault="005F03EC" w:rsidP="00305183">
            <w:pPr>
              <w:rPr>
                <w:rFonts w:cs="Calibri Light"/>
              </w:rPr>
            </w:pPr>
            <w:r w:rsidRPr="00F245E6">
              <w:rPr>
                <w:rFonts w:cs="Calibri Light"/>
              </w:rPr>
              <w:t>tats.</w:t>
            </w:r>
          </w:p>
          <w:p w14:paraId="6907642B" w14:textId="77777777" w:rsidR="005F03EC" w:rsidRPr="00F245E6" w:rsidRDefault="005F03EC" w:rsidP="00305183">
            <w:pPr>
              <w:jc w:val="center"/>
              <w:rPr>
                <w:rFonts w:cs="Calibri Light"/>
                <w:b/>
              </w:rPr>
            </w:pPr>
          </w:p>
        </w:tc>
      </w:tr>
      <w:tr w:rsidR="005F03EC" w:rsidRPr="00F245E6" w14:paraId="2CC0FCF5" w14:textId="77777777" w:rsidTr="00311F3F">
        <w:tc>
          <w:tcPr>
            <w:tcW w:w="987" w:type="dxa"/>
          </w:tcPr>
          <w:p w14:paraId="57207550" w14:textId="77777777" w:rsidR="005F03EC" w:rsidRPr="00F245E6" w:rsidRDefault="005F03EC" w:rsidP="00305183">
            <w:pPr>
              <w:rPr>
                <w:rFonts w:cs="Calibri Light"/>
              </w:rPr>
            </w:pPr>
          </w:p>
        </w:tc>
        <w:tc>
          <w:tcPr>
            <w:tcW w:w="6781" w:type="dxa"/>
          </w:tcPr>
          <w:p w14:paraId="13415E80" w14:textId="77777777" w:rsidR="005F03EC" w:rsidRPr="00F245E6" w:rsidRDefault="005F03EC" w:rsidP="00305183">
            <w:pPr>
              <w:rPr>
                <w:rFonts w:cs="Calibri Light"/>
                <w:color w:val="C00000"/>
              </w:rPr>
            </w:pPr>
          </w:p>
        </w:tc>
        <w:tc>
          <w:tcPr>
            <w:tcW w:w="759" w:type="dxa"/>
            <w:vMerge/>
          </w:tcPr>
          <w:p w14:paraId="4DD2FF35" w14:textId="77777777" w:rsidR="005F03EC" w:rsidRPr="00F245E6" w:rsidRDefault="005F03EC" w:rsidP="00305183">
            <w:pPr>
              <w:rPr>
                <w:rFonts w:cs="Calibri Light"/>
              </w:rPr>
            </w:pPr>
          </w:p>
        </w:tc>
        <w:tc>
          <w:tcPr>
            <w:tcW w:w="760" w:type="dxa"/>
            <w:vMerge/>
          </w:tcPr>
          <w:p w14:paraId="329582A0" w14:textId="77777777" w:rsidR="005F03EC" w:rsidRPr="00F245E6" w:rsidRDefault="005F03EC" w:rsidP="00305183">
            <w:pPr>
              <w:rPr>
                <w:rFonts w:cs="Calibri Light"/>
              </w:rPr>
            </w:pPr>
          </w:p>
        </w:tc>
      </w:tr>
    </w:tbl>
    <w:p w14:paraId="02B50BC3"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775"/>
        <w:gridCol w:w="762"/>
        <w:gridCol w:w="762"/>
      </w:tblGrid>
      <w:tr w:rsidR="005F03EC" w:rsidRPr="00F245E6" w14:paraId="4145BAA4" w14:textId="77777777" w:rsidTr="00311F3F">
        <w:tc>
          <w:tcPr>
            <w:tcW w:w="988" w:type="dxa"/>
          </w:tcPr>
          <w:p w14:paraId="7690F9A0" w14:textId="77777777" w:rsidR="005F03EC" w:rsidRPr="00F245E6" w:rsidRDefault="005F03EC" w:rsidP="00305183">
            <w:pPr>
              <w:rPr>
                <w:rFonts w:cs="Calibri Light"/>
              </w:rPr>
            </w:pPr>
            <w:r w:rsidRPr="00F245E6">
              <w:rPr>
                <w:rFonts w:cs="Calibri Light"/>
              </w:rPr>
              <w:t>B.4.3.e</w:t>
            </w:r>
          </w:p>
        </w:tc>
        <w:tc>
          <w:tcPr>
            <w:tcW w:w="6775" w:type="dxa"/>
          </w:tcPr>
          <w:p w14:paraId="32C55B66" w14:textId="77777777" w:rsidR="005F03EC" w:rsidRPr="00F245E6" w:rsidRDefault="005F03EC" w:rsidP="00305183">
            <w:pPr>
              <w:rPr>
                <w:rFonts w:cs="Calibri Light"/>
              </w:rPr>
            </w:pPr>
            <w:r w:rsidRPr="00F245E6">
              <w:rPr>
                <w:rFonts w:cs="Calibri Light"/>
              </w:rPr>
              <w:t>Gibt es einen Beschluss der Nachbarschaftsbetrachtung bei der Entwicklung von Bauwerken mit mehr als 5 Wohnungen oder 10 Arbeitsplätzen?</w:t>
            </w:r>
          </w:p>
          <w:p w14:paraId="58503497" w14:textId="77777777" w:rsidR="005F03EC" w:rsidRPr="00F245E6" w:rsidRDefault="005F03EC" w:rsidP="00305183">
            <w:pPr>
              <w:rPr>
                <w:rFonts w:cs="Calibri Light"/>
              </w:rPr>
            </w:pPr>
            <w:r w:rsidRPr="00F245E6">
              <w:rPr>
                <w:rFonts w:cs="Calibri Light"/>
              </w:rPr>
              <w:t>(Ja = 3 Punkte)</w:t>
            </w:r>
          </w:p>
        </w:tc>
        <w:tc>
          <w:tcPr>
            <w:tcW w:w="762" w:type="dxa"/>
            <w:vMerge w:val="restart"/>
          </w:tcPr>
          <w:p w14:paraId="17FE6B36" w14:textId="77777777" w:rsidR="005F03EC" w:rsidRPr="00F245E6" w:rsidRDefault="005F03EC" w:rsidP="00305183">
            <w:pPr>
              <w:rPr>
                <w:rFonts w:cs="Calibri Light"/>
              </w:rPr>
            </w:pPr>
            <w:r w:rsidRPr="00F245E6">
              <w:rPr>
                <w:rFonts w:cs="Calibri Light"/>
              </w:rPr>
              <w:t>mögl.</w:t>
            </w:r>
          </w:p>
          <w:p w14:paraId="1663AEBE" w14:textId="77777777" w:rsidR="005F03EC" w:rsidRPr="00F245E6" w:rsidRDefault="005F03EC" w:rsidP="00305183">
            <w:pPr>
              <w:jc w:val="center"/>
              <w:rPr>
                <w:rFonts w:cs="Calibri Light"/>
                <w:b/>
              </w:rPr>
            </w:pPr>
            <w:r w:rsidRPr="00F245E6">
              <w:rPr>
                <w:rFonts w:cs="Calibri Light"/>
                <w:b/>
              </w:rPr>
              <w:t>3 (K)</w:t>
            </w:r>
          </w:p>
        </w:tc>
        <w:tc>
          <w:tcPr>
            <w:tcW w:w="762" w:type="dxa"/>
            <w:vMerge w:val="restart"/>
          </w:tcPr>
          <w:p w14:paraId="09336460" w14:textId="77777777" w:rsidR="005F03EC" w:rsidRPr="00F245E6" w:rsidRDefault="005F03EC" w:rsidP="00305183">
            <w:pPr>
              <w:rPr>
                <w:rFonts w:cs="Calibri Light"/>
              </w:rPr>
            </w:pPr>
            <w:r w:rsidRPr="00F245E6">
              <w:rPr>
                <w:rFonts w:cs="Calibri Light"/>
              </w:rPr>
              <w:t>tats.</w:t>
            </w:r>
          </w:p>
          <w:p w14:paraId="139E76F1" w14:textId="77777777" w:rsidR="005F03EC" w:rsidRPr="00F245E6" w:rsidRDefault="005F03EC" w:rsidP="00305183">
            <w:pPr>
              <w:jc w:val="center"/>
              <w:rPr>
                <w:rFonts w:cs="Calibri Light"/>
                <w:b/>
              </w:rPr>
            </w:pPr>
          </w:p>
        </w:tc>
      </w:tr>
      <w:tr w:rsidR="005F03EC" w:rsidRPr="00F245E6" w14:paraId="0B14A4FD" w14:textId="77777777" w:rsidTr="00311F3F">
        <w:tc>
          <w:tcPr>
            <w:tcW w:w="988" w:type="dxa"/>
          </w:tcPr>
          <w:p w14:paraId="2B15FD2C" w14:textId="77777777" w:rsidR="005F03EC" w:rsidRPr="00F245E6" w:rsidRDefault="005F03EC" w:rsidP="00305183">
            <w:pPr>
              <w:rPr>
                <w:rFonts w:cs="Calibri Light"/>
              </w:rPr>
            </w:pPr>
          </w:p>
        </w:tc>
        <w:tc>
          <w:tcPr>
            <w:tcW w:w="6775" w:type="dxa"/>
          </w:tcPr>
          <w:p w14:paraId="059E416D" w14:textId="77777777" w:rsidR="005F03EC" w:rsidRPr="00F245E6" w:rsidRDefault="005F03EC" w:rsidP="00305183">
            <w:pPr>
              <w:rPr>
                <w:rFonts w:cs="Calibri Light"/>
                <w:color w:val="C00000"/>
              </w:rPr>
            </w:pPr>
          </w:p>
        </w:tc>
        <w:tc>
          <w:tcPr>
            <w:tcW w:w="762" w:type="dxa"/>
            <w:vMerge/>
          </w:tcPr>
          <w:p w14:paraId="2340AE2B" w14:textId="77777777" w:rsidR="005F03EC" w:rsidRPr="00F245E6" w:rsidRDefault="005F03EC" w:rsidP="00305183">
            <w:pPr>
              <w:rPr>
                <w:rFonts w:cs="Calibri Light"/>
              </w:rPr>
            </w:pPr>
          </w:p>
        </w:tc>
        <w:tc>
          <w:tcPr>
            <w:tcW w:w="762" w:type="dxa"/>
            <w:vMerge/>
          </w:tcPr>
          <w:p w14:paraId="03666A9C" w14:textId="77777777" w:rsidR="005F03EC" w:rsidRPr="00F245E6" w:rsidRDefault="005F03EC" w:rsidP="00305183">
            <w:pPr>
              <w:rPr>
                <w:rFonts w:cs="Calibri Light"/>
              </w:rPr>
            </w:pPr>
          </w:p>
        </w:tc>
      </w:tr>
    </w:tbl>
    <w:p w14:paraId="320A27D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775"/>
        <w:gridCol w:w="762"/>
        <w:gridCol w:w="762"/>
      </w:tblGrid>
      <w:tr w:rsidR="005F03EC" w:rsidRPr="00F245E6" w14:paraId="00BDA521" w14:textId="77777777" w:rsidTr="00311F3F">
        <w:tc>
          <w:tcPr>
            <w:tcW w:w="988" w:type="dxa"/>
          </w:tcPr>
          <w:p w14:paraId="4AA86510" w14:textId="77777777" w:rsidR="005F03EC" w:rsidRPr="00F245E6" w:rsidRDefault="005F03EC" w:rsidP="00305183">
            <w:pPr>
              <w:rPr>
                <w:rFonts w:cs="Calibri Light"/>
              </w:rPr>
            </w:pPr>
            <w:r w:rsidRPr="00F245E6">
              <w:rPr>
                <w:rFonts w:cs="Calibri Light"/>
              </w:rPr>
              <w:t>B.1.3.a</w:t>
            </w:r>
          </w:p>
        </w:tc>
        <w:tc>
          <w:tcPr>
            <w:tcW w:w="6775" w:type="dxa"/>
          </w:tcPr>
          <w:p w14:paraId="3939E27E" w14:textId="77777777" w:rsidR="005F03EC" w:rsidRPr="00F245E6" w:rsidRDefault="005F03EC" w:rsidP="00305183">
            <w:pPr>
              <w:rPr>
                <w:rFonts w:cs="Calibri Light"/>
              </w:rPr>
            </w:pPr>
            <w:r w:rsidRPr="00F245E6">
              <w:rPr>
                <w:rFonts w:cs="Calibri Light"/>
              </w:rPr>
              <w:t xml:space="preserve">Wurden in der Gemeinde Baugrundlagenbestimmungen oder ähnliches eingeführt? </w:t>
            </w:r>
          </w:p>
          <w:p w14:paraId="7CB2C0C7" w14:textId="77777777" w:rsidR="005F03EC" w:rsidRPr="00F245E6" w:rsidRDefault="005F03EC" w:rsidP="00305183">
            <w:pPr>
              <w:rPr>
                <w:rFonts w:cs="Calibri Light"/>
              </w:rPr>
            </w:pPr>
            <w:r w:rsidRPr="00F245E6">
              <w:rPr>
                <w:rFonts w:cs="Calibri Light"/>
              </w:rPr>
              <w:t>(Ja = 3 Punkte)</w:t>
            </w:r>
          </w:p>
        </w:tc>
        <w:tc>
          <w:tcPr>
            <w:tcW w:w="762" w:type="dxa"/>
            <w:vMerge w:val="restart"/>
          </w:tcPr>
          <w:p w14:paraId="709A9DA8" w14:textId="77777777" w:rsidR="005F03EC" w:rsidRPr="00F245E6" w:rsidRDefault="005F03EC" w:rsidP="00305183">
            <w:pPr>
              <w:rPr>
                <w:rFonts w:cs="Calibri Light"/>
              </w:rPr>
            </w:pPr>
            <w:r w:rsidRPr="00F245E6">
              <w:rPr>
                <w:rFonts w:cs="Calibri Light"/>
              </w:rPr>
              <w:t>mögl.</w:t>
            </w:r>
          </w:p>
          <w:p w14:paraId="769F3089" w14:textId="77777777" w:rsidR="005F03EC" w:rsidRPr="00F245E6" w:rsidRDefault="005F03EC" w:rsidP="00305183">
            <w:pPr>
              <w:jc w:val="center"/>
              <w:rPr>
                <w:rFonts w:cs="Calibri Light"/>
                <w:b/>
              </w:rPr>
            </w:pPr>
            <w:r w:rsidRPr="00F245E6">
              <w:rPr>
                <w:rFonts w:cs="Calibri Light"/>
                <w:b/>
              </w:rPr>
              <w:t>3 (K)</w:t>
            </w:r>
          </w:p>
        </w:tc>
        <w:tc>
          <w:tcPr>
            <w:tcW w:w="762" w:type="dxa"/>
            <w:vMerge w:val="restart"/>
          </w:tcPr>
          <w:p w14:paraId="5415F75F" w14:textId="77777777" w:rsidR="005F03EC" w:rsidRPr="00F245E6" w:rsidRDefault="005F03EC" w:rsidP="00305183">
            <w:pPr>
              <w:rPr>
                <w:rFonts w:cs="Calibri Light"/>
              </w:rPr>
            </w:pPr>
            <w:r w:rsidRPr="00F245E6">
              <w:rPr>
                <w:rFonts w:cs="Calibri Light"/>
              </w:rPr>
              <w:t>tats.</w:t>
            </w:r>
          </w:p>
          <w:p w14:paraId="69BFDE3C" w14:textId="77777777" w:rsidR="005F03EC" w:rsidRPr="00F245E6" w:rsidRDefault="005F03EC" w:rsidP="00305183">
            <w:pPr>
              <w:jc w:val="center"/>
              <w:rPr>
                <w:rFonts w:cs="Calibri Light"/>
                <w:b/>
              </w:rPr>
            </w:pPr>
          </w:p>
        </w:tc>
      </w:tr>
      <w:tr w:rsidR="005F03EC" w:rsidRPr="00F245E6" w14:paraId="1FAFB229" w14:textId="77777777" w:rsidTr="00311F3F">
        <w:tc>
          <w:tcPr>
            <w:tcW w:w="988" w:type="dxa"/>
          </w:tcPr>
          <w:p w14:paraId="067483BC" w14:textId="77777777" w:rsidR="005F03EC" w:rsidRPr="00F245E6" w:rsidRDefault="005F03EC" w:rsidP="00305183">
            <w:pPr>
              <w:rPr>
                <w:rFonts w:cs="Calibri Light"/>
              </w:rPr>
            </w:pPr>
          </w:p>
        </w:tc>
        <w:tc>
          <w:tcPr>
            <w:tcW w:w="6775" w:type="dxa"/>
          </w:tcPr>
          <w:p w14:paraId="3EEE853C" w14:textId="77777777" w:rsidR="005F03EC" w:rsidRPr="00F245E6" w:rsidRDefault="005F03EC" w:rsidP="00305183">
            <w:pPr>
              <w:rPr>
                <w:rFonts w:cs="Calibri Light"/>
                <w:color w:val="C00000"/>
              </w:rPr>
            </w:pPr>
          </w:p>
        </w:tc>
        <w:tc>
          <w:tcPr>
            <w:tcW w:w="762" w:type="dxa"/>
            <w:vMerge/>
          </w:tcPr>
          <w:p w14:paraId="5F7A2E23" w14:textId="77777777" w:rsidR="005F03EC" w:rsidRPr="00F245E6" w:rsidRDefault="005F03EC" w:rsidP="00305183">
            <w:pPr>
              <w:rPr>
                <w:rFonts w:cs="Calibri Light"/>
              </w:rPr>
            </w:pPr>
          </w:p>
        </w:tc>
        <w:tc>
          <w:tcPr>
            <w:tcW w:w="762" w:type="dxa"/>
            <w:vMerge/>
          </w:tcPr>
          <w:p w14:paraId="6D48DF69" w14:textId="77777777" w:rsidR="005F03EC" w:rsidRPr="00F245E6" w:rsidRDefault="005F03EC" w:rsidP="00305183">
            <w:pPr>
              <w:rPr>
                <w:rFonts w:cs="Calibri Light"/>
              </w:rPr>
            </w:pPr>
          </w:p>
        </w:tc>
      </w:tr>
    </w:tbl>
    <w:p w14:paraId="3252A1D7"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7E5EED41" w14:textId="77777777" w:rsidTr="00311F3F">
        <w:tc>
          <w:tcPr>
            <w:tcW w:w="987" w:type="dxa"/>
          </w:tcPr>
          <w:p w14:paraId="271791DE" w14:textId="77777777" w:rsidR="005F03EC" w:rsidRPr="00F245E6" w:rsidRDefault="005F03EC" w:rsidP="00305183">
            <w:pPr>
              <w:rPr>
                <w:rFonts w:cs="Calibri Light"/>
              </w:rPr>
            </w:pPr>
            <w:r w:rsidRPr="00F245E6">
              <w:rPr>
                <w:rFonts w:cs="Calibri Light"/>
              </w:rPr>
              <w:t>B.3.3.a</w:t>
            </w:r>
          </w:p>
        </w:tc>
        <w:tc>
          <w:tcPr>
            <w:tcW w:w="6781" w:type="dxa"/>
          </w:tcPr>
          <w:p w14:paraId="4E43C68B" w14:textId="6668D126" w:rsidR="005F03EC" w:rsidRPr="00F245E6" w:rsidRDefault="00355072" w:rsidP="00305183">
            <w:pPr>
              <w:rPr>
                <w:rFonts w:cs="Calibri Light"/>
              </w:rPr>
            </w:pPr>
            <w:r w:rsidRPr="00355072">
              <w:rPr>
                <w:rFonts w:cs="Calibri Light"/>
              </w:rPr>
              <w:t xml:space="preserve">Kommunales Steuerungsmodell Dichte: </w:t>
            </w:r>
            <w:r w:rsidR="005F03EC" w:rsidRPr="00F245E6">
              <w:rPr>
                <w:rFonts w:cs="Calibri Light"/>
              </w:rPr>
              <w:t>Wurde ein Steuerungsmodell (z.B. Dichtebonus) für ressourceneffiziente Einzelobjekte entwickelt und in der Gemeinde eingeführt? Gibt es Abstimmungen des Steuerungsmodell mit den Gestaltungsleitlinien oder Bebauungsplänen?</w:t>
            </w:r>
          </w:p>
          <w:p w14:paraId="1924949F" w14:textId="77777777" w:rsidR="005F03EC" w:rsidRPr="00F245E6" w:rsidRDefault="005F03EC" w:rsidP="00305183">
            <w:pPr>
              <w:rPr>
                <w:rFonts w:cs="Calibri Light"/>
              </w:rPr>
            </w:pPr>
            <w:r w:rsidRPr="00F245E6">
              <w:rPr>
                <w:rFonts w:cs="Calibri Light"/>
              </w:rPr>
              <w:t>(Ja = 2 Punkte + Abstimmung = 1 Punkt)</w:t>
            </w:r>
          </w:p>
        </w:tc>
        <w:tc>
          <w:tcPr>
            <w:tcW w:w="759" w:type="dxa"/>
            <w:vMerge w:val="restart"/>
          </w:tcPr>
          <w:p w14:paraId="2B664E3C" w14:textId="77777777" w:rsidR="005F03EC" w:rsidRPr="00F245E6" w:rsidRDefault="005F03EC" w:rsidP="00305183">
            <w:pPr>
              <w:rPr>
                <w:rFonts w:cs="Calibri Light"/>
              </w:rPr>
            </w:pPr>
            <w:r w:rsidRPr="00F245E6">
              <w:rPr>
                <w:rFonts w:cs="Calibri Light"/>
              </w:rPr>
              <w:t>mögl.</w:t>
            </w:r>
          </w:p>
          <w:p w14:paraId="0ED42FAA" w14:textId="77777777" w:rsidR="005F03EC" w:rsidRPr="00F245E6" w:rsidRDefault="005F03EC" w:rsidP="00305183">
            <w:pPr>
              <w:jc w:val="center"/>
              <w:rPr>
                <w:rFonts w:cs="Calibri Light"/>
                <w:b/>
              </w:rPr>
            </w:pPr>
            <w:r w:rsidRPr="00F245E6">
              <w:rPr>
                <w:rFonts w:cs="Calibri Light"/>
                <w:b/>
              </w:rPr>
              <w:t>3 (K)</w:t>
            </w:r>
          </w:p>
        </w:tc>
        <w:tc>
          <w:tcPr>
            <w:tcW w:w="760" w:type="dxa"/>
            <w:vMerge w:val="restart"/>
          </w:tcPr>
          <w:p w14:paraId="7D353464" w14:textId="77777777" w:rsidR="005F03EC" w:rsidRPr="00F245E6" w:rsidRDefault="005F03EC" w:rsidP="00305183">
            <w:pPr>
              <w:rPr>
                <w:rFonts w:cs="Calibri Light"/>
              </w:rPr>
            </w:pPr>
            <w:r w:rsidRPr="00F245E6">
              <w:rPr>
                <w:rFonts w:cs="Calibri Light"/>
              </w:rPr>
              <w:t>tats.</w:t>
            </w:r>
          </w:p>
          <w:p w14:paraId="7D27E3E6" w14:textId="77777777" w:rsidR="005F03EC" w:rsidRPr="00F245E6" w:rsidRDefault="005F03EC" w:rsidP="00305183">
            <w:pPr>
              <w:jc w:val="center"/>
              <w:rPr>
                <w:rFonts w:cs="Calibri Light"/>
                <w:b/>
              </w:rPr>
            </w:pPr>
          </w:p>
        </w:tc>
      </w:tr>
      <w:tr w:rsidR="005F03EC" w:rsidRPr="00F245E6" w14:paraId="7E6723C9" w14:textId="77777777" w:rsidTr="00311F3F">
        <w:tc>
          <w:tcPr>
            <w:tcW w:w="987" w:type="dxa"/>
          </w:tcPr>
          <w:p w14:paraId="1AC0DCD0" w14:textId="77777777" w:rsidR="005F03EC" w:rsidRPr="00F245E6" w:rsidRDefault="005F03EC" w:rsidP="00305183">
            <w:pPr>
              <w:rPr>
                <w:rFonts w:cs="Calibri Light"/>
              </w:rPr>
            </w:pPr>
          </w:p>
        </w:tc>
        <w:tc>
          <w:tcPr>
            <w:tcW w:w="6781" w:type="dxa"/>
          </w:tcPr>
          <w:p w14:paraId="73E3D753" w14:textId="77777777" w:rsidR="005F03EC" w:rsidRPr="00F245E6" w:rsidRDefault="005F03EC" w:rsidP="00305183">
            <w:pPr>
              <w:rPr>
                <w:rFonts w:cs="Calibri Light"/>
                <w:color w:val="C00000"/>
              </w:rPr>
            </w:pPr>
          </w:p>
        </w:tc>
        <w:tc>
          <w:tcPr>
            <w:tcW w:w="759" w:type="dxa"/>
            <w:vMerge/>
          </w:tcPr>
          <w:p w14:paraId="06C87B19" w14:textId="77777777" w:rsidR="005F03EC" w:rsidRPr="00F245E6" w:rsidRDefault="005F03EC" w:rsidP="00305183">
            <w:pPr>
              <w:rPr>
                <w:rFonts w:cs="Calibri Light"/>
              </w:rPr>
            </w:pPr>
          </w:p>
        </w:tc>
        <w:tc>
          <w:tcPr>
            <w:tcW w:w="760" w:type="dxa"/>
            <w:vMerge/>
          </w:tcPr>
          <w:p w14:paraId="54272FF1" w14:textId="77777777" w:rsidR="005F03EC" w:rsidRPr="00F245E6" w:rsidRDefault="005F03EC" w:rsidP="00305183">
            <w:pPr>
              <w:rPr>
                <w:rFonts w:cs="Calibri Light"/>
              </w:rPr>
            </w:pPr>
          </w:p>
        </w:tc>
      </w:tr>
    </w:tbl>
    <w:p w14:paraId="55D4E428"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63A610F5" w14:textId="77777777" w:rsidTr="00311F3F">
        <w:tc>
          <w:tcPr>
            <w:tcW w:w="987" w:type="dxa"/>
          </w:tcPr>
          <w:p w14:paraId="6341C266" w14:textId="77777777" w:rsidR="005F03EC" w:rsidRPr="00F245E6" w:rsidRDefault="005F03EC" w:rsidP="00305183">
            <w:pPr>
              <w:rPr>
                <w:rFonts w:cs="Calibri Light"/>
              </w:rPr>
            </w:pPr>
            <w:r w:rsidRPr="00F245E6">
              <w:rPr>
                <w:rFonts w:cs="Calibri Light"/>
              </w:rPr>
              <w:t>B.3.3.b</w:t>
            </w:r>
          </w:p>
        </w:tc>
        <w:tc>
          <w:tcPr>
            <w:tcW w:w="6781" w:type="dxa"/>
          </w:tcPr>
          <w:p w14:paraId="6CCBA429" w14:textId="403F9AE9" w:rsidR="005F03EC" w:rsidRPr="00F245E6" w:rsidRDefault="00355072" w:rsidP="00305183">
            <w:pPr>
              <w:rPr>
                <w:rFonts w:cs="Calibri Light"/>
              </w:rPr>
            </w:pPr>
            <w:r w:rsidRPr="00355072">
              <w:rPr>
                <w:rFonts w:cs="Calibri Light"/>
              </w:rPr>
              <w:t xml:space="preserve">Kommunales Steuerungsmodell Dichte: </w:t>
            </w:r>
            <w:r w:rsidR="005F03EC" w:rsidRPr="00F245E6">
              <w:rPr>
                <w:rFonts w:cs="Calibri Light"/>
              </w:rPr>
              <w:t>Wird die Nutzung eines bestehenden Gebäudes oder einer bereits bebauten Fläche begünstigt?</w:t>
            </w:r>
          </w:p>
          <w:p w14:paraId="5B65A251" w14:textId="77777777" w:rsidR="005F03EC" w:rsidRPr="00F245E6" w:rsidRDefault="005F03EC" w:rsidP="00305183">
            <w:pPr>
              <w:rPr>
                <w:rFonts w:cs="Calibri Light"/>
              </w:rPr>
            </w:pPr>
            <w:r w:rsidRPr="00F245E6">
              <w:rPr>
                <w:rFonts w:cs="Calibri Light"/>
              </w:rPr>
              <w:t>(Ja = 0,5 Punkte)</w:t>
            </w:r>
          </w:p>
        </w:tc>
        <w:tc>
          <w:tcPr>
            <w:tcW w:w="759" w:type="dxa"/>
            <w:vMerge w:val="restart"/>
          </w:tcPr>
          <w:p w14:paraId="6510ED24" w14:textId="77777777" w:rsidR="005F03EC" w:rsidRPr="00F245E6" w:rsidRDefault="005F03EC" w:rsidP="00305183">
            <w:pPr>
              <w:rPr>
                <w:rFonts w:cs="Calibri Light"/>
              </w:rPr>
            </w:pPr>
            <w:r w:rsidRPr="00F245E6">
              <w:rPr>
                <w:rFonts w:cs="Calibri Light"/>
              </w:rPr>
              <w:t>mögl.</w:t>
            </w:r>
          </w:p>
          <w:p w14:paraId="5566779C" w14:textId="77777777" w:rsidR="005F03EC" w:rsidRPr="00F245E6" w:rsidRDefault="005F03EC" w:rsidP="00305183">
            <w:pPr>
              <w:jc w:val="center"/>
              <w:rPr>
                <w:rFonts w:cs="Calibri Light"/>
                <w:b/>
              </w:rPr>
            </w:pPr>
            <w:r w:rsidRPr="00F245E6">
              <w:rPr>
                <w:rFonts w:cs="Calibri Light"/>
                <w:b/>
              </w:rPr>
              <w:t>0,5 (K)</w:t>
            </w:r>
          </w:p>
        </w:tc>
        <w:tc>
          <w:tcPr>
            <w:tcW w:w="760" w:type="dxa"/>
            <w:vMerge w:val="restart"/>
          </w:tcPr>
          <w:p w14:paraId="57078D56" w14:textId="77777777" w:rsidR="005F03EC" w:rsidRPr="00F245E6" w:rsidRDefault="005F03EC" w:rsidP="00305183">
            <w:pPr>
              <w:rPr>
                <w:rFonts w:cs="Calibri Light"/>
              </w:rPr>
            </w:pPr>
            <w:r w:rsidRPr="00F245E6">
              <w:rPr>
                <w:rFonts w:cs="Calibri Light"/>
              </w:rPr>
              <w:t>tats.</w:t>
            </w:r>
          </w:p>
          <w:p w14:paraId="57C60B23" w14:textId="77777777" w:rsidR="005F03EC" w:rsidRPr="00F245E6" w:rsidRDefault="005F03EC" w:rsidP="00305183">
            <w:pPr>
              <w:jc w:val="center"/>
              <w:rPr>
                <w:rFonts w:cs="Calibri Light"/>
                <w:b/>
              </w:rPr>
            </w:pPr>
          </w:p>
        </w:tc>
      </w:tr>
      <w:tr w:rsidR="005F03EC" w:rsidRPr="00F245E6" w14:paraId="330F7597" w14:textId="77777777" w:rsidTr="00311F3F">
        <w:tc>
          <w:tcPr>
            <w:tcW w:w="987" w:type="dxa"/>
          </w:tcPr>
          <w:p w14:paraId="74E57FA3" w14:textId="77777777" w:rsidR="005F03EC" w:rsidRPr="00F245E6" w:rsidRDefault="005F03EC" w:rsidP="00305183">
            <w:pPr>
              <w:rPr>
                <w:rFonts w:cs="Calibri Light"/>
              </w:rPr>
            </w:pPr>
          </w:p>
        </w:tc>
        <w:tc>
          <w:tcPr>
            <w:tcW w:w="6781" w:type="dxa"/>
          </w:tcPr>
          <w:p w14:paraId="235E7AFD" w14:textId="77777777" w:rsidR="005F03EC" w:rsidRPr="00F245E6" w:rsidRDefault="005F03EC" w:rsidP="00305183">
            <w:pPr>
              <w:rPr>
                <w:rFonts w:cs="Calibri Light"/>
                <w:color w:val="C00000"/>
              </w:rPr>
            </w:pPr>
          </w:p>
        </w:tc>
        <w:tc>
          <w:tcPr>
            <w:tcW w:w="759" w:type="dxa"/>
            <w:vMerge/>
          </w:tcPr>
          <w:p w14:paraId="7AA10F9A" w14:textId="77777777" w:rsidR="005F03EC" w:rsidRPr="00F245E6" w:rsidRDefault="005F03EC" w:rsidP="00305183">
            <w:pPr>
              <w:rPr>
                <w:rFonts w:cs="Calibri Light"/>
              </w:rPr>
            </w:pPr>
          </w:p>
        </w:tc>
        <w:tc>
          <w:tcPr>
            <w:tcW w:w="760" w:type="dxa"/>
            <w:vMerge/>
          </w:tcPr>
          <w:p w14:paraId="0FE08308" w14:textId="77777777" w:rsidR="005F03EC" w:rsidRPr="00F245E6" w:rsidRDefault="005F03EC" w:rsidP="00305183">
            <w:pPr>
              <w:rPr>
                <w:rFonts w:cs="Calibri Light"/>
              </w:rPr>
            </w:pPr>
          </w:p>
        </w:tc>
      </w:tr>
    </w:tbl>
    <w:p w14:paraId="731EF7B8"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5F03EC" w:rsidRPr="00F245E6" w14:paraId="77A34C1B" w14:textId="77777777" w:rsidTr="00311F3F">
        <w:tc>
          <w:tcPr>
            <w:tcW w:w="987" w:type="dxa"/>
          </w:tcPr>
          <w:p w14:paraId="06125432" w14:textId="77777777" w:rsidR="005F03EC" w:rsidRPr="00F245E6" w:rsidRDefault="005F03EC" w:rsidP="00305183">
            <w:pPr>
              <w:rPr>
                <w:rFonts w:cs="Calibri Light"/>
              </w:rPr>
            </w:pPr>
            <w:r w:rsidRPr="00F245E6">
              <w:rPr>
                <w:rFonts w:cs="Calibri Light"/>
              </w:rPr>
              <w:t>B.3.3.c</w:t>
            </w:r>
          </w:p>
        </w:tc>
        <w:tc>
          <w:tcPr>
            <w:tcW w:w="6780" w:type="dxa"/>
          </w:tcPr>
          <w:p w14:paraId="0834A981" w14:textId="1B76D49C" w:rsidR="005F03EC" w:rsidRPr="00F245E6" w:rsidRDefault="00355072" w:rsidP="00305183">
            <w:pPr>
              <w:rPr>
                <w:rFonts w:cs="Calibri Light"/>
              </w:rPr>
            </w:pPr>
            <w:r w:rsidRPr="00355072">
              <w:rPr>
                <w:rFonts w:cs="Calibri Light"/>
              </w:rPr>
              <w:t xml:space="preserve">Kommunales Steuerungsmodell Dichte: </w:t>
            </w:r>
            <w:r w:rsidR="00AB3064" w:rsidRPr="00AB3064">
              <w:rPr>
                <w:rFonts w:cs="Calibri Light"/>
              </w:rPr>
              <w:t>Wird die Verwendung ökologischer Baumaterialien und ein hochwertiger Energiestandard begünstigt?</w:t>
            </w:r>
          </w:p>
          <w:p w14:paraId="67577B33" w14:textId="77777777" w:rsidR="005F03EC" w:rsidRPr="00F245E6" w:rsidRDefault="005F03EC" w:rsidP="00305183">
            <w:pPr>
              <w:rPr>
                <w:rFonts w:cs="Calibri Light"/>
              </w:rPr>
            </w:pPr>
            <w:r w:rsidRPr="00F245E6">
              <w:rPr>
                <w:rFonts w:cs="Calibri Light"/>
              </w:rPr>
              <w:t>(Ja = 0,5 Punkte)</w:t>
            </w:r>
          </w:p>
        </w:tc>
        <w:tc>
          <w:tcPr>
            <w:tcW w:w="760" w:type="dxa"/>
            <w:vMerge w:val="restart"/>
          </w:tcPr>
          <w:p w14:paraId="221E3C5B" w14:textId="77777777" w:rsidR="005F03EC" w:rsidRPr="00F245E6" w:rsidRDefault="005F03EC" w:rsidP="00305183">
            <w:pPr>
              <w:rPr>
                <w:rFonts w:cs="Calibri Light"/>
              </w:rPr>
            </w:pPr>
            <w:r w:rsidRPr="00F245E6">
              <w:rPr>
                <w:rFonts w:cs="Calibri Light"/>
              </w:rPr>
              <w:t>mögl.</w:t>
            </w:r>
          </w:p>
          <w:p w14:paraId="7CFE26F4" w14:textId="77777777" w:rsidR="005F03EC" w:rsidRPr="00F245E6" w:rsidRDefault="005F03EC" w:rsidP="00305183">
            <w:pPr>
              <w:jc w:val="center"/>
              <w:rPr>
                <w:rFonts w:cs="Calibri Light"/>
                <w:b/>
              </w:rPr>
            </w:pPr>
            <w:r w:rsidRPr="00F245E6">
              <w:rPr>
                <w:rFonts w:cs="Calibri Light"/>
                <w:b/>
              </w:rPr>
              <w:t>0,5 (K)</w:t>
            </w:r>
          </w:p>
        </w:tc>
        <w:tc>
          <w:tcPr>
            <w:tcW w:w="760" w:type="dxa"/>
            <w:vMerge w:val="restart"/>
          </w:tcPr>
          <w:p w14:paraId="3D294BD0" w14:textId="77777777" w:rsidR="005F03EC" w:rsidRPr="00F245E6" w:rsidRDefault="005F03EC" w:rsidP="00305183">
            <w:pPr>
              <w:rPr>
                <w:rFonts w:cs="Calibri Light"/>
              </w:rPr>
            </w:pPr>
            <w:r w:rsidRPr="00F245E6">
              <w:rPr>
                <w:rFonts w:cs="Calibri Light"/>
              </w:rPr>
              <w:t>tats.</w:t>
            </w:r>
          </w:p>
          <w:p w14:paraId="744E3710" w14:textId="77777777" w:rsidR="005F03EC" w:rsidRPr="00F245E6" w:rsidRDefault="005F03EC" w:rsidP="00305183">
            <w:pPr>
              <w:jc w:val="center"/>
              <w:rPr>
                <w:rFonts w:cs="Calibri Light"/>
                <w:b/>
              </w:rPr>
            </w:pPr>
          </w:p>
        </w:tc>
      </w:tr>
      <w:tr w:rsidR="005F03EC" w:rsidRPr="00F245E6" w14:paraId="2B6D1B04" w14:textId="77777777" w:rsidTr="00311F3F">
        <w:tc>
          <w:tcPr>
            <w:tcW w:w="987" w:type="dxa"/>
          </w:tcPr>
          <w:p w14:paraId="4EABAC35" w14:textId="77777777" w:rsidR="005F03EC" w:rsidRPr="00F245E6" w:rsidRDefault="005F03EC" w:rsidP="00305183">
            <w:pPr>
              <w:rPr>
                <w:rFonts w:cs="Calibri Light"/>
              </w:rPr>
            </w:pPr>
          </w:p>
        </w:tc>
        <w:tc>
          <w:tcPr>
            <w:tcW w:w="6780" w:type="dxa"/>
          </w:tcPr>
          <w:p w14:paraId="2AFA4599" w14:textId="77777777" w:rsidR="005F03EC" w:rsidRPr="00F245E6" w:rsidRDefault="005F03EC" w:rsidP="00305183">
            <w:pPr>
              <w:rPr>
                <w:rFonts w:cs="Calibri Light"/>
                <w:color w:val="C00000"/>
              </w:rPr>
            </w:pPr>
          </w:p>
        </w:tc>
        <w:tc>
          <w:tcPr>
            <w:tcW w:w="760" w:type="dxa"/>
            <w:vMerge/>
          </w:tcPr>
          <w:p w14:paraId="5E4CB7FA" w14:textId="77777777" w:rsidR="005F03EC" w:rsidRPr="00F245E6" w:rsidRDefault="005F03EC" w:rsidP="00305183">
            <w:pPr>
              <w:rPr>
                <w:rFonts w:cs="Calibri Light"/>
              </w:rPr>
            </w:pPr>
          </w:p>
        </w:tc>
        <w:tc>
          <w:tcPr>
            <w:tcW w:w="760" w:type="dxa"/>
            <w:vMerge/>
          </w:tcPr>
          <w:p w14:paraId="403AD0E8" w14:textId="77777777" w:rsidR="005F03EC" w:rsidRPr="00F245E6" w:rsidRDefault="005F03EC" w:rsidP="00305183">
            <w:pPr>
              <w:rPr>
                <w:rFonts w:cs="Calibri Light"/>
              </w:rPr>
            </w:pPr>
          </w:p>
        </w:tc>
      </w:tr>
    </w:tbl>
    <w:p w14:paraId="13B22DE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77749494" w14:textId="77777777" w:rsidTr="005E4C73">
        <w:tc>
          <w:tcPr>
            <w:tcW w:w="987" w:type="dxa"/>
          </w:tcPr>
          <w:p w14:paraId="35982C18" w14:textId="77777777" w:rsidR="005F03EC" w:rsidRPr="00F245E6" w:rsidRDefault="005F03EC" w:rsidP="00305183">
            <w:pPr>
              <w:rPr>
                <w:rFonts w:cs="Calibri Light"/>
              </w:rPr>
            </w:pPr>
            <w:r w:rsidRPr="00F245E6">
              <w:rPr>
                <w:rFonts w:cs="Calibri Light"/>
              </w:rPr>
              <w:t>B.3.3.d</w:t>
            </w:r>
          </w:p>
        </w:tc>
        <w:tc>
          <w:tcPr>
            <w:tcW w:w="6781" w:type="dxa"/>
          </w:tcPr>
          <w:p w14:paraId="29E07680" w14:textId="4A83818B" w:rsidR="005F03EC" w:rsidRPr="00F245E6" w:rsidRDefault="00355072" w:rsidP="00305183">
            <w:pPr>
              <w:rPr>
                <w:rFonts w:cs="Calibri Light"/>
              </w:rPr>
            </w:pPr>
            <w:r w:rsidRPr="00355072">
              <w:rPr>
                <w:rFonts w:cs="Calibri Light"/>
              </w:rPr>
              <w:t xml:space="preserve">Kommunales Steuerungsmodell Dichte: </w:t>
            </w:r>
            <w:r w:rsidR="005F03EC" w:rsidRPr="00F245E6">
              <w:rPr>
                <w:rFonts w:cs="Calibri Light"/>
              </w:rPr>
              <w:t>Gibt es eine Beschreibung des räumlich-gestalterischen Zusammenspiels des Objektes mit dem Quartier?</w:t>
            </w:r>
          </w:p>
          <w:p w14:paraId="232EE7EA" w14:textId="77777777" w:rsidR="005F03EC" w:rsidRPr="00F245E6" w:rsidRDefault="005F03EC" w:rsidP="00305183">
            <w:pPr>
              <w:rPr>
                <w:rFonts w:cs="Calibri Light"/>
              </w:rPr>
            </w:pPr>
            <w:r w:rsidRPr="00F245E6">
              <w:rPr>
                <w:rFonts w:cs="Calibri Light"/>
              </w:rPr>
              <w:t>(Ja = 0,5 Punkte)</w:t>
            </w:r>
          </w:p>
        </w:tc>
        <w:tc>
          <w:tcPr>
            <w:tcW w:w="759" w:type="dxa"/>
            <w:vMerge w:val="restart"/>
          </w:tcPr>
          <w:p w14:paraId="5983C68F" w14:textId="77777777" w:rsidR="005F03EC" w:rsidRPr="00F245E6" w:rsidRDefault="005F03EC" w:rsidP="00305183">
            <w:pPr>
              <w:rPr>
                <w:rFonts w:cs="Calibri Light"/>
              </w:rPr>
            </w:pPr>
            <w:r w:rsidRPr="00F245E6">
              <w:rPr>
                <w:rFonts w:cs="Calibri Light"/>
              </w:rPr>
              <w:t>mögl.</w:t>
            </w:r>
          </w:p>
          <w:p w14:paraId="2F6551E3" w14:textId="77777777" w:rsidR="005F03EC" w:rsidRPr="00F245E6" w:rsidRDefault="005F03EC" w:rsidP="00305183">
            <w:pPr>
              <w:jc w:val="center"/>
              <w:rPr>
                <w:rFonts w:cs="Calibri Light"/>
                <w:b/>
              </w:rPr>
            </w:pPr>
            <w:r w:rsidRPr="00F245E6">
              <w:rPr>
                <w:rFonts w:cs="Calibri Light"/>
                <w:b/>
              </w:rPr>
              <w:t>0,5 (K)</w:t>
            </w:r>
          </w:p>
        </w:tc>
        <w:tc>
          <w:tcPr>
            <w:tcW w:w="760" w:type="dxa"/>
            <w:vMerge w:val="restart"/>
          </w:tcPr>
          <w:p w14:paraId="5D03478E" w14:textId="77777777" w:rsidR="005F03EC" w:rsidRPr="00F245E6" w:rsidRDefault="005F03EC" w:rsidP="00305183">
            <w:pPr>
              <w:rPr>
                <w:rFonts w:cs="Calibri Light"/>
              </w:rPr>
            </w:pPr>
            <w:r w:rsidRPr="00F245E6">
              <w:rPr>
                <w:rFonts w:cs="Calibri Light"/>
              </w:rPr>
              <w:t>tats.</w:t>
            </w:r>
          </w:p>
          <w:p w14:paraId="61DD0779" w14:textId="77777777" w:rsidR="005F03EC" w:rsidRPr="00F245E6" w:rsidRDefault="005F03EC" w:rsidP="00305183">
            <w:pPr>
              <w:jc w:val="center"/>
              <w:rPr>
                <w:rFonts w:cs="Calibri Light"/>
                <w:b/>
              </w:rPr>
            </w:pPr>
          </w:p>
        </w:tc>
      </w:tr>
      <w:tr w:rsidR="005F03EC" w:rsidRPr="00F245E6" w14:paraId="020106CD" w14:textId="77777777" w:rsidTr="005E4C73">
        <w:tc>
          <w:tcPr>
            <w:tcW w:w="987" w:type="dxa"/>
          </w:tcPr>
          <w:p w14:paraId="4E74F9FC" w14:textId="77777777" w:rsidR="005F03EC" w:rsidRPr="00F245E6" w:rsidRDefault="005F03EC" w:rsidP="00305183">
            <w:pPr>
              <w:rPr>
                <w:rFonts w:cs="Calibri Light"/>
              </w:rPr>
            </w:pPr>
          </w:p>
        </w:tc>
        <w:tc>
          <w:tcPr>
            <w:tcW w:w="6781" w:type="dxa"/>
          </w:tcPr>
          <w:p w14:paraId="78A71B13" w14:textId="77777777" w:rsidR="005F03EC" w:rsidRPr="00F245E6" w:rsidRDefault="005F03EC" w:rsidP="00305183">
            <w:pPr>
              <w:rPr>
                <w:rFonts w:cs="Calibri Light"/>
                <w:color w:val="C00000"/>
              </w:rPr>
            </w:pPr>
          </w:p>
        </w:tc>
        <w:tc>
          <w:tcPr>
            <w:tcW w:w="759" w:type="dxa"/>
            <w:vMerge/>
          </w:tcPr>
          <w:p w14:paraId="3DC6A2A3" w14:textId="77777777" w:rsidR="005F03EC" w:rsidRPr="00F245E6" w:rsidRDefault="005F03EC" w:rsidP="00305183">
            <w:pPr>
              <w:rPr>
                <w:rFonts w:cs="Calibri Light"/>
              </w:rPr>
            </w:pPr>
          </w:p>
        </w:tc>
        <w:tc>
          <w:tcPr>
            <w:tcW w:w="760" w:type="dxa"/>
            <w:vMerge/>
          </w:tcPr>
          <w:p w14:paraId="085A0F13" w14:textId="77777777" w:rsidR="005F03EC" w:rsidRPr="00F245E6" w:rsidRDefault="005F03EC" w:rsidP="00305183">
            <w:pPr>
              <w:rPr>
                <w:rFonts w:cs="Calibri Light"/>
              </w:rPr>
            </w:pPr>
          </w:p>
        </w:tc>
      </w:tr>
    </w:tbl>
    <w:p w14:paraId="7C6E911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5F03EC" w:rsidRPr="00F245E6" w14:paraId="5EACE09E" w14:textId="77777777" w:rsidTr="005E4C73">
        <w:tc>
          <w:tcPr>
            <w:tcW w:w="987" w:type="dxa"/>
          </w:tcPr>
          <w:p w14:paraId="38C1A036" w14:textId="77777777" w:rsidR="005F03EC" w:rsidRPr="00F245E6" w:rsidRDefault="005F03EC" w:rsidP="00305183">
            <w:pPr>
              <w:rPr>
                <w:rFonts w:cs="Calibri Light"/>
              </w:rPr>
            </w:pPr>
            <w:r w:rsidRPr="00F245E6">
              <w:rPr>
                <w:rFonts w:cs="Calibri Light"/>
              </w:rPr>
              <w:t>B.3.3.e</w:t>
            </w:r>
          </w:p>
        </w:tc>
        <w:tc>
          <w:tcPr>
            <w:tcW w:w="6781" w:type="dxa"/>
          </w:tcPr>
          <w:p w14:paraId="772C1BA5" w14:textId="19F44080" w:rsidR="005F03EC" w:rsidRPr="00F245E6" w:rsidRDefault="00355072" w:rsidP="00305183">
            <w:pPr>
              <w:rPr>
                <w:rFonts w:cs="Calibri Light"/>
              </w:rPr>
            </w:pPr>
            <w:r w:rsidRPr="00355072">
              <w:rPr>
                <w:rFonts w:cs="Calibri Light"/>
              </w:rPr>
              <w:t xml:space="preserve">Kommunales Steuerungsmodell Dichte: </w:t>
            </w:r>
            <w:r w:rsidR="005F03EC" w:rsidRPr="00F245E6">
              <w:rPr>
                <w:rFonts w:cs="Calibri Light"/>
              </w:rPr>
              <w:t>Orientiert sich die Hauptfassade des Gebäudes zum öffentlichen Straßenraum?</w:t>
            </w:r>
          </w:p>
          <w:p w14:paraId="722D7596" w14:textId="77777777" w:rsidR="005F03EC" w:rsidRPr="00F245E6" w:rsidRDefault="005F03EC" w:rsidP="00305183">
            <w:pPr>
              <w:rPr>
                <w:rFonts w:cs="Calibri Light"/>
              </w:rPr>
            </w:pPr>
            <w:r w:rsidRPr="00F245E6">
              <w:rPr>
                <w:rFonts w:cs="Calibri Light"/>
              </w:rPr>
              <w:t>(Ja = 0,5 Punkte)</w:t>
            </w:r>
          </w:p>
        </w:tc>
        <w:tc>
          <w:tcPr>
            <w:tcW w:w="759" w:type="dxa"/>
            <w:vMerge w:val="restart"/>
          </w:tcPr>
          <w:p w14:paraId="5504E404" w14:textId="77777777" w:rsidR="005F03EC" w:rsidRPr="00F245E6" w:rsidRDefault="005F03EC" w:rsidP="00305183">
            <w:pPr>
              <w:rPr>
                <w:rFonts w:cs="Calibri Light"/>
              </w:rPr>
            </w:pPr>
            <w:r w:rsidRPr="00F245E6">
              <w:rPr>
                <w:rFonts w:cs="Calibri Light"/>
              </w:rPr>
              <w:t>mögl.</w:t>
            </w:r>
          </w:p>
          <w:p w14:paraId="37AC5647" w14:textId="77777777" w:rsidR="005F03EC" w:rsidRPr="00F245E6" w:rsidRDefault="005F03EC" w:rsidP="00305183">
            <w:pPr>
              <w:jc w:val="center"/>
              <w:rPr>
                <w:rFonts w:cs="Calibri Light"/>
                <w:b/>
              </w:rPr>
            </w:pPr>
            <w:r w:rsidRPr="00F245E6">
              <w:rPr>
                <w:rFonts w:cs="Calibri Light"/>
                <w:b/>
              </w:rPr>
              <w:t>0,5 (K)</w:t>
            </w:r>
          </w:p>
        </w:tc>
        <w:tc>
          <w:tcPr>
            <w:tcW w:w="760" w:type="dxa"/>
            <w:vMerge w:val="restart"/>
          </w:tcPr>
          <w:p w14:paraId="6976C00D" w14:textId="77777777" w:rsidR="005F03EC" w:rsidRPr="00F245E6" w:rsidRDefault="005F03EC" w:rsidP="00305183">
            <w:pPr>
              <w:rPr>
                <w:rFonts w:cs="Calibri Light"/>
              </w:rPr>
            </w:pPr>
            <w:r w:rsidRPr="00F245E6">
              <w:rPr>
                <w:rFonts w:cs="Calibri Light"/>
              </w:rPr>
              <w:t>tats.</w:t>
            </w:r>
          </w:p>
          <w:p w14:paraId="0BB29FE6" w14:textId="77777777" w:rsidR="005F03EC" w:rsidRPr="00F245E6" w:rsidRDefault="005F03EC" w:rsidP="00305183">
            <w:pPr>
              <w:jc w:val="center"/>
              <w:rPr>
                <w:rFonts w:cs="Calibri Light"/>
                <w:b/>
              </w:rPr>
            </w:pPr>
          </w:p>
        </w:tc>
      </w:tr>
      <w:tr w:rsidR="005F03EC" w:rsidRPr="00F245E6" w14:paraId="34344A08" w14:textId="77777777" w:rsidTr="005E4C73">
        <w:tc>
          <w:tcPr>
            <w:tcW w:w="987" w:type="dxa"/>
          </w:tcPr>
          <w:p w14:paraId="2931F1BB" w14:textId="77777777" w:rsidR="005F03EC" w:rsidRPr="00F245E6" w:rsidRDefault="005F03EC" w:rsidP="00305183">
            <w:pPr>
              <w:rPr>
                <w:rFonts w:cs="Calibri Light"/>
              </w:rPr>
            </w:pPr>
          </w:p>
        </w:tc>
        <w:tc>
          <w:tcPr>
            <w:tcW w:w="6781" w:type="dxa"/>
          </w:tcPr>
          <w:p w14:paraId="7C134EB9" w14:textId="77777777" w:rsidR="005F03EC" w:rsidRPr="00F245E6" w:rsidRDefault="005F03EC" w:rsidP="00305183">
            <w:pPr>
              <w:rPr>
                <w:rFonts w:cs="Calibri Light"/>
                <w:color w:val="C00000"/>
              </w:rPr>
            </w:pPr>
          </w:p>
        </w:tc>
        <w:tc>
          <w:tcPr>
            <w:tcW w:w="759" w:type="dxa"/>
            <w:vMerge/>
          </w:tcPr>
          <w:p w14:paraId="0BC00D77" w14:textId="77777777" w:rsidR="005F03EC" w:rsidRPr="00F245E6" w:rsidRDefault="005F03EC" w:rsidP="00305183">
            <w:pPr>
              <w:rPr>
                <w:rFonts w:cs="Calibri Light"/>
              </w:rPr>
            </w:pPr>
          </w:p>
        </w:tc>
        <w:tc>
          <w:tcPr>
            <w:tcW w:w="760" w:type="dxa"/>
            <w:vMerge/>
          </w:tcPr>
          <w:p w14:paraId="61D14441" w14:textId="77777777" w:rsidR="005F03EC" w:rsidRPr="00F245E6" w:rsidRDefault="005F03EC" w:rsidP="00305183">
            <w:pPr>
              <w:rPr>
                <w:rFonts w:cs="Calibri Light"/>
              </w:rPr>
            </w:pPr>
          </w:p>
        </w:tc>
      </w:tr>
    </w:tbl>
    <w:p w14:paraId="5508D545"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79"/>
        <w:gridCol w:w="760"/>
        <w:gridCol w:w="761"/>
      </w:tblGrid>
      <w:tr w:rsidR="002942E0" w:rsidRPr="00F245E6" w14:paraId="14ACB312" w14:textId="77777777" w:rsidTr="005E4C73">
        <w:tc>
          <w:tcPr>
            <w:tcW w:w="987" w:type="dxa"/>
          </w:tcPr>
          <w:p w14:paraId="4EEA9307" w14:textId="77777777" w:rsidR="002942E0" w:rsidRPr="00F245E6" w:rsidRDefault="002942E0" w:rsidP="00305183">
            <w:pPr>
              <w:rPr>
                <w:rFonts w:cs="Calibri Light"/>
              </w:rPr>
            </w:pPr>
            <w:r w:rsidRPr="00F245E6">
              <w:rPr>
                <w:rFonts w:cs="Calibri Light"/>
              </w:rPr>
              <w:t>B.3.3.f</w:t>
            </w:r>
          </w:p>
        </w:tc>
        <w:tc>
          <w:tcPr>
            <w:tcW w:w="6779" w:type="dxa"/>
          </w:tcPr>
          <w:p w14:paraId="18176104" w14:textId="0FCFF296" w:rsidR="002942E0" w:rsidRPr="00F245E6" w:rsidRDefault="00355072" w:rsidP="00305183">
            <w:pPr>
              <w:rPr>
                <w:rFonts w:cs="Calibri Light"/>
              </w:rPr>
            </w:pPr>
            <w:r w:rsidRPr="00355072">
              <w:rPr>
                <w:rFonts w:cs="Calibri Light"/>
              </w:rPr>
              <w:t xml:space="preserve">Kommunales Steuerungsmodell Dichte: </w:t>
            </w:r>
            <w:r w:rsidR="002942E0" w:rsidRPr="00F245E6">
              <w:rPr>
                <w:rFonts w:cs="Calibri Light"/>
              </w:rPr>
              <w:t>Gibt es einen Einbezug von Landschaft, Fließgewässern, Spiel- und Freiräume in die Gesamtkonzeption?</w:t>
            </w:r>
          </w:p>
          <w:p w14:paraId="53F19864" w14:textId="77777777" w:rsidR="002942E0" w:rsidRPr="00F245E6" w:rsidRDefault="002942E0" w:rsidP="00305183">
            <w:pPr>
              <w:rPr>
                <w:rFonts w:cs="Calibri Light"/>
              </w:rPr>
            </w:pPr>
            <w:r w:rsidRPr="00F245E6">
              <w:rPr>
                <w:rFonts w:cs="Calibri Light"/>
              </w:rPr>
              <w:t>(Ja = 0,5 Punkte)</w:t>
            </w:r>
          </w:p>
        </w:tc>
        <w:tc>
          <w:tcPr>
            <w:tcW w:w="760" w:type="dxa"/>
            <w:vMerge w:val="restart"/>
          </w:tcPr>
          <w:p w14:paraId="7670082B" w14:textId="77777777" w:rsidR="002942E0" w:rsidRPr="00F245E6" w:rsidRDefault="002942E0" w:rsidP="00305183">
            <w:pPr>
              <w:rPr>
                <w:rFonts w:cs="Calibri Light"/>
              </w:rPr>
            </w:pPr>
            <w:r w:rsidRPr="00F245E6">
              <w:rPr>
                <w:rFonts w:cs="Calibri Light"/>
              </w:rPr>
              <w:t>mögl.</w:t>
            </w:r>
          </w:p>
          <w:p w14:paraId="42F663A4" w14:textId="77777777" w:rsidR="002942E0" w:rsidRPr="00F245E6" w:rsidRDefault="002942E0" w:rsidP="00305183">
            <w:pPr>
              <w:jc w:val="center"/>
              <w:rPr>
                <w:rFonts w:cs="Calibri Light"/>
                <w:b/>
              </w:rPr>
            </w:pPr>
            <w:r w:rsidRPr="00F245E6">
              <w:rPr>
                <w:rFonts w:cs="Calibri Light"/>
                <w:b/>
              </w:rPr>
              <w:t>0,5 (K)</w:t>
            </w:r>
          </w:p>
        </w:tc>
        <w:tc>
          <w:tcPr>
            <w:tcW w:w="761" w:type="dxa"/>
            <w:vMerge w:val="restart"/>
          </w:tcPr>
          <w:p w14:paraId="01595489" w14:textId="77777777" w:rsidR="002942E0" w:rsidRPr="00F245E6" w:rsidRDefault="002942E0" w:rsidP="00305183">
            <w:pPr>
              <w:rPr>
                <w:rFonts w:cs="Calibri Light"/>
              </w:rPr>
            </w:pPr>
            <w:r w:rsidRPr="00F245E6">
              <w:rPr>
                <w:rFonts w:cs="Calibri Light"/>
              </w:rPr>
              <w:t>tats.</w:t>
            </w:r>
          </w:p>
          <w:p w14:paraId="5B0CC9F5" w14:textId="77777777" w:rsidR="002942E0" w:rsidRPr="00F245E6" w:rsidRDefault="002942E0" w:rsidP="00305183">
            <w:pPr>
              <w:jc w:val="center"/>
              <w:rPr>
                <w:rFonts w:cs="Calibri Light"/>
                <w:b/>
              </w:rPr>
            </w:pPr>
          </w:p>
        </w:tc>
      </w:tr>
      <w:tr w:rsidR="002942E0" w:rsidRPr="00F245E6" w14:paraId="31E7FE72" w14:textId="77777777" w:rsidTr="005E4C73">
        <w:tc>
          <w:tcPr>
            <w:tcW w:w="987" w:type="dxa"/>
          </w:tcPr>
          <w:p w14:paraId="405E6A2B" w14:textId="77777777" w:rsidR="002942E0" w:rsidRPr="00F245E6" w:rsidRDefault="002942E0" w:rsidP="00305183">
            <w:pPr>
              <w:rPr>
                <w:rFonts w:cs="Calibri Light"/>
              </w:rPr>
            </w:pPr>
          </w:p>
        </w:tc>
        <w:tc>
          <w:tcPr>
            <w:tcW w:w="6779" w:type="dxa"/>
          </w:tcPr>
          <w:p w14:paraId="011BC90B" w14:textId="77777777" w:rsidR="002942E0" w:rsidRPr="00F245E6" w:rsidRDefault="002942E0" w:rsidP="00305183">
            <w:pPr>
              <w:rPr>
                <w:rFonts w:cs="Calibri Light"/>
                <w:color w:val="C00000"/>
              </w:rPr>
            </w:pPr>
          </w:p>
        </w:tc>
        <w:tc>
          <w:tcPr>
            <w:tcW w:w="760" w:type="dxa"/>
            <w:vMerge/>
          </w:tcPr>
          <w:p w14:paraId="21FC612C" w14:textId="77777777" w:rsidR="002942E0" w:rsidRPr="00F245E6" w:rsidRDefault="002942E0" w:rsidP="00305183">
            <w:pPr>
              <w:rPr>
                <w:rFonts w:cs="Calibri Light"/>
              </w:rPr>
            </w:pPr>
          </w:p>
        </w:tc>
        <w:tc>
          <w:tcPr>
            <w:tcW w:w="761" w:type="dxa"/>
            <w:vMerge/>
          </w:tcPr>
          <w:p w14:paraId="6A2894F9" w14:textId="77777777" w:rsidR="002942E0" w:rsidRPr="00F245E6" w:rsidRDefault="002942E0" w:rsidP="00305183">
            <w:pPr>
              <w:rPr>
                <w:rFonts w:cs="Calibri Light"/>
              </w:rPr>
            </w:pPr>
          </w:p>
        </w:tc>
      </w:tr>
    </w:tbl>
    <w:p w14:paraId="2C191F73"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2942E0" w:rsidRPr="00F245E6" w14:paraId="1FD3E323" w14:textId="77777777" w:rsidTr="005E4C73">
        <w:tc>
          <w:tcPr>
            <w:tcW w:w="987" w:type="dxa"/>
          </w:tcPr>
          <w:p w14:paraId="5AD855EB" w14:textId="77777777" w:rsidR="002942E0" w:rsidRPr="00F245E6" w:rsidRDefault="002942E0" w:rsidP="00305183">
            <w:pPr>
              <w:rPr>
                <w:rFonts w:cs="Calibri Light"/>
              </w:rPr>
            </w:pPr>
            <w:r w:rsidRPr="00F245E6">
              <w:rPr>
                <w:rFonts w:cs="Calibri Light"/>
              </w:rPr>
              <w:t>B.3.3.g</w:t>
            </w:r>
          </w:p>
        </w:tc>
        <w:tc>
          <w:tcPr>
            <w:tcW w:w="6781" w:type="dxa"/>
          </w:tcPr>
          <w:p w14:paraId="3864FBBA" w14:textId="6BD7E1A7" w:rsidR="002942E0" w:rsidRPr="00F245E6" w:rsidRDefault="00355072" w:rsidP="00305183">
            <w:pPr>
              <w:rPr>
                <w:rFonts w:cs="Calibri Light"/>
              </w:rPr>
            </w:pPr>
            <w:r w:rsidRPr="00355072">
              <w:rPr>
                <w:rFonts w:cs="Calibri Light"/>
              </w:rPr>
              <w:t xml:space="preserve">Kommunales Steuerungsmodell Dichte: </w:t>
            </w:r>
            <w:r w:rsidR="002942E0" w:rsidRPr="00F245E6">
              <w:rPr>
                <w:rFonts w:cs="Calibri Light"/>
              </w:rPr>
              <w:t>Gibt es eine Durchführung eines Architekturwettbewerbes mit mindestens 3 Teilnehmern?</w:t>
            </w:r>
          </w:p>
          <w:p w14:paraId="1519E2DE" w14:textId="77777777" w:rsidR="002942E0" w:rsidRPr="00F245E6" w:rsidRDefault="002942E0" w:rsidP="00305183">
            <w:pPr>
              <w:rPr>
                <w:rFonts w:cs="Calibri Light"/>
              </w:rPr>
            </w:pPr>
            <w:r w:rsidRPr="00F245E6">
              <w:rPr>
                <w:rFonts w:cs="Calibri Light"/>
              </w:rPr>
              <w:t>(Ja = 0,5 Punkte)</w:t>
            </w:r>
          </w:p>
        </w:tc>
        <w:tc>
          <w:tcPr>
            <w:tcW w:w="759" w:type="dxa"/>
            <w:vMerge w:val="restart"/>
          </w:tcPr>
          <w:p w14:paraId="1D211F64" w14:textId="77777777" w:rsidR="002942E0" w:rsidRPr="00F245E6" w:rsidRDefault="002942E0" w:rsidP="00305183">
            <w:pPr>
              <w:rPr>
                <w:rFonts w:cs="Calibri Light"/>
              </w:rPr>
            </w:pPr>
            <w:r w:rsidRPr="00F245E6">
              <w:rPr>
                <w:rFonts w:cs="Calibri Light"/>
              </w:rPr>
              <w:t>mögl.</w:t>
            </w:r>
          </w:p>
          <w:p w14:paraId="1ABDF069" w14:textId="77777777" w:rsidR="002942E0" w:rsidRPr="00F245E6" w:rsidRDefault="002942E0" w:rsidP="00305183">
            <w:pPr>
              <w:jc w:val="center"/>
              <w:rPr>
                <w:rFonts w:cs="Calibri Light"/>
                <w:b/>
              </w:rPr>
            </w:pPr>
            <w:r w:rsidRPr="00F245E6">
              <w:rPr>
                <w:rFonts w:cs="Calibri Light"/>
                <w:b/>
              </w:rPr>
              <w:t>0,5 (K)</w:t>
            </w:r>
          </w:p>
        </w:tc>
        <w:tc>
          <w:tcPr>
            <w:tcW w:w="760" w:type="dxa"/>
            <w:vMerge w:val="restart"/>
          </w:tcPr>
          <w:p w14:paraId="03BC9EA6" w14:textId="77777777" w:rsidR="002942E0" w:rsidRPr="00F245E6" w:rsidRDefault="002942E0" w:rsidP="00305183">
            <w:pPr>
              <w:rPr>
                <w:rFonts w:cs="Calibri Light"/>
              </w:rPr>
            </w:pPr>
            <w:r w:rsidRPr="00F245E6">
              <w:rPr>
                <w:rFonts w:cs="Calibri Light"/>
              </w:rPr>
              <w:t>tats.</w:t>
            </w:r>
          </w:p>
          <w:p w14:paraId="761F0A1D" w14:textId="77777777" w:rsidR="002942E0" w:rsidRPr="00F245E6" w:rsidRDefault="002942E0" w:rsidP="00305183">
            <w:pPr>
              <w:jc w:val="center"/>
              <w:rPr>
                <w:rFonts w:cs="Calibri Light"/>
                <w:b/>
              </w:rPr>
            </w:pPr>
          </w:p>
        </w:tc>
      </w:tr>
      <w:tr w:rsidR="002942E0" w:rsidRPr="00F245E6" w14:paraId="545F8E73" w14:textId="77777777" w:rsidTr="005E4C73">
        <w:tc>
          <w:tcPr>
            <w:tcW w:w="987" w:type="dxa"/>
          </w:tcPr>
          <w:p w14:paraId="1EBD7F12" w14:textId="77777777" w:rsidR="002942E0" w:rsidRPr="00F245E6" w:rsidRDefault="002942E0" w:rsidP="00305183">
            <w:pPr>
              <w:rPr>
                <w:rFonts w:cs="Calibri Light"/>
              </w:rPr>
            </w:pPr>
          </w:p>
        </w:tc>
        <w:tc>
          <w:tcPr>
            <w:tcW w:w="6781" w:type="dxa"/>
          </w:tcPr>
          <w:p w14:paraId="66C0A8B5" w14:textId="77777777" w:rsidR="002942E0" w:rsidRPr="00F245E6" w:rsidRDefault="002942E0" w:rsidP="00305183">
            <w:pPr>
              <w:rPr>
                <w:rFonts w:cs="Calibri Light"/>
                <w:color w:val="C00000"/>
              </w:rPr>
            </w:pPr>
          </w:p>
        </w:tc>
        <w:tc>
          <w:tcPr>
            <w:tcW w:w="759" w:type="dxa"/>
            <w:vMerge/>
          </w:tcPr>
          <w:p w14:paraId="0815196D" w14:textId="77777777" w:rsidR="002942E0" w:rsidRPr="00F245E6" w:rsidRDefault="002942E0" w:rsidP="00305183">
            <w:pPr>
              <w:rPr>
                <w:rFonts w:cs="Calibri Light"/>
              </w:rPr>
            </w:pPr>
          </w:p>
        </w:tc>
        <w:tc>
          <w:tcPr>
            <w:tcW w:w="760" w:type="dxa"/>
            <w:vMerge/>
          </w:tcPr>
          <w:p w14:paraId="2C7D0CC4" w14:textId="77777777" w:rsidR="002942E0" w:rsidRPr="00F245E6" w:rsidRDefault="002942E0" w:rsidP="00305183">
            <w:pPr>
              <w:rPr>
                <w:rFonts w:cs="Calibri Light"/>
              </w:rPr>
            </w:pPr>
          </w:p>
        </w:tc>
      </w:tr>
    </w:tbl>
    <w:p w14:paraId="70E8A40C"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2942E0" w:rsidRPr="00F245E6" w14:paraId="6B8AF93C" w14:textId="77777777" w:rsidTr="005E4C73">
        <w:tc>
          <w:tcPr>
            <w:tcW w:w="987" w:type="dxa"/>
          </w:tcPr>
          <w:p w14:paraId="27EA4B22" w14:textId="77777777" w:rsidR="002942E0" w:rsidRPr="00F245E6" w:rsidRDefault="002942E0" w:rsidP="00305183">
            <w:pPr>
              <w:rPr>
                <w:rFonts w:cs="Calibri Light"/>
              </w:rPr>
            </w:pPr>
            <w:r w:rsidRPr="00F245E6">
              <w:rPr>
                <w:rFonts w:cs="Calibri Light"/>
              </w:rPr>
              <w:t>B.3.3.h</w:t>
            </w:r>
          </w:p>
        </w:tc>
        <w:tc>
          <w:tcPr>
            <w:tcW w:w="6781" w:type="dxa"/>
          </w:tcPr>
          <w:p w14:paraId="62512B0B" w14:textId="57FEF438" w:rsidR="002942E0" w:rsidRPr="00F245E6" w:rsidRDefault="00355072" w:rsidP="00305183">
            <w:pPr>
              <w:rPr>
                <w:rFonts w:cs="Calibri Light"/>
              </w:rPr>
            </w:pPr>
            <w:r w:rsidRPr="00355072">
              <w:rPr>
                <w:rFonts w:cs="Calibri Light"/>
              </w:rPr>
              <w:t xml:space="preserve">Kommunales Steuerungsmodell Dichte: </w:t>
            </w:r>
            <w:r w:rsidR="002942E0" w:rsidRPr="00F245E6">
              <w:rPr>
                <w:rFonts w:cs="Calibri Light"/>
              </w:rPr>
              <w:t>Gib es einen unterirdischen Einstellplatz je Wohneinheit?</w:t>
            </w:r>
          </w:p>
          <w:p w14:paraId="5EED4113" w14:textId="77777777" w:rsidR="002942E0" w:rsidRPr="00F245E6" w:rsidRDefault="002942E0" w:rsidP="00305183">
            <w:pPr>
              <w:rPr>
                <w:rFonts w:cs="Calibri Light"/>
              </w:rPr>
            </w:pPr>
            <w:r w:rsidRPr="00F245E6">
              <w:rPr>
                <w:rFonts w:cs="Calibri Light"/>
              </w:rPr>
              <w:t>(Ja = 0,5 Punkte)</w:t>
            </w:r>
          </w:p>
        </w:tc>
        <w:tc>
          <w:tcPr>
            <w:tcW w:w="759" w:type="dxa"/>
            <w:vMerge w:val="restart"/>
          </w:tcPr>
          <w:p w14:paraId="4EE66E50" w14:textId="77777777" w:rsidR="002942E0" w:rsidRPr="00F245E6" w:rsidRDefault="002942E0" w:rsidP="00305183">
            <w:pPr>
              <w:rPr>
                <w:rFonts w:cs="Calibri Light"/>
              </w:rPr>
            </w:pPr>
            <w:r w:rsidRPr="00F245E6">
              <w:rPr>
                <w:rFonts w:cs="Calibri Light"/>
              </w:rPr>
              <w:t>mögl.</w:t>
            </w:r>
          </w:p>
          <w:p w14:paraId="7922C8ED" w14:textId="77777777" w:rsidR="002942E0" w:rsidRPr="00F245E6" w:rsidRDefault="002942E0" w:rsidP="00305183">
            <w:pPr>
              <w:jc w:val="center"/>
              <w:rPr>
                <w:rFonts w:cs="Calibri Light"/>
                <w:b/>
              </w:rPr>
            </w:pPr>
            <w:r w:rsidRPr="00F245E6">
              <w:rPr>
                <w:rFonts w:cs="Calibri Light"/>
                <w:b/>
              </w:rPr>
              <w:t>0,5 (K)</w:t>
            </w:r>
          </w:p>
        </w:tc>
        <w:tc>
          <w:tcPr>
            <w:tcW w:w="760" w:type="dxa"/>
            <w:vMerge w:val="restart"/>
          </w:tcPr>
          <w:p w14:paraId="46833272" w14:textId="77777777" w:rsidR="002942E0" w:rsidRPr="00F245E6" w:rsidRDefault="002942E0" w:rsidP="00305183">
            <w:pPr>
              <w:rPr>
                <w:rFonts w:cs="Calibri Light"/>
              </w:rPr>
            </w:pPr>
            <w:r w:rsidRPr="00F245E6">
              <w:rPr>
                <w:rFonts w:cs="Calibri Light"/>
              </w:rPr>
              <w:t>tats.</w:t>
            </w:r>
          </w:p>
          <w:p w14:paraId="32330D1E" w14:textId="77777777" w:rsidR="002942E0" w:rsidRPr="00F245E6" w:rsidRDefault="002942E0" w:rsidP="00305183">
            <w:pPr>
              <w:jc w:val="center"/>
              <w:rPr>
                <w:rFonts w:cs="Calibri Light"/>
                <w:b/>
              </w:rPr>
            </w:pPr>
          </w:p>
        </w:tc>
      </w:tr>
      <w:tr w:rsidR="002942E0" w:rsidRPr="00F245E6" w14:paraId="22451DC7" w14:textId="77777777" w:rsidTr="005E4C73">
        <w:tc>
          <w:tcPr>
            <w:tcW w:w="987" w:type="dxa"/>
          </w:tcPr>
          <w:p w14:paraId="4D885B9F" w14:textId="77777777" w:rsidR="002942E0" w:rsidRPr="00F245E6" w:rsidRDefault="002942E0" w:rsidP="00305183">
            <w:pPr>
              <w:rPr>
                <w:rFonts w:cs="Calibri Light"/>
              </w:rPr>
            </w:pPr>
          </w:p>
        </w:tc>
        <w:tc>
          <w:tcPr>
            <w:tcW w:w="6781" w:type="dxa"/>
          </w:tcPr>
          <w:p w14:paraId="032FC11A" w14:textId="77777777" w:rsidR="002942E0" w:rsidRPr="00F245E6" w:rsidRDefault="002942E0" w:rsidP="00305183">
            <w:pPr>
              <w:rPr>
                <w:rFonts w:cs="Calibri Light"/>
                <w:color w:val="C00000"/>
              </w:rPr>
            </w:pPr>
          </w:p>
        </w:tc>
        <w:tc>
          <w:tcPr>
            <w:tcW w:w="759" w:type="dxa"/>
            <w:vMerge/>
          </w:tcPr>
          <w:p w14:paraId="5A0FA9DB" w14:textId="77777777" w:rsidR="002942E0" w:rsidRPr="00F245E6" w:rsidRDefault="002942E0" w:rsidP="00305183">
            <w:pPr>
              <w:rPr>
                <w:rFonts w:cs="Calibri Light"/>
              </w:rPr>
            </w:pPr>
          </w:p>
        </w:tc>
        <w:tc>
          <w:tcPr>
            <w:tcW w:w="760" w:type="dxa"/>
            <w:vMerge/>
          </w:tcPr>
          <w:p w14:paraId="25F4253B" w14:textId="77777777" w:rsidR="002942E0" w:rsidRPr="00F245E6" w:rsidRDefault="002942E0" w:rsidP="00305183">
            <w:pPr>
              <w:rPr>
                <w:rFonts w:cs="Calibri Light"/>
              </w:rPr>
            </w:pPr>
          </w:p>
        </w:tc>
      </w:tr>
    </w:tbl>
    <w:p w14:paraId="509430DC"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79"/>
        <w:gridCol w:w="760"/>
        <w:gridCol w:w="761"/>
      </w:tblGrid>
      <w:tr w:rsidR="002942E0" w:rsidRPr="00F245E6" w14:paraId="4080FE18" w14:textId="77777777" w:rsidTr="005E4C73">
        <w:tc>
          <w:tcPr>
            <w:tcW w:w="987" w:type="dxa"/>
          </w:tcPr>
          <w:p w14:paraId="60235265" w14:textId="77777777" w:rsidR="002942E0" w:rsidRPr="00F245E6" w:rsidRDefault="002942E0" w:rsidP="00305183">
            <w:pPr>
              <w:rPr>
                <w:rFonts w:cs="Calibri Light"/>
              </w:rPr>
            </w:pPr>
            <w:r w:rsidRPr="00F245E6">
              <w:rPr>
                <w:rFonts w:cs="Calibri Light"/>
              </w:rPr>
              <w:t>B.3.3.i</w:t>
            </w:r>
          </w:p>
        </w:tc>
        <w:tc>
          <w:tcPr>
            <w:tcW w:w="6779" w:type="dxa"/>
          </w:tcPr>
          <w:p w14:paraId="461CCACD" w14:textId="1D3BF50E" w:rsidR="002942E0" w:rsidRPr="00F245E6" w:rsidRDefault="00355072" w:rsidP="00305183">
            <w:pPr>
              <w:rPr>
                <w:rFonts w:cs="Calibri Light"/>
              </w:rPr>
            </w:pPr>
            <w:r w:rsidRPr="00355072">
              <w:rPr>
                <w:rFonts w:cs="Calibri Light"/>
              </w:rPr>
              <w:t xml:space="preserve">Kommunales Steuerungsmodell Dichte: </w:t>
            </w:r>
            <w:r w:rsidR="002942E0" w:rsidRPr="00F245E6">
              <w:rPr>
                <w:rFonts w:cs="Calibri Light"/>
              </w:rPr>
              <w:t>Gibt es eine Nutzung oder Angebote von gemeinschaftlichen Parkplätzen in Zusammenarbeit mit anderen Wohnobjekten im Umkreis von 300 m des Wohnobjektes? (Autofreies Wohnen?)</w:t>
            </w:r>
          </w:p>
          <w:p w14:paraId="599CF9B5" w14:textId="77777777" w:rsidR="002942E0" w:rsidRPr="00F245E6" w:rsidRDefault="002942E0" w:rsidP="00305183">
            <w:pPr>
              <w:rPr>
                <w:rFonts w:cs="Calibri Light"/>
              </w:rPr>
            </w:pPr>
            <w:r w:rsidRPr="00F245E6">
              <w:rPr>
                <w:rFonts w:cs="Calibri Light"/>
              </w:rPr>
              <w:t>(Ja = 0,5 Punkte)</w:t>
            </w:r>
          </w:p>
        </w:tc>
        <w:tc>
          <w:tcPr>
            <w:tcW w:w="760" w:type="dxa"/>
            <w:vMerge w:val="restart"/>
          </w:tcPr>
          <w:p w14:paraId="7624696B" w14:textId="77777777" w:rsidR="002942E0" w:rsidRPr="00F245E6" w:rsidRDefault="002942E0" w:rsidP="00305183">
            <w:pPr>
              <w:rPr>
                <w:rFonts w:cs="Calibri Light"/>
              </w:rPr>
            </w:pPr>
            <w:r w:rsidRPr="00F245E6">
              <w:rPr>
                <w:rFonts w:cs="Calibri Light"/>
              </w:rPr>
              <w:t>mögl.</w:t>
            </w:r>
          </w:p>
          <w:p w14:paraId="6DED37D0" w14:textId="77777777" w:rsidR="002942E0" w:rsidRPr="00F245E6" w:rsidRDefault="002942E0" w:rsidP="00305183">
            <w:pPr>
              <w:jc w:val="center"/>
              <w:rPr>
                <w:rFonts w:cs="Calibri Light"/>
                <w:b/>
              </w:rPr>
            </w:pPr>
            <w:r w:rsidRPr="00F245E6">
              <w:rPr>
                <w:rFonts w:cs="Calibri Light"/>
                <w:b/>
              </w:rPr>
              <w:t>0,5 (K)</w:t>
            </w:r>
          </w:p>
        </w:tc>
        <w:tc>
          <w:tcPr>
            <w:tcW w:w="761" w:type="dxa"/>
            <w:vMerge w:val="restart"/>
          </w:tcPr>
          <w:p w14:paraId="40830FD6" w14:textId="77777777" w:rsidR="002942E0" w:rsidRPr="00F245E6" w:rsidRDefault="002942E0" w:rsidP="00305183">
            <w:pPr>
              <w:rPr>
                <w:rFonts w:cs="Calibri Light"/>
              </w:rPr>
            </w:pPr>
            <w:r w:rsidRPr="00F245E6">
              <w:rPr>
                <w:rFonts w:cs="Calibri Light"/>
              </w:rPr>
              <w:t>tats.</w:t>
            </w:r>
          </w:p>
          <w:p w14:paraId="7F036685" w14:textId="77777777" w:rsidR="002942E0" w:rsidRPr="00F245E6" w:rsidRDefault="002942E0" w:rsidP="00305183">
            <w:pPr>
              <w:jc w:val="center"/>
              <w:rPr>
                <w:rFonts w:cs="Calibri Light"/>
                <w:b/>
              </w:rPr>
            </w:pPr>
          </w:p>
        </w:tc>
      </w:tr>
      <w:tr w:rsidR="002942E0" w:rsidRPr="00F245E6" w14:paraId="2600E52C" w14:textId="77777777" w:rsidTr="005E4C73">
        <w:tc>
          <w:tcPr>
            <w:tcW w:w="987" w:type="dxa"/>
          </w:tcPr>
          <w:p w14:paraId="2FA0A946" w14:textId="77777777" w:rsidR="002942E0" w:rsidRPr="00F245E6" w:rsidRDefault="002942E0" w:rsidP="00305183">
            <w:pPr>
              <w:rPr>
                <w:rFonts w:cs="Calibri Light"/>
              </w:rPr>
            </w:pPr>
          </w:p>
        </w:tc>
        <w:tc>
          <w:tcPr>
            <w:tcW w:w="6779" w:type="dxa"/>
          </w:tcPr>
          <w:p w14:paraId="418AB201" w14:textId="77777777" w:rsidR="002942E0" w:rsidRPr="00F245E6" w:rsidRDefault="002942E0" w:rsidP="00305183">
            <w:pPr>
              <w:rPr>
                <w:rFonts w:cs="Calibri Light"/>
                <w:color w:val="C00000"/>
              </w:rPr>
            </w:pPr>
          </w:p>
        </w:tc>
        <w:tc>
          <w:tcPr>
            <w:tcW w:w="760" w:type="dxa"/>
            <w:vMerge/>
          </w:tcPr>
          <w:p w14:paraId="00DBA676" w14:textId="77777777" w:rsidR="002942E0" w:rsidRPr="00F245E6" w:rsidRDefault="002942E0" w:rsidP="00305183">
            <w:pPr>
              <w:rPr>
                <w:rFonts w:cs="Calibri Light"/>
              </w:rPr>
            </w:pPr>
          </w:p>
        </w:tc>
        <w:tc>
          <w:tcPr>
            <w:tcW w:w="761" w:type="dxa"/>
            <w:vMerge/>
          </w:tcPr>
          <w:p w14:paraId="058DA508" w14:textId="77777777" w:rsidR="002942E0" w:rsidRPr="00F245E6" w:rsidRDefault="002942E0" w:rsidP="00305183">
            <w:pPr>
              <w:rPr>
                <w:rFonts w:cs="Calibri Light"/>
              </w:rPr>
            </w:pPr>
          </w:p>
        </w:tc>
      </w:tr>
    </w:tbl>
    <w:p w14:paraId="0B648FF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79"/>
        <w:gridCol w:w="760"/>
        <w:gridCol w:w="761"/>
      </w:tblGrid>
      <w:tr w:rsidR="002942E0" w:rsidRPr="00F245E6" w14:paraId="36861DF2" w14:textId="77777777" w:rsidTr="005E4C73">
        <w:tc>
          <w:tcPr>
            <w:tcW w:w="987" w:type="dxa"/>
          </w:tcPr>
          <w:p w14:paraId="2BF42CD8" w14:textId="77777777" w:rsidR="002942E0" w:rsidRPr="00F245E6" w:rsidRDefault="002942E0" w:rsidP="00305183">
            <w:pPr>
              <w:rPr>
                <w:rFonts w:cs="Calibri Light"/>
              </w:rPr>
            </w:pPr>
            <w:r w:rsidRPr="00F245E6">
              <w:rPr>
                <w:rFonts w:cs="Calibri Light"/>
              </w:rPr>
              <w:t>B.3.3.j</w:t>
            </w:r>
          </w:p>
        </w:tc>
        <w:tc>
          <w:tcPr>
            <w:tcW w:w="6779" w:type="dxa"/>
          </w:tcPr>
          <w:p w14:paraId="51693372" w14:textId="1782B734" w:rsidR="002942E0" w:rsidRPr="00F245E6" w:rsidRDefault="00355072" w:rsidP="00305183">
            <w:pPr>
              <w:rPr>
                <w:rFonts w:cs="Calibri Light"/>
              </w:rPr>
            </w:pPr>
            <w:r w:rsidRPr="00355072">
              <w:rPr>
                <w:rFonts w:cs="Calibri Light"/>
              </w:rPr>
              <w:t xml:space="preserve">Kommunales Steuerungsmodell Dichte: </w:t>
            </w:r>
            <w:r w:rsidR="002942E0" w:rsidRPr="00F245E6">
              <w:rPr>
                <w:rFonts w:cs="Calibri Light"/>
              </w:rPr>
              <w:t>Werden mindestens 0,065 m² Radabstellfläche je m² Wohnraum bereitgestellt?</w:t>
            </w:r>
          </w:p>
          <w:p w14:paraId="4BE77DDC" w14:textId="77777777" w:rsidR="002942E0" w:rsidRPr="00F245E6" w:rsidRDefault="002942E0" w:rsidP="00305183">
            <w:pPr>
              <w:rPr>
                <w:rFonts w:cs="Calibri Light"/>
              </w:rPr>
            </w:pPr>
            <w:r w:rsidRPr="00F245E6">
              <w:rPr>
                <w:rFonts w:cs="Calibri Light"/>
              </w:rPr>
              <w:t>(Ja = 0,5 Punkte)</w:t>
            </w:r>
          </w:p>
        </w:tc>
        <w:tc>
          <w:tcPr>
            <w:tcW w:w="760" w:type="dxa"/>
            <w:vMerge w:val="restart"/>
          </w:tcPr>
          <w:p w14:paraId="0AD43033" w14:textId="77777777" w:rsidR="002942E0" w:rsidRPr="00F245E6" w:rsidRDefault="002942E0" w:rsidP="00305183">
            <w:pPr>
              <w:rPr>
                <w:rFonts w:cs="Calibri Light"/>
              </w:rPr>
            </w:pPr>
            <w:r w:rsidRPr="00F245E6">
              <w:rPr>
                <w:rFonts w:cs="Calibri Light"/>
              </w:rPr>
              <w:t>mögl.</w:t>
            </w:r>
          </w:p>
          <w:p w14:paraId="0949CEC0" w14:textId="77777777" w:rsidR="002942E0" w:rsidRPr="00F245E6" w:rsidRDefault="002942E0" w:rsidP="00305183">
            <w:pPr>
              <w:jc w:val="center"/>
              <w:rPr>
                <w:rFonts w:cs="Calibri Light"/>
                <w:b/>
              </w:rPr>
            </w:pPr>
            <w:r w:rsidRPr="00F245E6">
              <w:rPr>
                <w:rFonts w:cs="Calibri Light"/>
                <w:b/>
              </w:rPr>
              <w:t>0,5 (K)</w:t>
            </w:r>
          </w:p>
        </w:tc>
        <w:tc>
          <w:tcPr>
            <w:tcW w:w="761" w:type="dxa"/>
            <w:vMerge w:val="restart"/>
          </w:tcPr>
          <w:p w14:paraId="6F8D5465" w14:textId="77777777" w:rsidR="002942E0" w:rsidRPr="00F245E6" w:rsidRDefault="002942E0" w:rsidP="00305183">
            <w:pPr>
              <w:rPr>
                <w:rFonts w:cs="Calibri Light"/>
              </w:rPr>
            </w:pPr>
            <w:r w:rsidRPr="00F245E6">
              <w:rPr>
                <w:rFonts w:cs="Calibri Light"/>
              </w:rPr>
              <w:t>tats.</w:t>
            </w:r>
          </w:p>
          <w:p w14:paraId="1BEB8CD2" w14:textId="77777777" w:rsidR="002942E0" w:rsidRPr="00F245E6" w:rsidRDefault="002942E0" w:rsidP="00305183">
            <w:pPr>
              <w:jc w:val="center"/>
              <w:rPr>
                <w:rFonts w:cs="Calibri Light"/>
                <w:b/>
              </w:rPr>
            </w:pPr>
          </w:p>
        </w:tc>
      </w:tr>
      <w:tr w:rsidR="002942E0" w:rsidRPr="00F245E6" w14:paraId="069A71C5" w14:textId="77777777" w:rsidTr="005E4C73">
        <w:tc>
          <w:tcPr>
            <w:tcW w:w="987" w:type="dxa"/>
          </w:tcPr>
          <w:p w14:paraId="52379598" w14:textId="77777777" w:rsidR="002942E0" w:rsidRPr="00F245E6" w:rsidRDefault="002942E0" w:rsidP="00305183">
            <w:pPr>
              <w:rPr>
                <w:rFonts w:cs="Calibri Light"/>
              </w:rPr>
            </w:pPr>
          </w:p>
        </w:tc>
        <w:tc>
          <w:tcPr>
            <w:tcW w:w="6779" w:type="dxa"/>
          </w:tcPr>
          <w:p w14:paraId="3972C967" w14:textId="77777777" w:rsidR="002942E0" w:rsidRPr="00F245E6" w:rsidRDefault="002942E0" w:rsidP="00305183">
            <w:pPr>
              <w:rPr>
                <w:rFonts w:cs="Calibri Light"/>
                <w:color w:val="C00000"/>
              </w:rPr>
            </w:pPr>
          </w:p>
        </w:tc>
        <w:tc>
          <w:tcPr>
            <w:tcW w:w="760" w:type="dxa"/>
            <w:vMerge/>
          </w:tcPr>
          <w:p w14:paraId="03A53E73" w14:textId="77777777" w:rsidR="002942E0" w:rsidRPr="00F245E6" w:rsidRDefault="002942E0" w:rsidP="00305183">
            <w:pPr>
              <w:rPr>
                <w:rFonts w:cs="Calibri Light"/>
              </w:rPr>
            </w:pPr>
          </w:p>
        </w:tc>
        <w:tc>
          <w:tcPr>
            <w:tcW w:w="761" w:type="dxa"/>
            <w:vMerge/>
          </w:tcPr>
          <w:p w14:paraId="755986EF" w14:textId="77777777" w:rsidR="002942E0" w:rsidRPr="00F245E6" w:rsidRDefault="002942E0" w:rsidP="00305183">
            <w:pPr>
              <w:rPr>
                <w:rFonts w:cs="Calibri Light"/>
              </w:rPr>
            </w:pPr>
          </w:p>
        </w:tc>
      </w:tr>
    </w:tbl>
    <w:p w14:paraId="6E0B3841"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2942E0" w:rsidRPr="00F245E6" w14:paraId="48726EDA" w14:textId="77777777" w:rsidTr="005E4C73">
        <w:tc>
          <w:tcPr>
            <w:tcW w:w="987" w:type="dxa"/>
          </w:tcPr>
          <w:p w14:paraId="3F79FD77" w14:textId="77777777" w:rsidR="002942E0" w:rsidRPr="00F245E6" w:rsidRDefault="002942E0" w:rsidP="00305183">
            <w:pPr>
              <w:rPr>
                <w:rFonts w:cs="Calibri Light"/>
              </w:rPr>
            </w:pPr>
            <w:r w:rsidRPr="00F245E6">
              <w:rPr>
                <w:rFonts w:cs="Calibri Light"/>
              </w:rPr>
              <w:t>B.3.3.k</w:t>
            </w:r>
          </w:p>
        </w:tc>
        <w:tc>
          <w:tcPr>
            <w:tcW w:w="6780" w:type="dxa"/>
          </w:tcPr>
          <w:p w14:paraId="45FD8EC7" w14:textId="5CDC8DE4" w:rsidR="002942E0" w:rsidRPr="00F245E6" w:rsidRDefault="00355072" w:rsidP="00305183">
            <w:pPr>
              <w:rPr>
                <w:rFonts w:cs="Calibri Light"/>
              </w:rPr>
            </w:pPr>
            <w:r w:rsidRPr="00355072">
              <w:rPr>
                <w:rFonts w:cs="Calibri Light"/>
              </w:rPr>
              <w:t xml:space="preserve">Kommunales Steuerungsmodell Dichte: </w:t>
            </w:r>
            <w:r w:rsidR="002942E0" w:rsidRPr="00F245E6">
              <w:rPr>
                <w:rFonts w:cs="Calibri Light"/>
              </w:rPr>
              <w:t>Werden mindestens 0,065 m² eingangsnahe und ebenerdige Radabstellfläche je m² Wohnraum bereitgestellt?</w:t>
            </w:r>
          </w:p>
          <w:p w14:paraId="2B5B4C40" w14:textId="77777777" w:rsidR="002942E0" w:rsidRPr="00F245E6" w:rsidRDefault="002942E0" w:rsidP="00305183">
            <w:pPr>
              <w:rPr>
                <w:rFonts w:cs="Calibri Light"/>
              </w:rPr>
            </w:pPr>
            <w:r w:rsidRPr="00F245E6">
              <w:rPr>
                <w:rFonts w:cs="Calibri Light"/>
              </w:rPr>
              <w:t>(Ja = 0,5 Punkte)</w:t>
            </w:r>
          </w:p>
        </w:tc>
        <w:tc>
          <w:tcPr>
            <w:tcW w:w="760" w:type="dxa"/>
            <w:vMerge w:val="restart"/>
          </w:tcPr>
          <w:p w14:paraId="6888F290" w14:textId="77777777" w:rsidR="002942E0" w:rsidRPr="00F245E6" w:rsidRDefault="002942E0" w:rsidP="00305183">
            <w:pPr>
              <w:rPr>
                <w:rFonts w:cs="Calibri Light"/>
              </w:rPr>
            </w:pPr>
            <w:r w:rsidRPr="00F245E6">
              <w:rPr>
                <w:rFonts w:cs="Calibri Light"/>
              </w:rPr>
              <w:t>mögl.</w:t>
            </w:r>
          </w:p>
          <w:p w14:paraId="68CE6ACE" w14:textId="77777777" w:rsidR="002942E0" w:rsidRPr="00F245E6" w:rsidRDefault="002942E0" w:rsidP="00305183">
            <w:pPr>
              <w:jc w:val="center"/>
              <w:rPr>
                <w:rFonts w:cs="Calibri Light"/>
                <w:b/>
              </w:rPr>
            </w:pPr>
            <w:r w:rsidRPr="00F245E6">
              <w:rPr>
                <w:rFonts w:cs="Calibri Light"/>
                <w:b/>
              </w:rPr>
              <w:t>0,5 (K)</w:t>
            </w:r>
          </w:p>
        </w:tc>
        <w:tc>
          <w:tcPr>
            <w:tcW w:w="760" w:type="dxa"/>
            <w:vMerge w:val="restart"/>
          </w:tcPr>
          <w:p w14:paraId="51E461A3" w14:textId="77777777" w:rsidR="002942E0" w:rsidRPr="00F245E6" w:rsidRDefault="002942E0" w:rsidP="00305183">
            <w:pPr>
              <w:rPr>
                <w:rFonts w:cs="Calibri Light"/>
              </w:rPr>
            </w:pPr>
            <w:r w:rsidRPr="00F245E6">
              <w:rPr>
                <w:rFonts w:cs="Calibri Light"/>
              </w:rPr>
              <w:t>tats.</w:t>
            </w:r>
          </w:p>
          <w:p w14:paraId="41828D45" w14:textId="77777777" w:rsidR="002942E0" w:rsidRPr="00F245E6" w:rsidRDefault="002942E0" w:rsidP="00305183">
            <w:pPr>
              <w:jc w:val="center"/>
              <w:rPr>
                <w:rFonts w:cs="Calibri Light"/>
                <w:b/>
              </w:rPr>
            </w:pPr>
          </w:p>
        </w:tc>
      </w:tr>
      <w:tr w:rsidR="002942E0" w:rsidRPr="00F245E6" w14:paraId="031BA09D" w14:textId="77777777" w:rsidTr="005E4C73">
        <w:tc>
          <w:tcPr>
            <w:tcW w:w="987" w:type="dxa"/>
          </w:tcPr>
          <w:p w14:paraId="6913726A" w14:textId="77777777" w:rsidR="002942E0" w:rsidRPr="00F245E6" w:rsidRDefault="002942E0" w:rsidP="00305183">
            <w:pPr>
              <w:rPr>
                <w:rFonts w:cs="Calibri Light"/>
              </w:rPr>
            </w:pPr>
          </w:p>
        </w:tc>
        <w:tc>
          <w:tcPr>
            <w:tcW w:w="6780" w:type="dxa"/>
          </w:tcPr>
          <w:p w14:paraId="2A1948D1" w14:textId="77777777" w:rsidR="002942E0" w:rsidRPr="00F245E6" w:rsidRDefault="002942E0" w:rsidP="00305183">
            <w:pPr>
              <w:rPr>
                <w:rFonts w:cs="Calibri Light"/>
                <w:color w:val="C00000"/>
              </w:rPr>
            </w:pPr>
          </w:p>
        </w:tc>
        <w:tc>
          <w:tcPr>
            <w:tcW w:w="760" w:type="dxa"/>
            <w:vMerge/>
          </w:tcPr>
          <w:p w14:paraId="270B3A84" w14:textId="77777777" w:rsidR="002942E0" w:rsidRPr="00F245E6" w:rsidRDefault="002942E0" w:rsidP="00305183">
            <w:pPr>
              <w:rPr>
                <w:rFonts w:cs="Calibri Light"/>
              </w:rPr>
            </w:pPr>
          </w:p>
        </w:tc>
        <w:tc>
          <w:tcPr>
            <w:tcW w:w="760" w:type="dxa"/>
            <w:vMerge/>
          </w:tcPr>
          <w:p w14:paraId="74D0A374" w14:textId="77777777" w:rsidR="002942E0" w:rsidRPr="00F245E6" w:rsidRDefault="002942E0" w:rsidP="00305183">
            <w:pPr>
              <w:rPr>
                <w:rFonts w:cs="Calibri Light"/>
              </w:rPr>
            </w:pPr>
          </w:p>
        </w:tc>
      </w:tr>
    </w:tbl>
    <w:p w14:paraId="55ED6A18"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78"/>
        <w:gridCol w:w="761"/>
        <w:gridCol w:w="761"/>
      </w:tblGrid>
      <w:tr w:rsidR="002942E0" w:rsidRPr="00F245E6" w14:paraId="76975E2D" w14:textId="77777777" w:rsidTr="005E4C73">
        <w:tc>
          <w:tcPr>
            <w:tcW w:w="987" w:type="dxa"/>
          </w:tcPr>
          <w:p w14:paraId="100C0A5E" w14:textId="77777777" w:rsidR="002942E0" w:rsidRPr="00F245E6" w:rsidRDefault="002942E0" w:rsidP="00305183">
            <w:pPr>
              <w:rPr>
                <w:rFonts w:cs="Calibri Light"/>
              </w:rPr>
            </w:pPr>
            <w:r w:rsidRPr="00F245E6">
              <w:rPr>
                <w:rFonts w:cs="Calibri Light"/>
              </w:rPr>
              <w:t>B.3.3.l</w:t>
            </w:r>
          </w:p>
        </w:tc>
        <w:tc>
          <w:tcPr>
            <w:tcW w:w="6778" w:type="dxa"/>
          </w:tcPr>
          <w:p w14:paraId="38F674FE" w14:textId="11756EE7" w:rsidR="002942E0" w:rsidRPr="00F245E6" w:rsidRDefault="00355072" w:rsidP="00305183">
            <w:pPr>
              <w:rPr>
                <w:rFonts w:cs="Calibri Light"/>
              </w:rPr>
            </w:pPr>
            <w:r w:rsidRPr="00355072">
              <w:rPr>
                <w:rFonts w:cs="Calibri Light"/>
              </w:rPr>
              <w:t xml:space="preserve">Kommunales Steuerungsmodell Dichte: </w:t>
            </w:r>
            <w:r w:rsidR="002942E0" w:rsidRPr="00F245E6">
              <w:rPr>
                <w:rFonts w:cs="Calibri Light"/>
              </w:rPr>
              <w:t>Werden mindestens 0,065 m² eingangsnahe, ebenerdige und überdachte Radabstellfläche je m² Wohnraum bereitgestellt?</w:t>
            </w:r>
          </w:p>
          <w:p w14:paraId="61F2FAA1" w14:textId="77777777" w:rsidR="002942E0" w:rsidRPr="00F245E6" w:rsidRDefault="002942E0" w:rsidP="00305183">
            <w:pPr>
              <w:rPr>
                <w:rFonts w:cs="Calibri Light"/>
              </w:rPr>
            </w:pPr>
            <w:r w:rsidRPr="00F245E6">
              <w:rPr>
                <w:rFonts w:cs="Calibri Light"/>
              </w:rPr>
              <w:t>(Ja = 0,5 Punkte)</w:t>
            </w:r>
          </w:p>
        </w:tc>
        <w:tc>
          <w:tcPr>
            <w:tcW w:w="761" w:type="dxa"/>
            <w:vMerge w:val="restart"/>
          </w:tcPr>
          <w:p w14:paraId="4185E1D5" w14:textId="77777777" w:rsidR="002942E0" w:rsidRPr="00F245E6" w:rsidRDefault="002942E0" w:rsidP="00305183">
            <w:pPr>
              <w:rPr>
                <w:rFonts w:cs="Calibri Light"/>
              </w:rPr>
            </w:pPr>
            <w:r w:rsidRPr="00F245E6">
              <w:rPr>
                <w:rFonts w:cs="Calibri Light"/>
              </w:rPr>
              <w:t>mögl.</w:t>
            </w:r>
          </w:p>
          <w:p w14:paraId="48357F12" w14:textId="77777777" w:rsidR="002942E0" w:rsidRPr="00F245E6" w:rsidRDefault="002942E0" w:rsidP="00305183">
            <w:pPr>
              <w:jc w:val="center"/>
              <w:rPr>
                <w:rFonts w:cs="Calibri Light"/>
                <w:b/>
              </w:rPr>
            </w:pPr>
            <w:r w:rsidRPr="00F245E6">
              <w:rPr>
                <w:rFonts w:cs="Calibri Light"/>
                <w:b/>
              </w:rPr>
              <w:t>0,5 (K)</w:t>
            </w:r>
          </w:p>
        </w:tc>
        <w:tc>
          <w:tcPr>
            <w:tcW w:w="761" w:type="dxa"/>
            <w:vMerge w:val="restart"/>
          </w:tcPr>
          <w:p w14:paraId="4758B572" w14:textId="77777777" w:rsidR="002942E0" w:rsidRPr="00F245E6" w:rsidRDefault="002942E0" w:rsidP="00305183">
            <w:pPr>
              <w:rPr>
                <w:rFonts w:cs="Calibri Light"/>
              </w:rPr>
            </w:pPr>
            <w:r w:rsidRPr="00F245E6">
              <w:rPr>
                <w:rFonts w:cs="Calibri Light"/>
              </w:rPr>
              <w:t>tats.</w:t>
            </w:r>
          </w:p>
          <w:p w14:paraId="3135C370" w14:textId="77777777" w:rsidR="002942E0" w:rsidRPr="00F245E6" w:rsidRDefault="002942E0" w:rsidP="00305183">
            <w:pPr>
              <w:jc w:val="center"/>
              <w:rPr>
                <w:rFonts w:cs="Calibri Light"/>
                <w:b/>
              </w:rPr>
            </w:pPr>
          </w:p>
        </w:tc>
      </w:tr>
      <w:tr w:rsidR="002942E0" w:rsidRPr="00F245E6" w14:paraId="0F178657" w14:textId="77777777" w:rsidTr="005E4C73">
        <w:tc>
          <w:tcPr>
            <w:tcW w:w="987" w:type="dxa"/>
          </w:tcPr>
          <w:p w14:paraId="2804D0EC" w14:textId="77777777" w:rsidR="002942E0" w:rsidRPr="00F245E6" w:rsidRDefault="002942E0" w:rsidP="00305183">
            <w:pPr>
              <w:rPr>
                <w:rFonts w:cs="Calibri Light"/>
              </w:rPr>
            </w:pPr>
          </w:p>
        </w:tc>
        <w:tc>
          <w:tcPr>
            <w:tcW w:w="6778" w:type="dxa"/>
          </w:tcPr>
          <w:p w14:paraId="5BCFA8DA" w14:textId="77777777" w:rsidR="002942E0" w:rsidRPr="00F245E6" w:rsidRDefault="002942E0" w:rsidP="00305183">
            <w:pPr>
              <w:rPr>
                <w:rFonts w:cs="Calibri Light"/>
                <w:color w:val="C00000"/>
              </w:rPr>
            </w:pPr>
          </w:p>
        </w:tc>
        <w:tc>
          <w:tcPr>
            <w:tcW w:w="761" w:type="dxa"/>
            <w:vMerge/>
          </w:tcPr>
          <w:p w14:paraId="488D9919" w14:textId="77777777" w:rsidR="002942E0" w:rsidRPr="00F245E6" w:rsidRDefault="002942E0" w:rsidP="00305183">
            <w:pPr>
              <w:rPr>
                <w:rFonts w:cs="Calibri Light"/>
              </w:rPr>
            </w:pPr>
          </w:p>
        </w:tc>
        <w:tc>
          <w:tcPr>
            <w:tcW w:w="761" w:type="dxa"/>
            <w:vMerge/>
          </w:tcPr>
          <w:p w14:paraId="7B372F1E" w14:textId="77777777" w:rsidR="002942E0" w:rsidRPr="00F245E6" w:rsidRDefault="002942E0" w:rsidP="00305183">
            <w:pPr>
              <w:rPr>
                <w:rFonts w:cs="Calibri Light"/>
              </w:rPr>
            </w:pPr>
          </w:p>
        </w:tc>
      </w:tr>
    </w:tbl>
    <w:p w14:paraId="14897593"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783"/>
        <w:gridCol w:w="758"/>
        <w:gridCol w:w="758"/>
      </w:tblGrid>
      <w:tr w:rsidR="002942E0" w:rsidRPr="00F245E6" w14:paraId="2B5782FA" w14:textId="77777777" w:rsidTr="005E4C73">
        <w:tc>
          <w:tcPr>
            <w:tcW w:w="988" w:type="dxa"/>
          </w:tcPr>
          <w:p w14:paraId="78704431" w14:textId="77777777" w:rsidR="002942E0" w:rsidRPr="00F245E6" w:rsidRDefault="002942E0" w:rsidP="00305183">
            <w:pPr>
              <w:rPr>
                <w:rFonts w:cs="Calibri Light"/>
              </w:rPr>
            </w:pPr>
            <w:r w:rsidRPr="00F245E6">
              <w:rPr>
                <w:rFonts w:cs="Calibri Light"/>
              </w:rPr>
              <w:t>B.3.3.m</w:t>
            </w:r>
          </w:p>
        </w:tc>
        <w:tc>
          <w:tcPr>
            <w:tcW w:w="6783" w:type="dxa"/>
          </w:tcPr>
          <w:p w14:paraId="05F50A0F" w14:textId="3EA4CDE2" w:rsidR="002942E0" w:rsidRPr="00F245E6" w:rsidRDefault="00355072" w:rsidP="00305183">
            <w:pPr>
              <w:rPr>
                <w:rFonts w:cs="Calibri Light"/>
              </w:rPr>
            </w:pPr>
            <w:r w:rsidRPr="00355072">
              <w:rPr>
                <w:rFonts w:cs="Calibri Light"/>
              </w:rPr>
              <w:t xml:space="preserve">Kommunales Steuerungsmodell Dichte: </w:t>
            </w:r>
            <w:r w:rsidR="002942E0" w:rsidRPr="00F245E6">
              <w:rPr>
                <w:rFonts w:cs="Calibri Light"/>
              </w:rPr>
              <w:t>Gibt es eine Darstellung der Fußgänger- und Radfahrerbeziehungen von und zum Objekt zu den wichtigsten Infrastruktureinheiten und Treffpunkten (z.B. Bushaltestelle, Gemeindeamt, Schule, Vereinehaus, Freizeiteinrichtungen)?</w:t>
            </w:r>
          </w:p>
          <w:p w14:paraId="248F9779" w14:textId="77777777" w:rsidR="002942E0" w:rsidRPr="00F245E6" w:rsidRDefault="002942E0" w:rsidP="00305183">
            <w:pPr>
              <w:rPr>
                <w:rFonts w:cs="Calibri Light"/>
              </w:rPr>
            </w:pPr>
            <w:r w:rsidRPr="00F245E6">
              <w:rPr>
                <w:rFonts w:cs="Calibri Light"/>
              </w:rPr>
              <w:t>(Ja = 0,5 Punkte)</w:t>
            </w:r>
          </w:p>
        </w:tc>
        <w:tc>
          <w:tcPr>
            <w:tcW w:w="758" w:type="dxa"/>
            <w:vMerge w:val="restart"/>
          </w:tcPr>
          <w:p w14:paraId="33B2D560" w14:textId="77777777" w:rsidR="002942E0" w:rsidRPr="00F245E6" w:rsidRDefault="002942E0" w:rsidP="00305183">
            <w:pPr>
              <w:rPr>
                <w:rFonts w:cs="Calibri Light"/>
              </w:rPr>
            </w:pPr>
            <w:r w:rsidRPr="00F245E6">
              <w:rPr>
                <w:rFonts w:cs="Calibri Light"/>
              </w:rPr>
              <w:t>mögl.</w:t>
            </w:r>
          </w:p>
          <w:p w14:paraId="6EB0843C" w14:textId="77777777" w:rsidR="002942E0" w:rsidRPr="00F245E6" w:rsidRDefault="002942E0" w:rsidP="00305183">
            <w:pPr>
              <w:jc w:val="center"/>
              <w:rPr>
                <w:rFonts w:cs="Calibri Light"/>
                <w:b/>
              </w:rPr>
            </w:pPr>
            <w:r w:rsidRPr="00F245E6">
              <w:rPr>
                <w:rFonts w:cs="Calibri Light"/>
                <w:b/>
              </w:rPr>
              <w:t>0,5 (K)</w:t>
            </w:r>
          </w:p>
        </w:tc>
        <w:tc>
          <w:tcPr>
            <w:tcW w:w="758" w:type="dxa"/>
            <w:vMerge w:val="restart"/>
          </w:tcPr>
          <w:p w14:paraId="04CDF321" w14:textId="77777777" w:rsidR="002942E0" w:rsidRPr="00F245E6" w:rsidRDefault="002942E0" w:rsidP="00305183">
            <w:pPr>
              <w:rPr>
                <w:rFonts w:cs="Calibri Light"/>
              </w:rPr>
            </w:pPr>
            <w:r w:rsidRPr="00F245E6">
              <w:rPr>
                <w:rFonts w:cs="Calibri Light"/>
              </w:rPr>
              <w:t>tats.</w:t>
            </w:r>
          </w:p>
          <w:p w14:paraId="6BF4D9E1" w14:textId="77777777" w:rsidR="002942E0" w:rsidRPr="00F245E6" w:rsidRDefault="002942E0" w:rsidP="00305183">
            <w:pPr>
              <w:jc w:val="center"/>
              <w:rPr>
                <w:rFonts w:cs="Calibri Light"/>
                <w:b/>
              </w:rPr>
            </w:pPr>
          </w:p>
        </w:tc>
      </w:tr>
      <w:tr w:rsidR="002942E0" w:rsidRPr="00F245E6" w14:paraId="35D9584D" w14:textId="77777777" w:rsidTr="005E4C73">
        <w:tc>
          <w:tcPr>
            <w:tcW w:w="988" w:type="dxa"/>
          </w:tcPr>
          <w:p w14:paraId="57487C92" w14:textId="77777777" w:rsidR="002942E0" w:rsidRPr="00F245E6" w:rsidRDefault="002942E0" w:rsidP="00305183">
            <w:pPr>
              <w:rPr>
                <w:rFonts w:cs="Calibri Light"/>
              </w:rPr>
            </w:pPr>
          </w:p>
        </w:tc>
        <w:tc>
          <w:tcPr>
            <w:tcW w:w="6783" w:type="dxa"/>
          </w:tcPr>
          <w:p w14:paraId="12DFDF62" w14:textId="77777777" w:rsidR="002942E0" w:rsidRPr="00F245E6" w:rsidRDefault="002942E0" w:rsidP="00305183">
            <w:pPr>
              <w:rPr>
                <w:rFonts w:cs="Calibri Light"/>
                <w:color w:val="C00000"/>
              </w:rPr>
            </w:pPr>
          </w:p>
        </w:tc>
        <w:tc>
          <w:tcPr>
            <w:tcW w:w="758" w:type="dxa"/>
            <w:vMerge/>
          </w:tcPr>
          <w:p w14:paraId="31896D1F" w14:textId="77777777" w:rsidR="002942E0" w:rsidRPr="00F245E6" w:rsidRDefault="002942E0" w:rsidP="00305183">
            <w:pPr>
              <w:rPr>
                <w:rFonts w:cs="Calibri Light"/>
              </w:rPr>
            </w:pPr>
          </w:p>
        </w:tc>
        <w:tc>
          <w:tcPr>
            <w:tcW w:w="758" w:type="dxa"/>
            <w:vMerge/>
          </w:tcPr>
          <w:p w14:paraId="002C12C9" w14:textId="77777777" w:rsidR="002942E0" w:rsidRPr="00F245E6" w:rsidRDefault="002942E0" w:rsidP="00305183">
            <w:pPr>
              <w:rPr>
                <w:rFonts w:cs="Calibri Light"/>
              </w:rPr>
            </w:pPr>
          </w:p>
        </w:tc>
      </w:tr>
    </w:tbl>
    <w:p w14:paraId="6E1D4D0D"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2942E0" w:rsidRPr="00F245E6" w14:paraId="5F08E05C" w14:textId="77777777" w:rsidTr="005E4C73">
        <w:tc>
          <w:tcPr>
            <w:tcW w:w="987" w:type="dxa"/>
          </w:tcPr>
          <w:p w14:paraId="7521D418" w14:textId="77777777" w:rsidR="002942E0" w:rsidRPr="00F245E6" w:rsidRDefault="002942E0" w:rsidP="00305183">
            <w:pPr>
              <w:rPr>
                <w:rFonts w:cs="Calibri Light"/>
              </w:rPr>
            </w:pPr>
            <w:r w:rsidRPr="00F245E6">
              <w:rPr>
                <w:rFonts w:cs="Calibri Light"/>
              </w:rPr>
              <w:t>B.3.3.n</w:t>
            </w:r>
          </w:p>
        </w:tc>
        <w:tc>
          <w:tcPr>
            <w:tcW w:w="6781" w:type="dxa"/>
          </w:tcPr>
          <w:p w14:paraId="2DD29DF9" w14:textId="037FFE5B" w:rsidR="002942E0" w:rsidRPr="00F245E6" w:rsidRDefault="00355072" w:rsidP="00305183">
            <w:pPr>
              <w:rPr>
                <w:rFonts w:cs="Calibri Light"/>
              </w:rPr>
            </w:pPr>
            <w:r w:rsidRPr="00355072">
              <w:rPr>
                <w:rFonts w:cs="Calibri Light"/>
              </w:rPr>
              <w:t xml:space="preserve">Kommunales Steuerungsmodell Dichte: </w:t>
            </w:r>
            <w:r w:rsidR="002942E0" w:rsidRPr="00F245E6">
              <w:rPr>
                <w:rFonts w:cs="Calibri Light"/>
              </w:rPr>
              <w:t>Gibt es eine Darstellung der Verkehrsinduktion je Verkehrsart durch die Nutzung des Gebäudes?</w:t>
            </w:r>
          </w:p>
          <w:p w14:paraId="040319AD" w14:textId="77777777" w:rsidR="002942E0" w:rsidRPr="00F245E6" w:rsidRDefault="002942E0" w:rsidP="00305183">
            <w:pPr>
              <w:rPr>
                <w:rFonts w:cs="Calibri Light"/>
              </w:rPr>
            </w:pPr>
            <w:r w:rsidRPr="00F245E6">
              <w:rPr>
                <w:rFonts w:cs="Calibri Light"/>
              </w:rPr>
              <w:t>(Ja = 0,5 Punkte)</w:t>
            </w:r>
          </w:p>
        </w:tc>
        <w:tc>
          <w:tcPr>
            <w:tcW w:w="759" w:type="dxa"/>
            <w:vMerge w:val="restart"/>
          </w:tcPr>
          <w:p w14:paraId="05FCA884" w14:textId="77777777" w:rsidR="002942E0" w:rsidRPr="00F245E6" w:rsidRDefault="002942E0" w:rsidP="00305183">
            <w:pPr>
              <w:rPr>
                <w:rFonts w:cs="Calibri Light"/>
              </w:rPr>
            </w:pPr>
            <w:r w:rsidRPr="00F245E6">
              <w:rPr>
                <w:rFonts w:cs="Calibri Light"/>
              </w:rPr>
              <w:t>mögl.</w:t>
            </w:r>
          </w:p>
          <w:p w14:paraId="48D978F0" w14:textId="77777777" w:rsidR="002942E0" w:rsidRPr="00F245E6" w:rsidRDefault="002942E0" w:rsidP="00305183">
            <w:pPr>
              <w:jc w:val="center"/>
              <w:rPr>
                <w:rFonts w:cs="Calibri Light"/>
                <w:b/>
              </w:rPr>
            </w:pPr>
            <w:r w:rsidRPr="00F245E6">
              <w:rPr>
                <w:rFonts w:cs="Calibri Light"/>
                <w:b/>
              </w:rPr>
              <w:t>0,5 (K)</w:t>
            </w:r>
          </w:p>
        </w:tc>
        <w:tc>
          <w:tcPr>
            <w:tcW w:w="760" w:type="dxa"/>
            <w:vMerge w:val="restart"/>
          </w:tcPr>
          <w:p w14:paraId="5A0176BD" w14:textId="77777777" w:rsidR="002942E0" w:rsidRPr="00F245E6" w:rsidRDefault="002942E0" w:rsidP="00305183">
            <w:pPr>
              <w:rPr>
                <w:rFonts w:cs="Calibri Light"/>
              </w:rPr>
            </w:pPr>
            <w:r w:rsidRPr="00F245E6">
              <w:rPr>
                <w:rFonts w:cs="Calibri Light"/>
              </w:rPr>
              <w:t>tats.</w:t>
            </w:r>
          </w:p>
          <w:p w14:paraId="05350B8D" w14:textId="77777777" w:rsidR="002942E0" w:rsidRPr="00F245E6" w:rsidRDefault="002942E0" w:rsidP="00305183">
            <w:pPr>
              <w:jc w:val="center"/>
              <w:rPr>
                <w:rFonts w:cs="Calibri Light"/>
                <w:b/>
              </w:rPr>
            </w:pPr>
          </w:p>
        </w:tc>
      </w:tr>
      <w:tr w:rsidR="002942E0" w:rsidRPr="00F245E6" w14:paraId="52B864B0" w14:textId="77777777" w:rsidTr="005E4C73">
        <w:tc>
          <w:tcPr>
            <w:tcW w:w="987" w:type="dxa"/>
          </w:tcPr>
          <w:p w14:paraId="729415D7" w14:textId="77777777" w:rsidR="002942E0" w:rsidRPr="00F245E6" w:rsidRDefault="002942E0" w:rsidP="00305183">
            <w:pPr>
              <w:rPr>
                <w:rFonts w:cs="Calibri Light"/>
              </w:rPr>
            </w:pPr>
          </w:p>
        </w:tc>
        <w:tc>
          <w:tcPr>
            <w:tcW w:w="6781" w:type="dxa"/>
          </w:tcPr>
          <w:p w14:paraId="3616D2F1" w14:textId="77777777" w:rsidR="002942E0" w:rsidRPr="00F245E6" w:rsidRDefault="002942E0" w:rsidP="00305183">
            <w:pPr>
              <w:rPr>
                <w:rFonts w:cs="Calibri Light"/>
                <w:color w:val="C00000"/>
              </w:rPr>
            </w:pPr>
          </w:p>
        </w:tc>
        <w:tc>
          <w:tcPr>
            <w:tcW w:w="759" w:type="dxa"/>
            <w:vMerge/>
          </w:tcPr>
          <w:p w14:paraId="24A72884" w14:textId="77777777" w:rsidR="002942E0" w:rsidRPr="00F245E6" w:rsidRDefault="002942E0" w:rsidP="00305183">
            <w:pPr>
              <w:rPr>
                <w:rFonts w:cs="Calibri Light"/>
              </w:rPr>
            </w:pPr>
          </w:p>
        </w:tc>
        <w:tc>
          <w:tcPr>
            <w:tcW w:w="760" w:type="dxa"/>
            <w:vMerge/>
          </w:tcPr>
          <w:p w14:paraId="3BCA15F0" w14:textId="77777777" w:rsidR="002942E0" w:rsidRPr="00F245E6" w:rsidRDefault="002942E0" w:rsidP="00305183">
            <w:pPr>
              <w:rPr>
                <w:rFonts w:cs="Calibri Light"/>
              </w:rPr>
            </w:pPr>
          </w:p>
        </w:tc>
      </w:tr>
    </w:tbl>
    <w:p w14:paraId="06FB9F3D"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0D3E9A" w:rsidRPr="00F245E6" w14:paraId="32678349" w14:textId="77777777" w:rsidTr="005E4C73">
        <w:tc>
          <w:tcPr>
            <w:tcW w:w="987" w:type="dxa"/>
          </w:tcPr>
          <w:p w14:paraId="7E189ED4" w14:textId="77777777" w:rsidR="000D3E9A" w:rsidRPr="00F245E6" w:rsidRDefault="000D3E9A" w:rsidP="00305183">
            <w:pPr>
              <w:rPr>
                <w:rFonts w:cs="Calibri Light"/>
              </w:rPr>
            </w:pPr>
            <w:r w:rsidRPr="00F245E6">
              <w:rPr>
                <w:rFonts w:cs="Calibri Light"/>
              </w:rPr>
              <w:lastRenderedPageBreak/>
              <w:t>B.3.3.o</w:t>
            </w:r>
          </w:p>
        </w:tc>
        <w:tc>
          <w:tcPr>
            <w:tcW w:w="6781" w:type="dxa"/>
          </w:tcPr>
          <w:p w14:paraId="119229A6" w14:textId="55A368F7" w:rsidR="000D3E9A" w:rsidRPr="00F245E6" w:rsidRDefault="00355072" w:rsidP="00305183">
            <w:pPr>
              <w:rPr>
                <w:rFonts w:cs="Calibri Light"/>
              </w:rPr>
            </w:pPr>
            <w:r w:rsidRPr="00355072">
              <w:rPr>
                <w:rFonts w:cs="Calibri Light"/>
              </w:rPr>
              <w:t xml:space="preserve">Kommunales Steuerungsmodell Dichte: </w:t>
            </w:r>
            <w:r w:rsidR="000D3E9A" w:rsidRPr="00F245E6">
              <w:rPr>
                <w:rFonts w:cs="Calibri Light"/>
              </w:rPr>
              <w:t>Ist das Objekt in der Nähe einer Haltestelle zum öffentlichen Verkehr, maximal 300 m Abstand?</w:t>
            </w:r>
          </w:p>
          <w:p w14:paraId="2F5477E2" w14:textId="77777777" w:rsidR="000D3E9A" w:rsidRPr="00F245E6" w:rsidRDefault="000D3E9A" w:rsidP="00305183">
            <w:pPr>
              <w:rPr>
                <w:rFonts w:cs="Calibri Light"/>
              </w:rPr>
            </w:pPr>
            <w:r w:rsidRPr="00F245E6">
              <w:rPr>
                <w:rFonts w:cs="Calibri Light"/>
              </w:rPr>
              <w:t>(Ja = 0,5 Punkte)</w:t>
            </w:r>
          </w:p>
        </w:tc>
        <w:tc>
          <w:tcPr>
            <w:tcW w:w="759" w:type="dxa"/>
            <w:vMerge w:val="restart"/>
          </w:tcPr>
          <w:p w14:paraId="5687E3E1" w14:textId="77777777" w:rsidR="000D3E9A" w:rsidRPr="00F245E6" w:rsidRDefault="000D3E9A" w:rsidP="00305183">
            <w:pPr>
              <w:rPr>
                <w:rFonts w:cs="Calibri Light"/>
              </w:rPr>
            </w:pPr>
            <w:r w:rsidRPr="00F245E6">
              <w:rPr>
                <w:rFonts w:cs="Calibri Light"/>
              </w:rPr>
              <w:t>mögl.</w:t>
            </w:r>
          </w:p>
          <w:p w14:paraId="363E1338" w14:textId="77777777" w:rsidR="000D3E9A" w:rsidRPr="00F245E6" w:rsidRDefault="000D3E9A" w:rsidP="00305183">
            <w:pPr>
              <w:jc w:val="center"/>
              <w:rPr>
                <w:rFonts w:cs="Calibri Light"/>
                <w:b/>
              </w:rPr>
            </w:pPr>
            <w:r w:rsidRPr="00F245E6">
              <w:rPr>
                <w:rFonts w:cs="Calibri Light"/>
                <w:b/>
              </w:rPr>
              <w:t>0,5 (K)</w:t>
            </w:r>
          </w:p>
        </w:tc>
        <w:tc>
          <w:tcPr>
            <w:tcW w:w="760" w:type="dxa"/>
            <w:vMerge w:val="restart"/>
          </w:tcPr>
          <w:p w14:paraId="06741514" w14:textId="77777777" w:rsidR="000D3E9A" w:rsidRPr="00F245E6" w:rsidRDefault="000D3E9A" w:rsidP="00305183">
            <w:pPr>
              <w:rPr>
                <w:rFonts w:cs="Calibri Light"/>
              </w:rPr>
            </w:pPr>
            <w:r w:rsidRPr="00F245E6">
              <w:rPr>
                <w:rFonts w:cs="Calibri Light"/>
              </w:rPr>
              <w:t>tats.</w:t>
            </w:r>
          </w:p>
          <w:p w14:paraId="2E59498D" w14:textId="77777777" w:rsidR="000D3E9A" w:rsidRPr="00F245E6" w:rsidRDefault="000D3E9A" w:rsidP="00305183">
            <w:pPr>
              <w:jc w:val="center"/>
              <w:rPr>
                <w:rFonts w:cs="Calibri Light"/>
                <w:b/>
              </w:rPr>
            </w:pPr>
          </w:p>
        </w:tc>
      </w:tr>
      <w:tr w:rsidR="000D3E9A" w:rsidRPr="00F245E6" w14:paraId="4D4680CB" w14:textId="77777777" w:rsidTr="005E4C73">
        <w:tc>
          <w:tcPr>
            <w:tcW w:w="987" w:type="dxa"/>
          </w:tcPr>
          <w:p w14:paraId="482451EC" w14:textId="77777777" w:rsidR="000D3E9A" w:rsidRPr="00F245E6" w:rsidRDefault="000D3E9A" w:rsidP="00305183">
            <w:pPr>
              <w:rPr>
                <w:rFonts w:cs="Calibri Light"/>
              </w:rPr>
            </w:pPr>
          </w:p>
        </w:tc>
        <w:tc>
          <w:tcPr>
            <w:tcW w:w="6781" w:type="dxa"/>
          </w:tcPr>
          <w:p w14:paraId="3467B2BC" w14:textId="77777777" w:rsidR="000D3E9A" w:rsidRPr="00F245E6" w:rsidRDefault="000D3E9A" w:rsidP="00305183">
            <w:pPr>
              <w:rPr>
                <w:rFonts w:cs="Calibri Light"/>
                <w:color w:val="C00000"/>
              </w:rPr>
            </w:pPr>
          </w:p>
        </w:tc>
        <w:tc>
          <w:tcPr>
            <w:tcW w:w="759" w:type="dxa"/>
            <w:vMerge/>
          </w:tcPr>
          <w:p w14:paraId="0940B4A3" w14:textId="77777777" w:rsidR="000D3E9A" w:rsidRPr="00F245E6" w:rsidRDefault="000D3E9A" w:rsidP="00305183">
            <w:pPr>
              <w:rPr>
                <w:rFonts w:cs="Calibri Light"/>
              </w:rPr>
            </w:pPr>
          </w:p>
        </w:tc>
        <w:tc>
          <w:tcPr>
            <w:tcW w:w="760" w:type="dxa"/>
            <w:vMerge/>
          </w:tcPr>
          <w:p w14:paraId="125E78A1" w14:textId="77777777" w:rsidR="000D3E9A" w:rsidRPr="00F245E6" w:rsidRDefault="000D3E9A" w:rsidP="00305183">
            <w:pPr>
              <w:rPr>
                <w:rFonts w:cs="Calibri Light"/>
              </w:rPr>
            </w:pPr>
          </w:p>
        </w:tc>
      </w:tr>
    </w:tbl>
    <w:p w14:paraId="24C7D074"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0D3E9A" w:rsidRPr="00F245E6" w14:paraId="3AAD05C6" w14:textId="77777777" w:rsidTr="005E4C73">
        <w:tc>
          <w:tcPr>
            <w:tcW w:w="987" w:type="dxa"/>
          </w:tcPr>
          <w:p w14:paraId="2094AA6A" w14:textId="77777777" w:rsidR="000D3E9A" w:rsidRPr="00F245E6" w:rsidRDefault="000D3E9A" w:rsidP="00305183">
            <w:pPr>
              <w:rPr>
                <w:rFonts w:cs="Calibri Light"/>
              </w:rPr>
            </w:pPr>
            <w:r w:rsidRPr="00F245E6">
              <w:rPr>
                <w:rFonts w:cs="Calibri Light"/>
              </w:rPr>
              <w:t>B.3.3.p</w:t>
            </w:r>
          </w:p>
        </w:tc>
        <w:tc>
          <w:tcPr>
            <w:tcW w:w="6780" w:type="dxa"/>
          </w:tcPr>
          <w:p w14:paraId="025A67CC" w14:textId="2351FB2A" w:rsidR="000D3E9A" w:rsidRPr="00F245E6" w:rsidRDefault="00355072" w:rsidP="00305183">
            <w:pPr>
              <w:rPr>
                <w:rFonts w:cs="Calibri Light"/>
              </w:rPr>
            </w:pPr>
            <w:r w:rsidRPr="00355072">
              <w:rPr>
                <w:rFonts w:cs="Calibri Light"/>
              </w:rPr>
              <w:t xml:space="preserve">Kommunales Steuerungsmodell Dichte: </w:t>
            </w:r>
            <w:r w:rsidR="000D3E9A" w:rsidRPr="00F245E6">
              <w:rPr>
                <w:rFonts w:cs="Calibri Light"/>
              </w:rPr>
              <w:t>Ist das Objekt in der Nähe zu einem Radweg oder Radroute, maximal 500 m Abstand?</w:t>
            </w:r>
          </w:p>
          <w:p w14:paraId="614CB4EE" w14:textId="77777777" w:rsidR="000D3E9A" w:rsidRPr="00F245E6" w:rsidRDefault="000D3E9A" w:rsidP="00305183">
            <w:pPr>
              <w:rPr>
                <w:rFonts w:cs="Calibri Light"/>
              </w:rPr>
            </w:pPr>
            <w:r w:rsidRPr="00F245E6">
              <w:rPr>
                <w:rFonts w:cs="Calibri Light"/>
              </w:rPr>
              <w:t>(Ja = 0,5 Punkte)</w:t>
            </w:r>
          </w:p>
        </w:tc>
        <w:tc>
          <w:tcPr>
            <w:tcW w:w="760" w:type="dxa"/>
            <w:vMerge w:val="restart"/>
          </w:tcPr>
          <w:p w14:paraId="56C5F4AA" w14:textId="77777777" w:rsidR="000D3E9A" w:rsidRPr="00F245E6" w:rsidRDefault="000D3E9A" w:rsidP="00305183">
            <w:pPr>
              <w:rPr>
                <w:rFonts w:cs="Calibri Light"/>
              </w:rPr>
            </w:pPr>
            <w:r w:rsidRPr="00F245E6">
              <w:rPr>
                <w:rFonts w:cs="Calibri Light"/>
              </w:rPr>
              <w:t>mögl.</w:t>
            </w:r>
          </w:p>
          <w:p w14:paraId="03480550" w14:textId="77777777" w:rsidR="000D3E9A" w:rsidRPr="00F245E6" w:rsidRDefault="000D3E9A" w:rsidP="00305183">
            <w:pPr>
              <w:jc w:val="center"/>
              <w:rPr>
                <w:rFonts w:cs="Calibri Light"/>
                <w:b/>
              </w:rPr>
            </w:pPr>
            <w:r w:rsidRPr="00F245E6">
              <w:rPr>
                <w:rFonts w:cs="Calibri Light"/>
                <w:b/>
              </w:rPr>
              <w:t>0,5 (K)</w:t>
            </w:r>
          </w:p>
        </w:tc>
        <w:tc>
          <w:tcPr>
            <w:tcW w:w="760" w:type="dxa"/>
            <w:vMerge w:val="restart"/>
          </w:tcPr>
          <w:p w14:paraId="7D008295" w14:textId="77777777" w:rsidR="000D3E9A" w:rsidRPr="00F245E6" w:rsidRDefault="000D3E9A" w:rsidP="00305183">
            <w:pPr>
              <w:rPr>
                <w:rFonts w:cs="Calibri Light"/>
              </w:rPr>
            </w:pPr>
            <w:r w:rsidRPr="00F245E6">
              <w:rPr>
                <w:rFonts w:cs="Calibri Light"/>
              </w:rPr>
              <w:t>tats.</w:t>
            </w:r>
          </w:p>
          <w:p w14:paraId="179E9B00" w14:textId="77777777" w:rsidR="000D3E9A" w:rsidRPr="00F245E6" w:rsidRDefault="000D3E9A" w:rsidP="00305183">
            <w:pPr>
              <w:jc w:val="center"/>
              <w:rPr>
                <w:rFonts w:cs="Calibri Light"/>
                <w:b/>
              </w:rPr>
            </w:pPr>
          </w:p>
        </w:tc>
      </w:tr>
      <w:tr w:rsidR="000D3E9A" w:rsidRPr="00F245E6" w14:paraId="57D857E8" w14:textId="77777777" w:rsidTr="005E4C73">
        <w:tc>
          <w:tcPr>
            <w:tcW w:w="987" w:type="dxa"/>
          </w:tcPr>
          <w:p w14:paraId="1AC34E4E" w14:textId="77777777" w:rsidR="000D3E9A" w:rsidRPr="00F245E6" w:rsidRDefault="000D3E9A" w:rsidP="00305183">
            <w:pPr>
              <w:rPr>
                <w:rFonts w:cs="Calibri Light"/>
              </w:rPr>
            </w:pPr>
          </w:p>
        </w:tc>
        <w:tc>
          <w:tcPr>
            <w:tcW w:w="6780" w:type="dxa"/>
          </w:tcPr>
          <w:p w14:paraId="519FC3DA" w14:textId="77777777" w:rsidR="000D3E9A" w:rsidRPr="00F245E6" w:rsidRDefault="000D3E9A" w:rsidP="00305183">
            <w:pPr>
              <w:rPr>
                <w:rFonts w:cs="Calibri Light"/>
                <w:color w:val="C00000"/>
              </w:rPr>
            </w:pPr>
          </w:p>
        </w:tc>
        <w:tc>
          <w:tcPr>
            <w:tcW w:w="760" w:type="dxa"/>
            <w:vMerge/>
          </w:tcPr>
          <w:p w14:paraId="792960E7" w14:textId="77777777" w:rsidR="000D3E9A" w:rsidRPr="00F245E6" w:rsidRDefault="000D3E9A" w:rsidP="00305183">
            <w:pPr>
              <w:rPr>
                <w:rFonts w:cs="Calibri Light"/>
              </w:rPr>
            </w:pPr>
          </w:p>
        </w:tc>
        <w:tc>
          <w:tcPr>
            <w:tcW w:w="760" w:type="dxa"/>
            <w:vMerge/>
          </w:tcPr>
          <w:p w14:paraId="43776E89" w14:textId="77777777" w:rsidR="000D3E9A" w:rsidRPr="00F245E6" w:rsidRDefault="000D3E9A" w:rsidP="00305183">
            <w:pPr>
              <w:rPr>
                <w:rFonts w:cs="Calibri Light"/>
              </w:rPr>
            </w:pPr>
          </w:p>
        </w:tc>
      </w:tr>
    </w:tbl>
    <w:p w14:paraId="21B14CD4"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775"/>
        <w:gridCol w:w="762"/>
        <w:gridCol w:w="762"/>
      </w:tblGrid>
      <w:tr w:rsidR="000D3E9A" w:rsidRPr="00F245E6" w14:paraId="4AE8EDC0" w14:textId="77777777" w:rsidTr="005E4C73">
        <w:tc>
          <w:tcPr>
            <w:tcW w:w="988" w:type="dxa"/>
          </w:tcPr>
          <w:p w14:paraId="29DD29EC" w14:textId="77777777" w:rsidR="000D3E9A" w:rsidRPr="00F245E6" w:rsidRDefault="000D3E9A" w:rsidP="00305183">
            <w:pPr>
              <w:rPr>
                <w:rFonts w:cs="Calibri Light"/>
              </w:rPr>
            </w:pPr>
            <w:r w:rsidRPr="00F245E6">
              <w:rPr>
                <w:rFonts w:cs="Calibri Light"/>
              </w:rPr>
              <w:t>B.3.3.q</w:t>
            </w:r>
          </w:p>
        </w:tc>
        <w:tc>
          <w:tcPr>
            <w:tcW w:w="6775" w:type="dxa"/>
          </w:tcPr>
          <w:p w14:paraId="249E1276" w14:textId="37F4EF28" w:rsidR="000D3E9A" w:rsidRPr="00F245E6" w:rsidRDefault="00355072" w:rsidP="00305183">
            <w:pPr>
              <w:rPr>
                <w:rFonts w:cs="Calibri Light"/>
              </w:rPr>
            </w:pPr>
            <w:r w:rsidRPr="00355072">
              <w:rPr>
                <w:rFonts w:cs="Calibri Light"/>
              </w:rPr>
              <w:t xml:space="preserve">Kommunales Steuerungsmodell Dichte: </w:t>
            </w:r>
            <w:r w:rsidR="000D3E9A" w:rsidRPr="00F245E6">
              <w:rPr>
                <w:rFonts w:cs="Calibri Light"/>
              </w:rPr>
              <w:t>Ist das Objekt in der Nähe zu Infrastruktureinrichtungen, maximal 500 m Abstand?</w:t>
            </w:r>
          </w:p>
          <w:p w14:paraId="5F36F688" w14:textId="77777777" w:rsidR="000D3E9A" w:rsidRPr="00F245E6" w:rsidRDefault="000D3E9A" w:rsidP="00305183">
            <w:pPr>
              <w:rPr>
                <w:rFonts w:cs="Calibri Light"/>
              </w:rPr>
            </w:pPr>
            <w:r w:rsidRPr="00F245E6">
              <w:rPr>
                <w:rFonts w:cs="Calibri Light"/>
              </w:rPr>
              <w:t>(Ja = 0,5 Punkte)</w:t>
            </w:r>
          </w:p>
        </w:tc>
        <w:tc>
          <w:tcPr>
            <w:tcW w:w="762" w:type="dxa"/>
            <w:vMerge w:val="restart"/>
          </w:tcPr>
          <w:p w14:paraId="5A9CAC0D" w14:textId="77777777" w:rsidR="000D3E9A" w:rsidRPr="00F245E6" w:rsidRDefault="000D3E9A" w:rsidP="00305183">
            <w:pPr>
              <w:rPr>
                <w:rFonts w:cs="Calibri Light"/>
              </w:rPr>
            </w:pPr>
            <w:r w:rsidRPr="00F245E6">
              <w:rPr>
                <w:rFonts w:cs="Calibri Light"/>
              </w:rPr>
              <w:t>mögl.</w:t>
            </w:r>
          </w:p>
          <w:p w14:paraId="47815719" w14:textId="77777777" w:rsidR="000D3E9A" w:rsidRPr="00F245E6" w:rsidRDefault="000D3E9A" w:rsidP="00305183">
            <w:pPr>
              <w:jc w:val="center"/>
              <w:rPr>
                <w:rFonts w:cs="Calibri Light"/>
                <w:b/>
              </w:rPr>
            </w:pPr>
            <w:r w:rsidRPr="00F245E6">
              <w:rPr>
                <w:rFonts w:cs="Calibri Light"/>
                <w:b/>
              </w:rPr>
              <w:t>0,5 (K)</w:t>
            </w:r>
          </w:p>
        </w:tc>
        <w:tc>
          <w:tcPr>
            <w:tcW w:w="762" w:type="dxa"/>
            <w:vMerge w:val="restart"/>
          </w:tcPr>
          <w:p w14:paraId="47F734E5" w14:textId="77777777" w:rsidR="000D3E9A" w:rsidRPr="00F245E6" w:rsidRDefault="000D3E9A" w:rsidP="00305183">
            <w:pPr>
              <w:rPr>
                <w:rFonts w:cs="Calibri Light"/>
              </w:rPr>
            </w:pPr>
            <w:r w:rsidRPr="00F245E6">
              <w:rPr>
                <w:rFonts w:cs="Calibri Light"/>
              </w:rPr>
              <w:t>tats.</w:t>
            </w:r>
          </w:p>
          <w:p w14:paraId="71B514B9" w14:textId="77777777" w:rsidR="000D3E9A" w:rsidRPr="00F245E6" w:rsidRDefault="000D3E9A" w:rsidP="00305183">
            <w:pPr>
              <w:jc w:val="center"/>
              <w:rPr>
                <w:rFonts w:cs="Calibri Light"/>
                <w:b/>
              </w:rPr>
            </w:pPr>
          </w:p>
        </w:tc>
      </w:tr>
      <w:tr w:rsidR="000D3E9A" w:rsidRPr="00F245E6" w14:paraId="294ABA81" w14:textId="77777777" w:rsidTr="005E4C73">
        <w:tc>
          <w:tcPr>
            <w:tcW w:w="988" w:type="dxa"/>
          </w:tcPr>
          <w:p w14:paraId="64F5B1FE" w14:textId="77777777" w:rsidR="000D3E9A" w:rsidRPr="00F245E6" w:rsidRDefault="000D3E9A" w:rsidP="00305183">
            <w:pPr>
              <w:rPr>
                <w:rFonts w:cs="Calibri Light"/>
              </w:rPr>
            </w:pPr>
          </w:p>
        </w:tc>
        <w:tc>
          <w:tcPr>
            <w:tcW w:w="6775" w:type="dxa"/>
          </w:tcPr>
          <w:p w14:paraId="40BA55E9" w14:textId="77777777" w:rsidR="000D3E9A" w:rsidRPr="00F245E6" w:rsidRDefault="000D3E9A" w:rsidP="00305183">
            <w:pPr>
              <w:rPr>
                <w:rFonts w:cs="Calibri Light"/>
                <w:color w:val="C00000"/>
              </w:rPr>
            </w:pPr>
          </w:p>
        </w:tc>
        <w:tc>
          <w:tcPr>
            <w:tcW w:w="762" w:type="dxa"/>
            <w:vMerge/>
          </w:tcPr>
          <w:p w14:paraId="477E900E" w14:textId="77777777" w:rsidR="000D3E9A" w:rsidRPr="00F245E6" w:rsidRDefault="000D3E9A" w:rsidP="00305183">
            <w:pPr>
              <w:rPr>
                <w:rFonts w:cs="Calibri Light"/>
              </w:rPr>
            </w:pPr>
          </w:p>
        </w:tc>
        <w:tc>
          <w:tcPr>
            <w:tcW w:w="762" w:type="dxa"/>
            <w:vMerge/>
          </w:tcPr>
          <w:p w14:paraId="5D693CB4" w14:textId="77777777" w:rsidR="000D3E9A" w:rsidRPr="00F245E6" w:rsidRDefault="000D3E9A" w:rsidP="00305183">
            <w:pPr>
              <w:rPr>
                <w:rFonts w:cs="Calibri Light"/>
              </w:rPr>
            </w:pPr>
          </w:p>
        </w:tc>
      </w:tr>
    </w:tbl>
    <w:p w14:paraId="32E1BD08"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79"/>
        <w:gridCol w:w="760"/>
        <w:gridCol w:w="761"/>
      </w:tblGrid>
      <w:tr w:rsidR="000D3E9A" w:rsidRPr="00F245E6" w14:paraId="0968D98A" w14:textId="77777777" w:rsidTr="005E4C73">
        <w:tc>
          <w:tcPr>
            <w:tcW w:w="987" w:type="dxa"/>
          </w:tcPr>
          <w:p w14:paraId="191DB167" w14:textId="77777777" w:rsidR="000D3E9A" w:rsidRPr="00F245E6" w:rsidRDefault="000D3E9A" w:rsidP="00305183">
            <w:pPr>
              <w:rPr>
                <w:rFonts w:cs="Calibri Light"/>
              </w:rPr>
            </w:pPr>
            <w:r w:rsidRPr="00F245E6">
              <w:rPr>
                <w:rFonts w:cs="Calibri Light"/>
              </w:rPr>
              <w:t>B.3.3.r</w:t>
            </w:r>
          </w:p>
        </w:tc>
        <w:tc>
          <w:tcPr>
            <w:tcW w:w="6779" w:type="dxa"/>
          </w:tcPr>
          <w:p w14:paraId="232B7990" w14:textId="29C9E859" w:rsidR="000D3E9A" w:rsidRPr="00F245E6" w:rsidRDefault="00355072" w:rsidP="00305183">
            <w:pPr>
              <w:rPr>
                <w:rFonts w:cs="Calibri Light"/>
              </w:rPr>
            </w:pPr>
            <w:r w:rsidRPr="00355072">
              <w:rPr>
                <w:rFonts w:cs="Calibri Light"/>
              </w:rPr>
              <w:t xml:space="preserve">Kommunales Steuerungsmodell Dichte: </w:t>
            </w:r>
            <w:r w:rsidR="000D3E9A" w:rsidRPr="00F245E6">
              <w:rPr>
                <w:rFonts w:cs="Calibri Light"/>
              </w:rPr>
              <w:t>Gibt es eine Bereitstellung von privaten Parkplätzen für die öffentliche Nutzung?</w:t>
            </w:r>
          </w:p>
          <w:p w14:paraId="55E3452E" w14:textId="77777777" w:rsidR="000D3E9A" w:rsidRPr="00F245E6" w:rsidRDefault="000D3E9A" w:rsidP="00305183">
            <w:pPr>
              <w:rPr>
                <w:rFonts w:cs="Calibri Light"/>
              </w:rPr>
            </w:pPr>
            <w:r w:rsidRPr="00F245E6">
              <w:rPr>
                <w:rFonts w:cs="Calibri Light"/>
              </w:rPr>
              <w:t>(Ja = 0,5 Punkte)</w:t>
            </w:r>
          </w:p>
        </w:tc>
        <w:tc>
          <w:tcPr>
            <w:tcW w:w="760" w:type="dxa"/>
            <w:vMerge w:val="restart"/>
          </w:tcPr>
          <w:p w14:paraId="0AE1D493" w14:textId="77777777" w:rsidR="000D3E9A" w:rsidRPr="00F245E6" w:rsidRDefault="000D3E9A" w:rsidP="00305183">
            <w:pPr>
              <w:rPr>
                <w:rFonts w:cs="Calibri Light"/>
              </w:rPr>
            </w:pPr>
            <w:r w:rsidRPr="00F245E6">
              <w:rPr>
                <w:rFonts w:cs="Calibri Light"/>
              </w:rPr>
              <w:t>mögl.</w:t>
            </w:r>
          </w:p>
          <w:p w14:paraId="14A4BD3C" w14:textId="77777777" w:rsidR="000D3E9A" w:rsidRPr="00F245E6" w:rsidRDefault="000D3E9A" w:rsidP="00305183">
            <w:pPr>
              <w:jc w:val="center"/>
              <w:rPr>
                <w:rFonts w:cs="Calibri Light"/>
                <w:b/>
              </w:rPr>
            </w:pPr>
            <w:r w:rsidRPr="00F245E6">
              <w:rPr>
                <w:rFonts w:cs="Calibri Light"/>
                <w:b/>
              </w:rPr>
              <w:t>0,5 (K)</w:t>
            </w:r>
          </w:p>
        </w:tc>
        <w:tc>
          <w:tcPr>
            <w:tcW w:w="761" w:type="dxa"/>
            <w:vMerge w:val="restart"/>
          </w:tcPr>
          <w:p w14:paraId="0EFC5242" w14:textId="77777777" w:rsidR="000D3E9A" w:rsidRPr="00F245E6" w:rsidRDefault="000D3E9A" w:rsidP="00305183">
            <w:pPr>
              <w:rPr>
                <w:rFonts w:cs="Calibri Light"/>
              </w:rPr>
            </w:pPr>
            <w:r w:rsidRPr="00F245E6">
              <w:rPr>
                <w:rFonts w:cs="Calibri Light"/>
              </w:rPr>
              <w:t>tats.</w:t>
            </w:r>
          </w:p>
          <w:p w14:paraId="00EC6EF2" w14:textId="77777777" w:rsidR="000D3E9A" w:rsidRPr="00F245E6" w:rsidRDefault="000D3E9A" w:rsidP="00305183">
            <w:pPr>
              <w:jc w:val="center"/>
              <w:rPr>
                <w:rFonts w:cs="Calibri Light"/>
                <w:b/>
              </w:rPr>
            </w:pPr>
          </w:p>
        </w:tc>
      </w:tr>
      <w:tr w:rsidR="000D3E9A" w:rsidRPr="00F245E6" w14:paraId="2833FF8A" w14:textId="77777777" w:rsidTr="005E4C73">
        <w:tc>
          <w:tcPr>
            <w:tcW w:w="987" w:type="dxa"/>
          </w:tcPr>
          <w:p w14:paraId="166E2946" w14:textId="77777777" w:rsidR="000D3E9A" w:rsidRPr="00F245E6" w:rsidRDefault="000D3E9A" w:rsidP="00305183">
            <w:pPr>
              <w:rPr>
                <w:rFonts w:cs="Calibri Light"/>
              </w:rPr>
            </w:pPr>
          </w:p>
        </w:tc>
        <w:tc>
          <w:tcPr>
            <w:tcW w:w="6779" w:type="dxa"/>
          </w:tcPr>
          <w:p w14:paraId="1B3232DE" w14:textId="77777777" w:rsidR="000D3E9A" w:rsidRPr="00F245E6" w:rsidRDefault="000D3E9A" w:rsidP="00305183">
            <w:pPr>
              <w:rPr>
                <w:rFonts w:cs="Calibri Light"/>
                <w:color w:val="C00000"/>
              </w:rPr>
            </w:pPr>
          </w:p>
        </w:tc>
        <w:tc>
          <w:tcPr>
            <w:tcW w:w="760" w:type="dxa"/>
            <w:vMerge/>
          </w:tcPr>
          <w:p w14:paraId="6FD634F7" w14:textId="77777777" w:rsidR="000D3E9A" w:rsidRPr="00F245E6" w:rsidRDefault="000D3E9A" w:rsidP="00305183">
            <w:pPr>
              <w:rPr>
                <w:rFonts w:cs="Calibri Light"/>
              </w:rPr>
            </w:pPr>
          </w:p>
        </w:tc>
        <w:tc>
          <w:tcPr>
            <w:tcW w:w="761" w:type="dxa"/>
            <w:vMerge/>
          </w:tcPr>
          <w:p w14:paraId="07BAE6C6" w14:textId="77777777" w:rsidR="000D3E9A" w:rsidRPr="00F245E6" w:rsidRDefault="000D3E9A" w:rsidP="00305183">
            <w:pPr>
              <w:rPr>
                <w:rFonts w:cs="Calibri Light"/>
              </w:rPr>
            </w:pPr>
          </w:p>
        </w:tc>
      </w:tr>
    </w:tbl>
    <w:p w14:paraId="6DDF2127"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0D3E9A" w:rsidRPr="00F245E6" w14:paraId="6EC30BA9" w14:textId="77777777" w:rsidTr="005E4C73">
        <w:tc>
          <w:tcPr>
            <w:tcW w:w="987" w:type="dxa"/>
          </w:tcPr>
          <w:p w14:paraId="2407D513" w14:textId="77777777" w:rsidR="000D3E9A" w:rsidRPr="00F245E6" w:rsidRDefault="000D3E9A" w:rsidP="00305183">
            <w:pPr>
              <w:rPr>
                <w:rFonts w:cs="Calibri Light"/>
              </w:rPr>
            </w:pPr>
            <w:r w:rsidRPr="00F245E6">
              <w:rPr>
                <w:rFonts w:cs="Calibri Light"/>
              </w:rPr>
              <w:t>B.3.3.s</w:t>
            </w:r>
          </w:p>
        </w:tc>
        <w:tc>
          <w:tcPr>
            <w:tcW w:w="6780" w:type="dxa"/>
          </w:tcPr>
          <w:p w14:paraId="5B85EFC6" w14:textId="7CDA6486" w:rsidR="000D3E9A" w:rsidRPr="00F245E6" w:rsidRDefault="00355072" w:rsidP="00305183">
            <w:pPr>
              <w:rPr>
                <w:rFonts w:cs="Calibri Light"/>
              </w:rPr>
            </w:pPr>
            <w:r w:rsidRPr="00355072">
              <w:rPr>
                <w:rFonts w:cs="Calibri Light"/>
              </w:rPr>
              <w:t xml:space="preserve">Kommunales Steuerungsmodell Dichte: </w:t>
            </w:r>
            <w:r w:rsidR="000D3E9A" w:rsidRPr="00F245E6">
              <w:rPr>
                <w:rFonts w:cs="Calibri Light"/>
              </w:rPr>
              <w:t>Gibt es eine Bereitstellung einer allgemein zugänglichen Ladestation für E-Mobilität?</w:t>
            </w:r>
          </w:p>
          <w:p w14:paraId="3C4C6FC6" w14:textId="77777777" w:rsidR="000D3E9A" w:rsidRPr="00F245E6" w:rsidRDefault="000D3E9A" w:rsidP="00305183">
            <w:pPr>
              <w:rPr>
                <w:rFonts w:cs="Calibri Light"/>
              </w:rPr>
            </w:pPr>
            <w:r w:rsidRPr="00F245E6">
              <w:rPr>
                <w:rFonts w:cs="Calibri Light"/>
              </w:rPr>
              <w:t>(Ja = 0,5 Punkte)</w:t>
            </w:r>
          </w:p>
        </w:tc>
        <w:tc>
          <w:tcPr>
            <w:tcW w:w="760" w:type="dxa"/>
            <w:vMerge w:val="restart"/>
          </w:tcPr>
          <w:p w14:paraId="5B68C789" w14:textId="77777777" w:rsidR="000D3E9A" w:rsidRPr="00F245E6" w:rsidRDefault="000D3E9A" w:rsidP="00305183">
            <w:pPr>
              <w:rPr>
                <w:rFonts w:cs="Calibri Light"/>
              </w:rPr>
            </w:pPr>
            <w:r w:rsidRPr="00F245E6">
              <w:rPr>
                <w:rFonts w:cs="Calibri Light"/>
              </w:rPr>
              <w:t>mögl.</w:t>
            </w:r>
          </w:p>
          <w:p w14:paraId="5DBBACFB" w14:textId="77777777" w:rsidR="000D3E9A" w:rsidRPr="00F245E6" w:rsidRDefault="000D3E9A" w:rsidP="00305183">
            <w:pPr>
              <w:jc w:val="center"/>
              <w:rPr>
                <w:rFonts w:cs="Calibri Light"/>
                <w:b/>
              </w:rPr>
            </w:pPr>
            <w:r w:rsidRPr="00F245E6">
              <w:rPr>
                <w:rFonts w:cs="Calibri Light"/>
                <w:b/>
              </w:rPr>
              <w:t>0,5 (K)</w:t>
            </w:r>
          </w:p>
        </w:tc>
        <w:tc>
          <w:tcPr>
            <w:tcW w:w="760" w:type="dxa"/>
            <w:vMerge w:val="restart"/>
          </w:tcPr>
          <w:p w14:paraId="03E80DB3" w14:textId="77777777" w:rsidR="000D3E9A" w:rsidRPr="00F245E6" w:rsidRDefault="000D3E9A" w:rsidP="00305183">
            <w:pPr>
              <w:rPr>
                <w:rFonts w:cs="Calibri Light"/>
              </w:rPr>
            </w:pPr>
            <w:r w:rsidRPr="00F245E6">
              <w:rPr>
                <w:rFonts w:cs="Calibri Light"/>
              </w:rPr>
              <w:t>tats.</w:t>
            </w:r>
          </w:p>
          <w:p w14:paraId="786250CF" w14:textId="77777777" w:rsidR="000D3E9A" w:rsidRPr="00F245E6" w:rsidRDefault="000D3E9A" w:rsidP="00305183">
            <w:pPr>
              <w:jc w:val="center"/>
              <w:rPr>
                <w:rFonts w:cs="Calibri Light"/>
                <w:b/>
              </w:rPr>
            </w:pPr>
          </w:p>
        </w:tc>
      </w:tr>
      <w:tr w:rsidR="000D3E9A" w:rsidRPr="00F245E6" w14:paraId="24AF9719" w14:textId="77777777" w:rsidTr="005E4C73">
        <w:tc>
          <w:tcPr>
            <w:tcW w:w="987" w:type="dxa"/>
          </w:tcPr>
          <w:p w14:paraId="4BA332FA" w14:textId="77777777" w:rsidR="000D3E9A" w:rsidRPr="00F245E6" w:rsidRDefault="000D3E9A" w:rsidP="00305183">
            <w:pPr>
              <w:rPr>
                <w:rFonts w:cs="Calibri Light"/>
              </w:rPr>
            </w:pPr>
          </w:p>
        </w:tc>
        <w:tc>
          <w:tcPr>
            <w:tcW w:w="6780" w:type="dxa"/>
          </w:tcPr>
          <w:p w14:paraId="4EE77FE7" w14:textId="77777777" w:rsidR="000D3E9A" w:rsidRPr="00F245E6" w:rsidRDefault="000D3E9A" w:rsidP="00305183">
            <w:pPr>
              <w:rPr>
                <w:rFonts w:cs="Calibri Light"/>
                <w:color w:val="C00000"/>
              </w:rPr>
            </w:pPr>
          </w:p>
        </w:tc>
        <w:tc>
          <w:tcPr>
            <w:tcW w:w="760" w:type="dxa"/>
            <w:vMerge/>
          </w:tcPr>
          <w:p w14:paraId="2222AE04" w14:textId="77777777" w:rsidR="000D3E9A" w:rsidRPr="00F245E6" w:rsidRDefault="000D3E9A" w:rsidP="00305183">
            <w:pPr>
              <w:rPr>
                <w:rFonts w:cs="Calibri Light"/>
              </w:rPr>
            </w:pPr>
          </w:p>
        </w:tc>
        <w:tc>
          <w:tcPr>
            <w:tcW w:w="760" w:type="dxa"/>
            <w:vMerge/>
          </w:tcPr>
          <w:p w14:paraId="277A94EA" w14:textId="77777777" w:rsidR="000D3E9A" w:rsidRPr="00F245E6" w:rsidRDefault="000D3E9A" w:rsidP="00305183">
            <w:pPr>
              <w:rPr>
                <w:rFonts w:cs="Calibri Light"/>
              </w:rPr>
            </w:pPr>
          </w:p>
        </w:tc>
      </w:tr>
    </w:tbl>
    <w:p w14:paraId="7F44557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0D3E9A" w:rsidRPr="00F245E6" w14:paraId="7A454405" w14:textId="77777777" w:rsidTr="005E4C73">
        <w:tc>
          <w:tcPr>
            <w:tcW w:w="987" w:type="dxa"/>
          </w:tcPr>
          <w:p w14:paraId="7B90EAE9" w14:textId="77777777" w:rsidR="000D3E9A" w:rsidRPr="00F245E6" w:rsidRDefault="000D3E9A" w:rsidP="00305183">
            <w:pPr>
              <w:rPr>
                <w:rFonts w:cs="Calibri Light"/>
              </w:rPr>
            </w:pPr>
            <w:r w:rsidRPr="00F245E6">
              <w:rPr>
                <w:rFonts w:cs="Calibri Light"/>
              </w:rPr>
              <w:t>B.3.3.t</w:t>
            </w:r>
          </w:p>
        </w:tc>
        <w:tc>
          <w:tcPr>
            <w:tcW w:w="6780" w:type="dxa"/>
          </w:tcPr>
          <w:p w14:paraId="0190DD91" w14:textId="65B37E70" w:rsidR="000D3E9A" w:rsidRPr="00F245E6" w:rsidRDefault="00355072" w:rsidP="00305183">
            <w:pPr>
              <w:rPr>
                <w:rFonts w:cs="Calibri Light"/>
              </w:rPr>
            </w:pPr>
            <w:r w:rsidRPr="00355072">
              <w:rPr>
                <w:rFonts w:cs="Calibri Light"/>
              </w:rPr>
              <w:t xml:space="preserve">Kommunales Steuerungsmodell Dichte: </w:t>
            </w:r>
            <w:r w:rsidR="000D3E9A" w:rsidRPr="00F245E6">
              <w:rPr>
                <w:rFonts w:cs="Calibri Light"/>
              </w:rPr>
              <w:t>Gibt es eine Anwendung von Smart Metering im Gebäude (intelligente Energieverbrauchszähler mit laufenden Verbrauchsanzeigen)?</w:t>
            </w:r>
          </w:p>
          <w:p w14:paraId="2D90ACF6" w14:textId="77777777" w:rsidR="000D3E9A" w:rsidRPr="00F245E6" w:rsidRDefault="000D3E9A" w:rsidP="00305183">
            <w:pPr>
              <w:rPr>
                <w:rFonts w:cs="Calibri Light"/>
              </w:rPr>
            </w:pPr>
            <w:r w:rsidRPr="00F245E6">
              <w:rPr>
                <w:rFonts w:cs="Calibri Light"/>
              </w:rPr>
              <w:t>(Ja = 0,5 Punkte)</w:t>
            </w:r>
          </w:p>
        </w:tc>
        <w:tc>
          <w:tcPr>
            <w:tcW w:w="760" w:type="dxa"/>
            <w:vMerge w:val="restart"/>
          </w:tcPr>
          <w:p w14:paraId="2248366E" w14:textId="77777777" w:rsidR="000D3E9A" w:rsidRPr="00F245E6" w:rsidRDefault="000D3E9A" w:rsidP="00305183">
            <w:pPr>
              <w:rPr>
                <w:rFonts w:cs="Calibri Light"/>
              </w:rPr>
            </w:pPr>
            <w:r w:rsidRPr="00F245E6">
              <w:rPr>
                <w:rFonts w:cs="Calibri Light"/>
              </w:rPr>
              <w:t>mögl.</w:t>
            </w:r>
          </w:p>
          <w:p w14:paraId="475CEFDE" w14:textId="77777777" w:rsidR="000D3E9A" w:rsidRPr="00F245E6" w:rsidRDefault="000D3E9A" w:rsidP="00305183">
            <w:pPr>
              <w:jc w:val="center"/>
              <w:rPr>
                <w:rFonts w:cs="Calibri Light"/>
                <w:b/>
              </w:rPr>
            </w:pPr>
            <w:r w:rsidRPr="00F245E6">
              <w:rPr>
                <w:rFonts w:cs="Calibri Light"/>
                <w:b/>
              </w:rPr>
              <w:t>0,5 (K)</w:t>
            </w:r>
          </w:p>
        </w:tc>
        <w:tc>
          <w:tcPr>
            <w:tcW w:w="760" w:type="dxa"/>
            <w:vMerge w:val="restart"/>
          </w:tcPr>
          <w:p w14:paraId="536AE7EF" w14:textId="77777777" w:rsidR="000D3E9A" w:rsidRPr="00F245E6" w:rsidRDefault="000D3E9A" w:rsidP="00305183">
            <w:pPr>
              <w:rPr>
                <w:rFonts w:cs="Calibri Light"/>
              </w:rPr>
            </w:pPr>
            <w:r w:rsidRPr="00F245E6">
              <w:rPr>
                <w:rFonts w:cs="Calibri Light"/>
              </w:rPr>
              <w:t>tats.</w:t>
            </w:r>
          </w:p>
          <w:p w14:paraId="47509A89" w14:textId="77777777" w:rsidR="000D3E9A" w:rsidRPr="00F245E6" w:rsidRDefault="000D3E9A" w:rsidP="00305183">
            <w:pPr>
              <w:jc w:val="center"/>
              <w:rPr>
                <w:rFonts w:cs="Calibri Light"/>
                <w:b/>
              </w:rPr>
            </w:pPr>
          </w:p>
        </w:tc>
      </w:tr>
      <w:tr w:rsidR="000D3E9A" w:rsidRPr="00F245E6" w14:paraId="1C7B305F" w14:textId="77777777" w:rsidTr="005E4C73">
        <w:tc>
          <w:tcPr>
            <w:tcW w:w="987" w:type="dxa"/>
          </w:tcPr>
          <w:p w14:paraId="4E4F743E" w14:textId="77777777" w:rsidR="000D3E9A" w:rsidRPr="00F245E6" w:rsidRDefault="000D3E9A" w:rsidP="00305183">
            <w:pPr>
              <w:rPr>
                <w:rFonts w:cs="Calibri Light"/>
              </w:rPr>
            </w:pPr>
          </w:p>
        </w:tc>
        <w:tc>
          <w:tcPr>
            <w:tcW w:w="6780" w:type="dxa"/>
          </w:tcPr>
          <w:p w14:paraId="592B5540" w14:textId="77777777" w:rsidR="000D3E9A" w:rsidRPr="00F245E6" w:rsidRDefault="000D3E9A" w:rsidP="00305183">
            <w:pPr>
              <w:rPr>
                <w:rFonts w:cs="Calibri Light"/>
                <w:color w:val="C00000"/>
              </w:rPr>
            </w:pPr>
          </w:p>
        </w:tc>
        <w:tc>
          <w:tcPr>
            <w:tcW w:w="760" w:type="dxa"/>
            <w:vMerge/>
          </w:tcPr>
          <w:p w14:paraId="6E725336" w14:textId="77777777" w:rsidR="000D3E9A" w:rsidRPr="00F245E6" w:rsidRDefault="000D3E9A" w:rsidP="00305183">
            <w:pPr>
              <w:rPr>
                <w:rFonts w:cs="Calibri Light"/>
              </w:rPr>
            </w:pPr>
          </w:p>
        </w:tc>
        <w:tc>
          <w:tcPr>
            <w:tcW w:w="760" w:type="dxa"/>
            <w:vMerge/>
          </w:tcPr>
          <w:p w14:paraId="32EF2C17" w14:textId="77777777" w:rsidR="000D3E9A" w:rsidRPr="00F245E6" w:rsidRDefault="000D3E9A" w:rsidP="00305183">
            <w:pPr>
              <w:rPr>
                <w:rFonts w:cs="Calibri Light"/>
              </w:rPr>
            </w:pPr>
          </w:p>
        </w:tc>
      </w:tr>
    </w:tbl>
    <w:p w14:paraId="3CFB60F6"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0D3E9A" w:rsidRPr="00F245E6" w14:paraId="266D1D48" w14:textId="77777777" w:rsidTr="005E4C73">
        <w:tc>
          <w:tcPr>
            <w:tcW w:w="987" w:type="dxa"/>
          </w:tcPr>
          <w:p w14:paraId="12C39CE7" w14:textId="77777777" w:rsidR="000D3E9A" w:rsidRPr="00F245E6" w:rsidRDefault="000D3E9A" w:rsidP="00305183">
            <w:pPr>
              <w:rPr>
                <w:rFonts w:cs="Calibri Light"/>
              </w:rPr>
            </w:pPr>
            <w:r w:rsidRPr="00F245E6">
              <w:rPr>
                <w:rFonts w:cs="Calibri Light"/>
              </w:rPr>
              <w:t>B.3.3.u</w:t>
            </w:r>
          </w:p>
        </w:tc>
        <w:tc>
          <w:tcPr>
            <w:tcW w:w="6781" w:type="dxa"/>
          </w:tcPr>
          <w:p w14:paraId="75671418" w14:textId="331C28A2" w:rsidR="000D3E9A" w:rsidRPr="00F245E6" w:rsidRDefault="00355072" w:rsidP="00305183">
            <w:pPr>
              <w:rPr>
                <w:rFonts w:cs="Calibri Light"/>
              </w:rPr>
            </w:pPr>
            <w:r w:rsidRPr="00355072">
              <w:rPr>
                <w:rFonts w:cs="Calibri Light"/>
              </w:rPr>
              <w:t xml:space="preserve">Kommunales Steuerungsmodell Dichte: </w:t>
            </w:r>
            <w:r w:rsidR="0023531C" w:rsidRPr="0023531C">
              <w:rPr>
                <w:rFonts w:cs="Calibri Light"/>
              </w:rPr>
              <w:t>Gibt es eine Nutzung der Sonnenenergie für Photovoltaik, Heizung oder Warmwasser über die Standards der regionalen Wohnbauförderung hinaus?</w:t>
            </w:r>
          </w:p>
          <w:p w14:paraId="0E7AD62E" w14:textId="77777777" w:rsidR="000D3E9A" w:rsidRPr="00F245E6" w:rsidRDefault="000D3E9A" w:rsidP="00305183">
            <w:pPr>
              <w:rPr>
                <w:rFonts w:cs="Calibri Light"/>
              </w:rPr>
            </w:pPr>
            <w:r w:rsidRPr="00F245E6">
              <w:rPr>
                <w:rFonts w:cs="Calibri Light"/>
              </w:rPr>
              <w:t>(Ja = 0,5 Punkte)</w:t>
            </w:r>
          </w:p>
        </w:tc>
        <w:tc>
          <w:tcPr>
            <w:tcW w:w="759" w:type="dxa"/>
            <w:vMerge w:val="restart"/>
          </w:tcPr>
          <w:p w14:paraId="19776720" w14:textId="77777777" w:rsidR="000D3E9A" w:rsidRPr="00F245E6" w:rsidRDefault="000D3E9A" w:rsidP="00305183">
            <w:pPr>
              <w:rPr>
                <w:rFonts w:cs="Calibri Light"/>
              </w:rPr>
            </w:pPr>
            <w:r w:rsidRPr="00F245E6">
              <w:rPr>
                <w:rFonts w:cs="Calibri Light"/>
              </w:rPr>
              <w:t>mögl.</w:t>
            </w:r>
          </w:p>
          <w:p w14:paraId="14BBE3E2" w14:textId="77777777" w:rsidR="000D3E9A" w:rsidRPr="00F245E6" w:rsidRDefault="000D3E9A" w:rsidP="00305183">
            <w:pPr>
              <w:jc w:val="center"/>
              <w:rPr>
                <w:rFonts w:cs="Calibri Light"/>
                <w:b/>
              </w:rPr>
            </w:pPr>
            <w:r w:rsidRPr="00F245E6">
              <w:rPr>
                <w:rFonts w:cs="Calibri Light"/>
                <w:b/>
              </w:rPr>
              <w:t>0,5 (K)</w:t>
            </w:r>
          </w:p>
        </w:tc>
        <w:tc>
          <w:tcPr>
            <w:tcW w:w="760" w:type="dxa"/>
            <w:vMerge w:val="restart"/>
          </w:tcPr>
          <w:p w14:paraId="072223DB" w14:textId="77777777" w:rsidR="000D3E9A" w:rsidRPr="00F245E6" w:rsidRDefault="000D3E9A" w:rsidP="00305183">
            <w:pPr>
              <w:rPr>
                <w:rFonts w:cs="Calibri Light"/>
              </w:rPr>
            </w:pPr>
            <w:r w:rsidRPr="00F245E6">
              <w:rPr>
                <w:rFonts w:cs="Calibri Light"/>
              </w:rPr>
              <w:t>tats.</w:t>
            </w:r>
          </w:p>
          <w:p w14:paraId="43C6385D" w14:textId="77777777" w:rsidR="000D3E9A" w:rsidRPr="00F245E6" w:rsidRDefault="000D3E9A" w:rsidP="00305183">
            <w:pPr>
              <w:jc w:val="center"/>
              <w:rPr>
                <w:rFonts w:cs="Calibri Light"/>
                <w:b/>
              </w:rPr>
            </w:pPr>
          </w:p>
        </w:tc>
      </w:tr>
      <w:tr w:rsidR="000D3E9A" w:rsidRPr="00F245E6" w14:paraId="28AA6D8F" w14:textId="77777777" w:rsidTr="005E4C73">
        <w:tc>
          <w:tcPr>
            <w:tcW w:w="987" w:type="dxa"/>
          </w:tcPr>
          <w:p w14:paraId="4309104C" w14:textId="77777777" w:rsidR="000D3E9A" w:rsidRPr="00F245E6" w:rsidRDefault="000D3E9A" w:rsidP="00305183">
            <w:pPr>
              <w:rPr>
                <w:rFonts w:cs="Calibri Light"/>
              </w:rPr>
            </w:pPr>
          </w:p>
        </w:tc>
        <w:tc>
          <w:tcPr>
            <w:tcW w:w="6781" w:type="dxa"/>
          </w:tcPr>
          <w:p w14:paraId="4DC315D7" w14:textId="77777777" w:rsidR="000D3E9A" w:rsidRPr="00F245E6" w:rsidRDefault="000D3E9A" w:rsidP="00305183">
            <w:pPr>
              <w:rPr>
                <w:rFonts w:cs="Calibri Light"/>
                <w:color w:val="C00000"/>
              </w:rPr>
            </w:pPr>
          </w:p>
        </w:tc>
        <w:tc>
          <w:tcPr>
            <w:tcW w:w="759" w:type="dxa"/>
            <w:vMerge/>
          </w:tcPr>
          <w:p w14:paraId="5029B7F7" w14:textId="77777777" w:rsidR="000D3E9A" w:rsidRPr="00F245E6" w:rsidRDefault="000D3E9A" w:rsidP="00305183">
            <w:pPr>
              <w:rPr>
                <w:rFonts w:cs="Calibri Light"/>
              </w:rPr>
            </w:pPr>
          </w:p>
        </w:tc>
        <w:tc>
          <w:tcPr>
            <w:tcW w:w="760" w:type="dxa"/>
            <w:vMerge/>
          </w:tcPr>
          <w:p w14:paraId="6B8356EB" w14:textId="77777777" w:rsidR="000D3E9A" w:rsidRPr="00F245E6" w:rsidRDefault="000D3E9A" w:rsidP="00305183">
            <w:pPr>
              <w:rPr>
                <w:rFonts w:cs="Calibri Light"/>
              </w:rPr>
            </w:pPr>
          </w:p>
        </w:tc>
      </w:tr>
    </w:tbl>
    <w:p w14:paraId="2D39C7E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0D3E9A" w:rsidRPr="00F245E6" w14:paraId="38DE6E75" w14:textId="77777777" w:rsidTr="005E4C73">
        <w:tc>
          <w:tcPr>
            <w:tcW w:w="987" w:type="dxa"/>
          </w:tcPr>
          <w:p w14:paraId="1CB721FE" w14:textId="77777777" w:rsidR="000D3E9A" w:rsidRPr="00F245E6" w:rsidRDefault="000D3E9A" w:rsidP="00305183">
            <w:pPr>
              <w:rPr>
                <w:rFonts w:cs="Calibri Light"/>
              </w:rPr>
            </w:pPr>
            <w:r w:rsidRPr="00F245E6">
              <w:rPr>
                <w:rFonts w:cs="Calibri Light"/>
              </w:rPr>
              <w:t>B.3.3.v</w:t>
            </w:r>
          </w:p>
        </w:tc>
        <w:tc>
          <w:tcPr>
            <w:tcW w:w="6780" w:type="dxa"/>
          </w:tcPr>
          <w:p w14:paraId="3058F0E8" w14:textId="2FA0B3D1" w:rsidR="0023531C" w:rsidRDefault="00355072" w:rsidP="00305183">
            <w:pPr>
              <w:rPr>
                <w:rFonts w:cs="Calibri Light"/>
              </w:rPr>
            </w:pPr>
            <w:r w:rsidRPr="00355072">
              <w:rPr>
                <w:rFonts w:cs="Calibri Light"/>
              </w:rPr>
              <w:t xml:space="preserve">Kommunales Steuerungsmodell Dichte: </w:t>
            </w:r>
            <w:r w:rsidR="0023531C" w:rsidRPr="0023531C">
              <w:rPr>
                <w:rFonts w:cs="Calibri Light"/>
              </w:rPr>
              <w:t xml:space="preserve">Gibt es eine Bereitstellung einer Jahreskarte für öffentliche Verkehrsmittel für neue Mieter bzw. für Erstkäufer? </w:t>
            </w:r>
          </w:p>
          <w:p w14:paraId="67726C3A" w14:textId="2DD71BF9" w:rsidR="000D3E9A" w:rsidRPr="00F245E6" w:rsidRDefault="000D3E9A" w:rsidP="00305183">
            <w:pPr>
              <w:rPr>
                <w:rFonts w:cs="Calibri Light"/>
              </w:rPr>
            </w:pPr>
            <w:r w:rsidRPr="00F245E6">
              <w:rPr>
                <w:rFonts w:cs="Calibri Light"/>
              </w:rPr>
              <w:t>(Ja = 0,5 Punkte)</w:t>
            </w:r>
          </w:p>
        </w:tc>
        <w:tc>
          <w:tcPr>
            <w:tcW w:w="760" w:type="dxa"/>
            <w:vMerge w:val="restart"/>
          </w:tcPr>
          <w:p w14:paraId="2BAECB1B" w14:textId="77777777" w:rsidR="000D3E9A" w:rsidRPr="00F245E6" w:rsidRDefault="000D3E9A" w:rsidP="00305183">
            <w:pPr>
              <w:rPr>
                <w:rFonts w:cs="Calibri Light"/>
              </w:rPr>
            </w:pPr>
            <w:r w:rsidRPr="00F245E6">
              <w:rPr>
                <w:rFonts w:cs="Calibri Light"/>
              </w:rPr>
              <w:t>mögl.</w:t>
            </w:r>
          </w:p>
          <w:p w14:paraId="6BB2A312" w14:textId="77777777" w:rsidR="000D3E9A" w:rsidRPr="00F245E6" w:rsidRDefault="000D3E9A" w:rsidP="00305183">
            <w:pPr>
              <w:jc w:val="center"/>
              <w:rPr>
                <w:rFonts w:cs="Calibri Light"/>
                <w:b/>
              </w:rPr>
            </w:pPr>
            <w:r w:rsidRPr="00F245E6">
              <w:rPr>
                <w:rFonts w:cs="Calibri Light"/>
                <w:b/>
              </w:rPr>
              <w:t>0,5 (K)</w:t>
            </w:r>
          </w:p>
        </w:tc>
        <w:tc>
          <w:tcPr>
            <w:tcW w:w="760" w:type="dxa"/>
            <w:vMerge w:val="restart"/>
          </w:tcPr>
          <w:p w14:paraId="3F26E8B1" w14:textId="77777777" w:rsidR="000D3E9A" w:rsidRPr="00F245E6" w:rsidRDefault="000D3E9A" w:rsidP="00305183">
            <w:pPr>
              <w:rPr>
                <w:rFonts w:cs="Calibri Light"/>
              </w:rPr>
            </w:pPr>
            <w:r w:rsidRPr="00F245E6">
              <w:rPr>
                <w:rFonts w:cs="Calibri Light"/>
              </w:rPr>
              <w:t>tats.</w:t>
            </w:r>
          </w:p>
          <w:p w14:paraId="52B9B194" w14:textId="77777777" w:rsidR="000D3E9A" w:rsidRPr="00F245E6" w:rsidRDefault="000D3E9A" w:rsidP="00305183">
            <w:pPr>
              <w:jc w:val="center"/>
              <w:rPr>
                <w:rFonts w:cs="Calibri Light"/>
                <w:b/>
              </w:rPr>
            </w:pPr>
          </w:p>
        </w:tc>
      </w:tr>
      <w:tr w:rsidR="000D3E9A" w:rsidRPr="00F245E6" w14:paraId="377C4739" w14:textId="77777777" w:rsidTr="005E4C73">
        <w:tc>
          <w:tcPr>
            <w:tcW w:w="987" w:type="dxa"/>
          </w:tcPr>
          <w:p w14:paraId="4840435D" w14:textId="77777777" w:rsidR="000D3E9A" w:rsidRPr="00F245E6" w:rsidRDefault="000D3E9A" w:rsidP="00305183">
            <w:pPr>
              <w:rPr>
                <w:rFonts w:cs="Calibri Light"/>
              </w:rPr>
            </w:pPr>
          </w:p>
        </w:tc>
        <w:tc>
          <w:tcPr>
            <w:tcW w:w="6780" w:type="dxa"/>
          </w:tcPr>
          <w:p w14:paraId="64651DDA" w14:textId="77777777" w:rsidR="000D3E9A" w:rsidRPr="00F245E6" w:rsidRDefault="000D3E9A" w:rsidP="00305183">
            <w:pPr>
              <w:rPr>
                <w:rFonts w:cs="Calibri Light"/>
                <w:color w:val="C00000"/>
              </w:rPr>
            </w:pPr>
          </w:p>
        </w:tc>
        <w:tc>
          <w:tcPr>
            <w:tcW w:w="760" w:type="dxa"/>
            <w:vMerge/>
          </w:tcPr>
          <w:p w14:paraId="16371096" w14:textId="77777777" w:rsidR="000D3E9A" w:rsidRPr="00F245E6" w:rsidRDefault="000D3E9A" w:rsidP="00305183">
            <w:pPr>
              <w:rPr>
                <w:rFonts w:cs="Calibri Light"/>
              </w:rPr>
            </w:pPr>
          </w:p>
        </w:tc>
        <w:tc>
          <w:tcPr>
            <w:tcW w:w="760" w:type="dxa"/>
            <w:vMerge/>
          </w:tcPr>
          <w:p w14:paraId="5983FC8B" w14:textId="77777777" w:rsidR="000D3E9A" w:rsidRPr="00F245E6" w:rsidRDefault="000D3E9A" w:rsidP="00305183">
            <w:pPr>
              <w:rPr>
                <w:rFonts w:cs="Calibri Light"/>
              </w:rPr>
            </w:pPr>
          </w:p>
        </w:tc>
      </w:tr>
    </w:tbl>
    <w:p w14:paraId="35C530AC"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775"/>
        <w:gridCol w:w="762"/>
        <w:gridCol w:w="762"/>
      </w:tblGrid>
      <w:tr w:rsidR="000D3E9A" w:rsidRPr="00F245E6" w14:paraId="08494271" w14:textId="77777777" w:rsidTr="005E4C73">
        <w:tc>
          <w:tcPr>
            <w:tcW w:w="988" w:type="dxa"/>
          </w:tcPr>
          <w:p w14:paraId="68E8FD97" w14:textId="77777777" w:rsidR="000D3E9A" w:rsidRPr="00F245E6" w:rsidRDefault="000D3E9A" w:rsidP="00305183">
            <w:pPr>
              <w:rPr>
                <w:rFonts w:cs="Calibri Light"/>
              </w:rPr>
            </w:pPr>
            <w:r w:rsidRPr="00F245E6">
              <w:rPr>
                <w:rFonts w:cs="Calibri Light"/>
              </w:rPr>
              <w:t>B.3.3.w</w:t>
            </w:r>
          </w:p>
        </w:tc>
        <w:tc>
          <w:tcPr>
            <w:tcW w:w="6775" w:type="dxa"/>
          </w:tcPr>
          <w:p w14:paraId="4D557228" w14:textId="14AB2291" w:rsidR="000D3E9A" w:rsidRPr="00355072" w:rsidRDefault="00355072" w:rsidP="00305183">
            <w:pPr>
              <w:rPr>
                <w:rFonts w:cs="Calibri Light"/>
              </w:rPr>
            </w:pPr>
            <w:r w:rsidRPr="00355072">
              <w:rPr>
                <w:rFonts w:cs="Calibri Light"/>
              </w:rPr>
              <w:t>Kommunales Steuerungsmodell Dichte: Gibt es eine Vo</w:t>
            </w:r>
            <w:r w:rsidR="000D3E9A" w:rsidRPr="00355072">
              <w:rPr>
                <w:rFonts w:cs="Calibri Light"/>
              </w:rPr>
              <w:t>rgabe einen großen Teil der Auftragssumme an heimische Betriebe zu vergeben?</w:t>
            </w:r>
          </w:p>
          <w:p w14:paraId="62093C60" w14:textId="77777777" w:rsidR="000D3E9A" w:rsidRPr="00F245E6" w:rsidRDefault="000D3E9A" w:rsidP="00305183">
            <w:pPr>
              <w:rPr>
                <w:rFonts w:cs="Calibri Light"/>
              </w:rPr>
            </w:pPr>
            <w:r w:rsidRPr="00355072">
              <w:rPr>
                <w:rFonts w:cs="Calibri Light"/>
              </w:rPr>
              <w:t>(Ja = 0,5 Punkte)</w:t>
            </w:r>
          </w:p>
        </w:tc>
        <w:tc>
          <w:tcPr>
            <w:tcW w:w="762" w:type="dxa"/>
            <w:vMerge w:val="restart"/>
          </w:tcPr>
          <w:p w14:paraId="175E1288" w14:textId="77777777" w:rsidR="000D3E9A" w:rsidRPr="00F245E6" w:rsidRDefault="000D3E9A" w:rsidP="00305183">
            <w:pPr>
              <w:rPr>
                <w:rFonts w:cs="Calibri Light"/>
              </w:rPr>
            </w:pPr>
            <w:r w:rsidRPr="00F245E6">
              <w:rPr>
                <w:rFonts w:cs="Calibri Light"/>
              </w:rPr>
              <w:t>mögl.</w:t>
            </w:r>
          </w:p>
          <w:p w14:paraId="0EF9B537" w14:textId="77777777" w:rsidR="000D3E9A" w:rsidRPr="00F245E6" w:rsidRDefault="000D3E9A" w:rsidP="00305183">
            <w:pPr>
              <w:jc w:val="center"/>
              <w:rPr>
                <w:rFonts w:cs="Calibri Light"/>
                <w:b/>
              </w:rPr>
            </w:pPr>
            <w:r w:rsidRPr="00F245E6">
              <w:rPr>
                <w:rFonts w:cs="Calibri Light"/>
                <w:b/>
              </w:rPr>
              <w:t>0,5 (K)</w:t>
            </w:r>
          </w:p>
        </w:tc>
        <w:tc>
          <w:tcPr>
            <w:tcW w:w="762" w:type="dxa"/>
            <w:vMerge w:val="restart"/>
          </w:tcPr>
          <w:p w14:paraId="1CA9AF3D" w14:textId="77777777" w:rsidR="000D3E9A" w:rsidRPr="00F245E6" w:rsidRDefault="000D3E9A" w:rsidP="00305183">
            <w:pPr>
              <w:rPr>
                <w:rFonts w:cs="Calibri Light"/>
              </w:rPr>
            </w:pPr>
            <w:r w:rsidRPr="00F245E6">
              <w:rPr>
                <w:rFonts w:cs="Calibri Light"/>
              </w:rPr>
              <w:t>tats.</w:t>
            </w:r>
          </w:p>
          <w:p w14:paraId="34B469BD" w14:textId="77777777" w:rsidR="000D3E9A" w:rsidRPr="00F245E6" w:rsidRDefault="000D3E9A" w:rsidP="00305183">
            <w:pPr>
              <w:jc w:val="center"/>
              <w:rPr>
                <w:rFonts w:cs="Calibri Light"/>
                <w:b/>
              </w:rPr>
            </w:pPr>
          </w:p>
        </w:tc>
      </w:tr>
      <w:tr w:rsidR="000D3E9A" w:rsidRPr="00F245E6" w14:paraId="6DCBE04F" w14:textId="77777777" w:rsidTr="005E4C73">
        <w:tc>
          <w:tcPr>
            <w:tcW w:w="988" w:type="dxa"/>
          </w:tcPr>
          <w:p w14:paraId="7D86A72A" w14:textId="77777777" w:rsidR="000D3E9A" w:rsidRPr="00F245E6" w:rsidRDefault="000D3E9A" w:rsidP="00305183">
            <w:pPr>
              <w:rPr>
                <w:rFonts w:cs="Calibri Light"/>
              </w:rPr>
            </w:pPr>
          </w:p>
        </w:tc>
        <w:tc>
          <w:tcPr>
            <w:tcW w:w="6775" w:type="dxa"/>
          </w:tcPr>
          <w:p w14:paraId="31C7E65A" w14:textId="77777777" w:rsidR="000D3E9A" w:rsidRPr="00F245E6" w:rsidRDefault="000D3E9A" w:rsidP="00305183">
            <w:pPr>
              <w:rPr>
                <w:rFonts w:cs="Calibri Light"/>
                <w:color w:val="C00000"/>
              </w:rPr>
            </w:pPr>
          </w:p>
        </w:tc>
        <w:tc>
          <w:tcPr>
            <w:tcW w:w="762" w:type="dxa"/>
            <w:vMerge/>
          </w:tcPr>
          <w:p w14:paraId="5CDCDA58" w14:textId="77777777" w:rsidR="000D3E9A" w:rsidRPr="00F245E6" w:rsidRDefault="000D3E9A" w:rsidP="00305183">
            <w:pPr>
              <w:rPr>
                <w:rFonts w:cs="Calibri Light"/>
              </w:rPr>
            </w:pPr>
          </w:p>
        </w:tc>
        <w:tc>
          <w:tcPr>
            <w:tcW w:w="762" w:type="dxa"/>
            <w:vMerge/>
          </w:tcPr>
          <w:p w14:paraId="1FB13F08" w14:textId="77777777" w:rsidR="000D3E9A" w:rsidRPr="00F245E6" w:rsidRDefault="000D3E9A" w:rsidP="00305183">
            <w:pPr>
              <w:rPr>
                <w:rFonts w:cs="Calibri Light"/>
              </w:rPr>
            </w:pPr>
          </w:p>
        </w:tc>
      </w:tr>
    </w:tbl>
    <w:p w14:paraId="41691EB3"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0D3E9A" w:rsidRPr="00F245E6" w14:paraId="28B532B5" w14:textId="77777777" w:rsidTr="005E4C73">
        <w:tc>
          <w:tcPr>
            <w:tcW w:w="987" w:type="dxa"/>
          </w:tcPr>
          <w:p w14:paraId="78CB975C" w14:textId="77777777" w:rsidR="000D3E9A" w:rsidRPr="00F245E6" w:rsidRDefault="000D3E9A" w:rsidP="00305183">
            <w:pPr>
              <w:rPr>
                <w:rFonts w:cs="Calibri Light"/>
              </w:rPr>
            </w:pPr>
            <w:r w:rsidRPr="00F245E6">
              <w:rPr>
                <w:rFonts w:cs="Calibri Light"/>
              </w:rPr>
              <w:t>B.3.3.x</w:t>
            </w:r>
          </w:p>
        </w:tc>
        <w:tc>
          <w:tcPr>
            <w:tcW w:w="6781" w:type="dxa"/>
          </w:tcPr>
          <w:p w14:paraId="357A9890" w14:textId="2C28A6E1" w:rsidR="000D3E9A" w:rsidRPr="00F245E6" w:rsidRDefault="00355072" w:rsidP="00305183">
            <w:pPr>
              <w:rPr>
                <w:rFonts w:cs="Calibri Light"/>
              </w:rPr>
            </w:pPr>
            <w:r w:rsidRPr="00355072">
              <w:rPr>
                <w:rFonts w:cs="Calibri Light"/>
              </w:rPr>
              <w:t xml:space="preserve">Kommunales Steuerungsmodell Dichte: </w:t>
            </w:r>
            <w:r w:rsidR="000D3E9A" w:rsidRPr="00F245E6">
              <w:rPr>
                <w:rFonts w:cs="Calibri Light"/>
              </w:rPr>
              <w:t>Werden Maßnahmen zur Vermeidung von Umweltverschmutzung während der Bautätigkeit gesetzt?</w:t>
            </w:r>
          </w:p>
          <w:p w14:paraId="3B3B94C5" w14:textId="77777777" w:rsidR="000D3E9A" w:rsidRPr="00F245E6" w:rsidRDefault="000D3E9A" w:rsidP="00305183">
            <w:pPr>
              <w:rPr>
                <w:rFonts w:cs="Calibri Light"/>
              </w:rPr>
            </w:pPr>
            <w:r w:rsidRPr="00F245E6">
              <w:rPr>
                <w:rFonts w:cs="Calibri Light"/>
              </w:rPr>
              <w:t>(Ja = 0,5 Punkte)</w:t>
            </w:r>
          </w:p>
        </w:tc>
        <w:tc>
          <w:tcPr>
            <w:tcW w:w="759" w:type="dxa"/>
            <w:vMerge w:val="restart"/>
          </w:tcPr>
          <w:p w14:paraId="77C715D7" w14:textId="77777777" w:rsidR="000D3E9A" w:rsidRPr="00F245E6" w:rsidRDefault="000D3E9A" w:rsidP="00305183">
            <w:pPr>
              <w:rPr>
                <w:rFonts w:cs="Calibri Light"/>
              </w:rPr>
            </w:pPr>
            <w:r w:rsidRPr="00F245E6">
              <w:rPr>
                <w:rFonts w:cs="Calibri Light"/>
              </w:rPr>
              <w:t>mögl.</w:t>
            </w:r>
          </w:p>
          <w:p w14:paraId="2B9DD5DD" w14:textId="77777777" w:rsidR="000D3E9A" w:rsidRPr="00F245E6" w:rsidRDefault="000D3E9A" w:rsidP="00305183">
            <w:pPr>
              <w:jc w:val="center"/>
              <w:rPr>
                <w:rFonts w:cs="Calibri Light"/>
                <w:b/>
              </w:rPr>
            </w:pPr>
            <w:r w:rsidRPr="00F245E6">
              <w:rPr>
                <w:rFonts w:cs="Calibri Light"/>
                <w:b/>
              </w:rPr>
              <w:t>0,5 (K)</w:t>
            </w:r>
          </w:p>
        </w:tc>
        <w:tc>
          <w:tcPr>
            <w:tcW w:w="760" w:type="dxa"/>
            <w:vMerge w:val="restart"/>
          </w:tcPr>
          <w:p w14:paraId="61224365" w14:textId="77777777" w:rsidR="000D3E9A" w:rsidRPr="00F245E6" w:rsidRDefault="000D3E9A" w:rsidP="00305183">
            <w:pPr>
              <w:rPr>
                <w:rFonts w:cs="Calibri Light"/>
              </w:rPr>
            </w:pPr>
            <w:r w:rsidRPr="00F245E6">
              <w:rPr>
                <w:rFonts w:cs="Calibri Light"/>
              </w:rPr>
              <w:t>tats.</w:t>
            </w:r>
          </w:p>
          <w:p w14:paraId="7A8057CC" w14:textId="77777777" w:rsidR="000D3E9A" w:rsidRPr="00F245E6" w:rsidRDefault="000D3E9A" w:rsidP="00305183">
            <w:pPr>
              <w:jc w:val="center"/>
              <w:rPr>
                <w:rFonts w:cs="Calibri Light"/>
                <w:b/>
              </w:rPr>
            </w:pPr>
          </w:p>
        </w:tc>
      </w:tr>
      <w:tr w:rsidR="000D3E9A" w:rsidRPr="00F245E6" w14:paraId="1A243093" w14:textId="77777777" w:rsidTr="005E4C73">
        <w:tc>
          <w:tcPr>
            <w:tcW w:w="987" w:type="dxa"/>
          </w:tcPr>
          <w:p w14:paraId="4A671E7F" w14:textId="77777777" w:rsidR="000D3E9A" w:rsidRPr="00F245E6" w:rsidRDefault="000D3E9A" w:rsidP="00305183">
            <w:pPr>
              <w:rPr>
                <w:rFonts w:cs="Calibri Light"/>
              </w:rPr>
            </w:pPr>
          </w:p>
        </w:tc>
        <w:tc>
          <w:tcPr>
            <w:tcW w:w="6781" w:type="dxa"/>
          </w:tcPr>
          <w:p w14:paraId="7109D8AF" w14:textId="77777777" w:rsidR="000D3E9A" w:rsidRPr="00F245E6" w:rsidRDefault="000D3E9A" w:rsidP="00305183">
            <w:pPr>
              <w:rPr>
                <w:rFonts w:cs="Calibri Light"/>
                <w:color w:val="C00000"/>
              </w:rPr>
            </w:pPr>
          </w:p>
        </w:tc>
        <w:tc>
          <w:tcPr>
            <w:tcW w:w="759" w:type="dxa"/>
            <w:vMerge/>
          </w:tcPr>
          <w:p w14:paraId="21CA96A8" w14:textId="77777777" w:rsidR="000D3E9A" w:rsidRPr="00F245E6" w:rsidRDefault="000D3E9A" w:rsidP="00305183">
            <w:pPr>
              <w:rPr>
                <w:rFonts w:cs="Calibri Light"/>
              </w:rPr>
            </w:pPr>
          </w:p>
        </w:tc>
        <w:tc>
          <w:tcPr>
            <w:tcW w:w="760" w:type="dxa"/>
            <w:vMerge/>
          </w:tcPr>
          <w:p w14:paraId="74025FDA" w14:textId="77777777" w:rsidR="000D3E9A" w:rsidRPr="00F245E6" w:rsidRDefault="000D3E9A" w:rsidP="00305183">
            <w:pPr>
              <w:rPr>
                <w:rFonts w:cs="Calibri Light"/>
              </w:rPr>
            </w:pPr>
          </w:p>
        </w:tc>
      </w:tr>
    </w:tbl>
    <w:p w14:paraId="79682CF9"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0D3E9A" w:rsidRPr="00F245E6" w14:paraId="3A74ADE9" w14:textId="77777777" w:rsidTr="005E4C73">
        <w:tc>
          <w:tcPr>
            <w:tcW w:w="987" w:type="dxa"/>
          </w:tcPr>
          <w:p w14:paraId="2C9247CA" w14:textId="77777777" w:rsidR="000D3E9A" w:rsidRPr="00F245E6" w:rsidRDefault="000D3E9A" w:rsidP="00305183">
            <w:pPr>
              <w:rPr>
                <w:rFonts w:cs="Calibri Light"/>
              </w:rPr>
            </w:pPr>
            <w:r w:rsidRPr="00F245E6">
              <w:rPr>
                <w:rFonts w:cs="Calibri Light"/>
              </w:rPr>
              <w:t>B.3.3.y</w:t>
            </w:r>
          </w:p>
        </w:tc>
        <w:tc>
          <w:tcPr>
            <w:tcW w:w="6780" w:type="dxa"/>
          </w:tcPr>
          <w:p w14:paraId="02D8E9A0" w14:textId="10D74857" w:rsidR="000D3E9A" w:rsidRPr="00F245E6" w:rsidRDefault="00355072" w:rsidP="00305183">
            <w:pPr>
              <w:rPr>
                <w:rFonts w:cs="Calibri Light"/>
              </w:rPr>
            </w:pPr>
            <w:r w:rsidRPr="00355072">
              <w:rPr>
                <w:rFonts w:cs="Calibri Light"/>
              </w:rPr>
              <w:t xml:space="preserve">Kommunales Steuerungsmodell Dichte: </w:t>
            </w:r>
            <w:r w:rsidR="000D3E9A" w:rsidRPr="00F245E6">
              <w:rPr>
                <w:rFonts w:cs="Calibri Light"/>
              </w:rPr>
              <w:t>Gibt es Ansiedelung neuer Arbeitsplätze vor Ort? (abgestufte Punkte je nach Anzahl der Arbeitsplätze)</w:t>
            </w:r>
          </w:p>
          <w:p w14:paraId="22643982" w14:textId="77777777" w:rsidR="000D3E9A" w:rsidRPr="00F245E6" w:rsidRDefault="000D3E9A" w:rsidP="00305183">
            <w:pPr>
              <w:rPr>
                <w:rFonts w:cs="Calibri Light"/>
              </w:rPr>
            </w:pPr>
            <w:r w:rsidRPr="00F245E6">
              <w:rPr>
                <w:rFonts w:cs="Calibri Light"/>
              </w:rPr>
              <w:t>(Ja = 0,5 Punkte)</w:t>
            </w:r>
          </w:p>
        </w:tc>
        <w:tc>
          <w:tcPr>
            <w:tcW w:w="760" w:type="dxa"/>
            <w:vMerge w:val="restart"/>
          </w:tcPr>
          <w:p w14:paraId="79FEEC17" w14:textId="77777777" w:rsidR="000D3E9A" w:rsidRPr="00F245E6" w:rsidRDefault="000D3E9A" w:rsidP="00305183">
            <w:pPr>
              <w:rPr>
                <w:rFonts w:cs="Calibri Light"/>
              </w:rPr>
            </w:pPr>
            <w:r w:rsidRPr="00F245E6">
              <w:rPr>
                <w:rFonts w:cs="Calibri Light"/>
              </w:rPr>
              <w:t>mögl.</w:t>
            </w:r>
          </w:p>
          <w:p w14:paraId="43B43394" w14:textId="77777777" w:rsidR="000D3E9A" w:rsidRPr="00F245E6" w:rsidRDefault="000D3E9A" w:rsidP="00305183">
            <w:pPr>
              <w:jc w:val="center"/>
              <w:rPr>
                <w:rFonts w:cs="Calibri Light"/>
                <w:b/>
              </w:rPr>
            </w:pPr>
            <w:r w:rsidRPr="00F245E6">
              <w:rPr>
                <w:rFonts w:cs="Calibri Light"/>
                <w:b/>
              </w:rPr>
              <w:t>0,5 (K)</w:t>
            </w:r>
          </w:p>
        </w:tc>
        <w:tc>
          <w:tcPr>
            <w:tcW w:w="760" w:type="dxa"/>
            <w:vMerge w:val="restart"/>
          </w:tcPr>
          <w:p w14:paraId="732B8D1A" w14:textId="77777777" w:rsidR="000D3E9A" w:rsidRPr="00F245E6" w:rsidRDefault="000D3E9A" w:rsidP="00305183">
            <w:pPr>
              <w:rPr>
                <w:rFonts w:cs="Calibri Light"/>
              </w:rPr>
            </w:pPr>
            <w:r w:rsidRPr="00F245E6">
              <w:rPr>
                <w:rFonts w:cs="Calibri Light"/>
              </w:rPr>
              <w:t>tats.</w:t>
            </w:r>
          </w:p>
          <w:p w14:paraId="68D12491" w14:textId="77777777" w:rsidR="000D3E9A" w:rsidRPr="00F245E6" w:rsidRDefault="000D3E9A" w:rsidP="00305183">
            <w:pPr>
              <w:jc w:val="center"/>
              <w:rPr>
                <w:rFonts w:cs="Calibri Light"/>
                <w:b/>
              </w:rPr>
            </w:pPr>
          </w:p>
        </w:tc>
      </w:tr>
      <w:tr w:rsidR="000D3E9A" w:rsidRPr="00F245E6" w14:paraId="1197B87A" w14:textId="77777777" w:rsidTr="005E4C73">
        <w:tc>
          <w:tcPr>
            <w:tcW w:w="987" w:type="dxa"/>
          </w:tcPr>
          <w:p w14:paraId="29409851" w14:textId="77777777" w:rsidR="000D3E9A" w:rsidRPr="00F245E6" w:rsidRDefault="000D3E9A" w:rsidP="00305183">
            <w:pPr>
              <w:rPr>
                <w:rFonts w:cs="Calibri Light"/>
              </w:rPr>
            </w:pPr>
          </w:p>
        </w:tc>
        <w:tc>
          <w:tcPr>
            <w:tcW w:w="6780" w:type="dxa"/>
          </w:tcPr>
          <w:p w14:paraId="2E2018A5" w14:textId="77777777" w:rsidR="000D3E9A" w:rsidRPr="00F245E6" w:rsidRDefault="000D3E9A" w:rsidP="00305183">
            <w:pPr>
              <w:rPr>
                <w:rFonts w:cs="Calibri Light"/>
                <w:color w:val="C00000"/>
              </w:rPr>
            </w:pPr>
          </w:p>
        </w:tc>
        <w:tc>
          <w:tcPr>
            <w:tcW w:w="760" w:type="dxa"/>
            <w:vMerge/>
          </w:tcPr>
          <w:p w14:paraId="205E34C8" w14:textId="77777777" w:rsidR="000D3E9A" w:rsidRPr="00F245E6" w:rsidRDefault="000D3E9A" w:rsidP="00305183">
            <w:pPr>
              <w:rPr>
                <w:rFonts w:cs="Calibri Light"/>
              </w:rPr>
            </w:pPr>
          </w:p>
        </w:tc>
        <w:tc>
          <w:tcPr>
            <w:tcW w:w="760" w:type="dxa"/>
            <w:vMerge/>
          </w:tcPr>
          <w:p w14:paraId="591B9108" w14:textId="77777777" w:rsidR="000D3E9A" w:rsidRPr="00F245E6" w:rsidRDefault="000D3E9A" w:rsidP="00305183">
            <w:pPr>
              <w:rPr>
                <w:rFonts w:cs="Calibri Light"/>
              </w:rPr>
            </w:pPr>
          </w:p>
        </w:tc>
      </w:tr>
    </w:tbl>
    <w:p w14:paraId="048CC843"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0D3E9A" w:rsidRPr="00F245E6" w14:paraId="4ECC5327" w14:textId="77777777" w:rsidTr="005E4C73">
        <w:tc>
          <w:tcPr>
            <w:tcW w:w="987" w:type="dxa"/>
          </w:tcPr>
          <w:p w14:paraId="27EB5EB3" w14:textId="77777777" w:rsidR="000D3E9A" w:rsidRPr="00355072" w:rsidRDefault="000D3E9A" w:rsidP="00305183">
            <w:pPr>
              <w:rPr>
                <w:rFonts w:cs="Calibri Light"/>
              </w:rPr>
            </w:pPr>
            <w:r w:rsidRPr="00355072">
              <w:rPr>
                <w:rFonts w:cs="Calibri Light"/>
              </w:rPr>
              <w:t>B.3.3.z</w:t>
            </w:r>
          </w:p>
        </w:tc>
        <w:tc>
          <w:tcPr>
            <w:tcW w:w="6780" w:type="dxa"/>
          </w:tcPr>
          <w:p w14:paraId="0B9CC0E3" w14:textId="77A8CF6C" w:rsidR="000D3E9A" w:rsidRPr="00355072" w:rsidRDefault="00355072" w:rsidP="00305183">
            <w:pPr>
              <w:rPr>
                <w:rFonts w:cs="Calibri Light"/>
              </w:rPr>
            </w:pPr>
            <w:r w:rsidRPr="00355072">
              <w:rPr>
                <w:rFonts w:cs="Calibri Light"/>
              </w:rPr>
              <w:t xml:space="preserve">Kommunales Steuerungsmodell Dichte: </w:t>
            </w:r>
            <w:r w:rsidR="000D3E9A" w:rsidRPr="00355072">
              <w:rPr>
                <w:rFonts w:cs="Calibri Light"/>
              </w:rPr>
              <w:t xml:space="preserve">Gibt es </w:t>
            </w:r>
            <w:r w:rsidR="00FA1360" w:rsidRPr="00355072">
              <w:rPr>
                <w:rFonts w:cs="Calibri Light"/>
              </w:rPr>
              <w:t xml:space="preserve">eine </w:t>
            </w:r>
            <w:r w:rsidR="000D3E9A" w:rsidRPr="00355072">
              <w:rPr>
                <w:rFonts w:cs="Calibri Light"/>
              </w:rPr>
              <w:t xml:space="preserve">sonstige besondere </w:t>
            </w:r>
            <w:r w:rsidR="00FA1360" w:rsidRPr="00355072">
              <w:rPr>
                <w:rFonts w:cs="Calibri Light"/>
              </w:rPr>
              <w:t>Maßnahme zur Intensivierung der Bebauungsdichte</w:t>
            </w:r>
            <w:r w:rsidR="000D3E9A" w:rsidRPr="00355072">
              <w:rPr>
                <w:rFonts w:cs="Calibri Light"/>
              </w:rPr>
              <w:t>?</w:t>
            </w:r>
          </w:p>
          <w:p w14:paraId="17A07F5C" w14:textId="77777777" w:rsidR="000D3E9A" w:rsidRPr="00355072" w:rsidRDefault="000D3E9A" w:rsidP="00305183">
            <w:pPr>
              <w:rPr>
                <w:rFonts w:cs="Calibri Light"/>
              </w:rPr>
            </w:pPr>
            <w:r w:rsidRPr="00355072">
              <w:rPr>
                <w:rFonts w:cs="Calibri Light"/>
              </w:rPr>
              <w:t>(Ja = 0,5 Punkte)</w:t>
            </w:r>
          </w:p>
        </w:tc>
        <w:tc>
          <w:tcPr>
            <w:tcW w:w="760" w:type="dxa"/>
            <w:vMerge w:val="restart"/>
          </w:tcPr>
          <w:p w14:paraId="0342BD6C" w14:textId="77777777" w:rsidR="000D3E9A" w:rsidRPr="00F245E6" w:rsidRDefault="000D3E9A" w:rsidP="00305183">
            <w:pPr>
              <w:rPr>
                <w:rFonts w:cs="Calibri Light"/>
              </w:rPr>
            </w:pPr>
            <w:r w:rsidRPr="00F245E6">
              <w:rPr>
                <w:rFonts w:cs="Calibri Light"/>
              </w:rPr>
              <w:t>mögl.</w:t>
            </w:r>
          </w:p>
          <w:p w14:paraId="32699946" w14:textId="77777777" w:rsidR="000D3E9A" w:rsidRPr="00F245E6" w:rsidRDefault="000D3E9A" w:rsidP="00305183">
            <w:pPr>
              <w:jc w:val="center"/>
              <w:rPr>
                <w:rFonts w:cs="Calibri Light"/>
                <w:b/>
              </w:rPr>
            </w:pPr>
            <w:r w:rsidRPr="00F245E6">
              <w:rPr>
                <w:rFonts w:cs="Calibri Light"/>
                <w:b/>
              </w:rPr>
              <w:t>0,5 (K)</w:t>
            </w:r>
          </w:p>
        </w:tc>
        <w:tc>
          <w:tcPr>
            <w:tcW w:w="760" w:type="dxa"/>
            <w:vMerge w:val="restart"/>
          </w:tcPr>
          <w:p w14:paraId="1829DF63" w14:textId="77777777" w:rsidR="000D3E9A" w:rsidRPr="00F245E6" w:rsidRDefault="000D3E9A" w:rsidP="00305183">
            <w:pPr>
              <w:rPr>
                <w:rFonts w:cs="Calibri Light"/>
              </w:rPr>
            </w:pPr>
            <w:r w:rsidRPr="00F245E6">
              <w:rPr>
                <w:rFonts w:cs="Calibri Light"/>
              </w:rPr>
              <w:t>tats.</w:t>
            </w:r>
          </w:p>
          <w:p w14:paraId="196B91FD" w14:textId="77777777" w:rsidR="000D3E9A" w:rsidRPr="00F245E6" w:rsidRDefault="000D3E9A" w:rsidP="00305183">
            <w:pPr>
              <w:jc w:val="center"/>
              <w:rPr>
                <w:rFonts w:cs="Calibri Light"/>
                <w:b/>
              </w:rPr>
            </w:pPr>
          </w:p>
        </w:tc>
      </w:tr>
      <w:tr w:rsidR="000D3E9A" w:rsidRPr="00F245E6" w14:paraId="20241AB6" w14:textId="77777777" w:rsidTr="005E4C73">
        <w:tc>
          <w:tcPr>
            <w:tcW w:w="987" w:type="dxa"/>
          </w:tcPr>
          <w:p w14:paraId="0F9EDA82" w14:textId="77777777" w:rsidR="000D3E9A" w:rsidRPr="00F245E6" w:rsidRDefault="000D3E9A" w:rsidP="00305183">
            <w:pPr>
              <w:rPr>
                <w:rFonts w:cs="Calibri Light"/>
              </w:rPr>
            </w:pPr>
          </w:p>
        </w:tc>
        <w:tc>
          <w:tcPr>
            <w:tcW w:w="6780" w:type="dxa"/>
          </w:tcPr>
          <w:p w14:paraId="5C3170CF" w14:textId="77777777" w:rsidR="000D3E9A" w:rsidRPr="00F245E6" w:rsidRDefault="000D3E9A" w:rsidP="00305183">
            <w:pPr>
              <w:rPr>
                <w:rFonts w:cs="Calibri Light"/>
                <w:color w:val="C00000"/>
              </w:rPr>
            </w:pPr>
          </w:p>
        </w:tc>
        <w:tc>
          <w:tcPr>
            <w:tcW w:w="760" w:type="dxa"/>
            <w:vMerge/>
          </w:tcPr>
          <w:p w14:paraId="6FC1AF41" w14:textId="77777777" w:rsidR="000D3E9A" w:rsidRPr="00F245E6" w:rsidRDefault="000D3E9A" w:rsidP="00305183">
            <w:pPr>
              <w:rPr>
                <w:rFonts w:cs="Calibri Light"/>
              </w:rPr>
            </w:pPr>
          </w:p>
        </w:tc>
        <w:tc>
          <w:tcPr>
            <w:tcW w:w="760" w:type="dxa"/>
            <w:vMerge/>
          </w:tcPr>
          <w:p w14:paraId="746D4CB1" w14:textId="77777777" w:rsidR="000D3E9A" w:rsidRPr="00F245E6" w:rsidRDefault="000D3E9A" w:rsidP="00305183">
            <w:pPr>
              <w:rPr>
                <w:rFonts w:cs="Calibri Light"/>
              </w:rPr>
            </w:pPr>
          </w:p>
        </w:tc>
      </w:tr>
    </w:tbl>
    <w:p w14:paraId="24218E10"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0D3E9A" w:rsidRPr="00F245E6" w14:paraId="4D296DCD" w14:textId="77777777" w:rsidTr="005E4C73">
        <w:tc>
          <w:tcPr>
            <w:tcW w:w="987" w:type="dxa"/>
          </w:tcPr>
          <w:p w14:paraId="3653BC67" w14:textId="77777777" w:rsidR="000D3E9A" w:rsidRPr="00F245E6" w:rsidRDefault="000D3E9A" w:rsidP="00305183">
            <w:pPr>
              <w:rPr>
                <w:rFonts w:cs="Calibri Light"/>
              </w:rPr>
            </w:pPr>
            <w:r w:rsidRPr="00F245E6">
              <w:rPr>
                <w:rFonts w:cs="Calibri Light"/>
              </w:rPr>
              <w:t>B.4.4.a</w:t>
            </w:r>
          </w:p>
        </w:tc>
        <w:tc>
          <w:tcPr>
            <w:tcW w:w="6781" w:type="dxa"/>
          </w:tcPr>
          <w:p w14:paraId="624B32D7" w14:textId="1F79F341" w:rsidR="000D3E9A" w:rsidRPr="00F245E6" w:rsidRDefault="00DC6468" w:rsidP="00305183">
            <w:pPr>
              <w:rPr>
                <w:rFonts w:cs="Calibri Light"/>
              </w:rPr>
            </w:pPr>
            <w:r w:rsidRPr="00DC6468">
              <w:rPr>
                <w:rFonts w:cs="Calibri Light"/>
              </w:rPr>
              <w:t xml:space="preserve">Ist 1 öffentliches Gebäude mit mind. 80 % des max. Standards eines akzeptierten Gebäudebewertungszertifikates realisiert? </w:t>
            </w:r>
            <w:r w:rsidR="000D3E9A" w:rsidRPr="00F245E6">
              <w:rPr>
                <w:rFonts w:cs="Calibri Light"/>
              </w:rPr>
              <w:t>(Ja = 3 Punkte)</w:t>
            </w:r>
          </w:p>
        </w:tc>
        <w:tc>
          <w:tcPr>
            <w:tcW w:w="759" w:type="dxa"/>
            <w:vMerge w:val="restart"/>
          </w:tcPr>
          <w:p w14:paraId="79EA4B87" w14:textId="77777777" w:rsidR="000D3E9A" w:rsidRPr="00F245E6" w:rsidRDefault="000D3E9A" w:rsidP="00305183">
            <w:pPr>
              <w:rPr>
                <w:rFonts w:cs="Calibri Light"/>
              </w:rPr>
            </w:pPr>
            <w:r w:rsidRPr="00F245E6">
              <w:rPr>
                <w:rFonts w:cs="Calibri Light"/>
              </w:rPr>
              <w:t>mögl.</w:t>
            </w:r>
          </w:p>
          <w:p w14:paraId="2C6069B0" w14:textId="77777777" w:rsidR="000D3E9A" w:rsidRPr="00F245E6" w:rsidRDefault="000D3E9A" w:rsidP="00305183">
            <w:pPr>
              <w:jc w:val="center"/>
              <w:rPr>
                <w:rFonts w:cs="Calibri Light"/>
                <w:b/>
              </w:rPr>
            </w:pPr>
            <w:r w:rsidRPr="00F245E6">
              <w:rPr>
                <w:rFonts w:cs="Calibri Light"/>
                <w:b/>
              </w:rPr>
              <w:t>3 (K)</w:t>
            </w:r>
          </w:p>
        </w:tc>
        <w:tc>
          <w:tcPr>
            <w:tcW w:w="760" w:type="dxa"/>
            <w:vMerge w:val="restart"/>
          </w:tcPr>
          <w:p w14:paraId="09C3514B" w14:textId="77777777" w:rsidR="000D3E9A" w:rsidRPr="00F245E6" w:rsidRDefault="000D3E9A" w:rsidP="00305183">
            <w:pPr>
              <w:rPr>
                <w:rFonts w:cs="Calibri Light"/>
              </w:rPr>
            </w:pPr>
            <w:r w:rsidRPr="00F245E6">
              <w:rPr>
                <w:rFonts w:cs="Calibri Light"/>
              </w:rPr>
              <w:t>tats.</w:t>
            </w:r>
          </w:p>
          <w:p w14:paraId="2512613F" w14:textId="77777777" w:rsidR="000D3E9A" w:rsidRPr="00F245E6" w:rsidRDefault="000D3E9A" w:rsidP="00305183">
            <w:pPr>
              <w:jc w:val="center"/>
              <w:rPr>
                <w:rFonts w:cs="Calibri Light"/>
                <w:b/>
              </w:rPr>
            </w:pPr>
          </w:p>
        </w:tc>
      </w:tr>
      <w:tr w:rsidR="000D3E9A" w:rsidRPr="00F245E6" w14:paraId="6CB68663" w14:textId="77777777" w:rsidTr="005E4C73">
        <w:tc>
          <w:tcPr>
            <w:tcW w:w="987" w:type="dxa"/>
          </w:tcPr>
          <w:p w14:paraId="496628FD" w14:textId="77777777" w:rsidR="000D3E9A" w:rsidRPr="00F245E6" w:rsidRDefault="000D3E9A" w:rsidP="00305183">
            <w:pPr>
              <w:rPr>
                <w:rFonts w:cs="Calibri Light"/>
              </w:rPr>
            </w:pPr>
          </w:p>
        </w:tc>
        <w:tc>
          <w:tcPr>
            <w:tcW w:w="6781" w:type="dxa"/>
          </w:tcPr>
          <w:p w14:paraId="6F3F51BE" w14:textId="77777777" w:rsidR="000D3E9A" w:rsidRPr="00F245E6" w:rsidRDefault="000D3E9A" w:rsidP="00305183">
            <w:pPr>
              <w:rPr>
                <w:rFonts w:cs="Calibri Light"/>
                <w:color w:val="C00000"/>
              </w:rPr>
            </w:pPr>
          </w:p>
        </w:tc>
        <w:tc>
          <w:tcPr>
            <w:tcW w:w="759" w:type="dxa"/>
            <w:vMerge/>
          </w:tcPr>
          <w:p w14:paraId="6B2FCC13" w14:textId="77777777" w:rsidR="000D3E9A" w:rsidRPr="00F245E6" w:rsidRDefault="000D3E9A" w:rsidP="00305183">
            <w:pPr>
              <w:rPr>
                <w:rFonts w:cs="Calibri Light"/>
              </w:rPr>
            </w:pPr>
          </w:p>
        </w:tc>
        <w:tc>
          <w:tcPr>
            <w:tcW w:w="760" w:type="dxa"/>
            <w:vMerge/>
          </w:tcPr>
          <w:p w14:paraId="23B4DE07" w14:textId="77777777" w:rsidR="000D3E9A" w:rsidRPr="00F245E6" w:rsidRDefault="000D3E9A" w:rsidP="00305183">
            <w:pPr>
              <w:rPr>
                <w:rFonts w:cs="Calibri Light"/>
              </w:rPr>
            </w:pPr>
          </w:p>
        </w:tc>
      </w:tr>
    </w:tbl>
    <w:p w14:paraId="314E679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0D3E9A" w:rsidRPr="00F245E6" w14:paraId="2BC08458" w14:textId="77777777" w:rsidTr="005E4C73">
        <w:tc>
          <w:tcPr>
            <w:tcW w:w="987" w:type="dxa"/>
          </w:tcPr>
          <w:p w14:paraId="27EA08B8" w14:textId="77777777" w:rsidR="000D3E9A" w:rsidRPr="00F245E6" w:rsidRDefault="000D3E9A" w:rsidP="00305183">
            <w:pPr>
              <w:rPr>
                <w:rFonts w:cs="Calibri Light"/>
              </w:rPr>
            </w:pPr>
            <w:r w:rsidRPr="00F245E6">
              <w:rPr>
                <w:rFonts w:cs="Calibri Light"/>
              </w:rPr>
              <w:t>B.4.4.b</w:t>
            </w:r>
          </w:p>
        </w:tc>
        <w:tc>
          <w:tcPr>
            <w:tcW w:w="6781" w:type="dxa"/>
          </w:tcPr>
          <w:p w14:paraId="585D3908" w14:textId="5824BA8E" w:rsidR="000D3E9A" w:rsidRPr="00F245E6" w:rsidRDefault="00DC6468" w:rsidP="00305183">
            <w:pPr>
              <w:rPr>
                <w:rFonts w:cs="Calibri Light"/>
              </w:rPr>
            </w:pPr>
            <w:r w:rsidRPr="00DC6468">
              <w:rPr>
                <w:rFonts w:cs="Calibri Light"/>
              </w:rPr>
              <w:t xml:space="preserve">Ist 1 öffentliches Gebäude mit mind. </w:t>
            </w:r>
            <w:r>
              <w:rPr>
                <w:rFonts w:cs="Calibri Light"/>
              </w:rPr>
              <w:t>9</w:t>
            </w:r>
            <w:r w:rsidRPr="00DC6468">
              <w:rPr>
                <w:rFonts w:cs="Calibri Light"/>
              </w:rPr>
              <w:t>0 % des max. Standards eines akzeptierten Gebäudebewertungszertifikates realisiert?</w:t>
            </w:r>
          </w:p>
          <w:p w14:paraId="0B61DEF9" w14:textId="77777777" w:rsidR="000D3E9A" w:rsidRPr="00F245E6" w:rsidRDefault="000D3E9A" w:rsidP="00305183">
            <w:pPr>
              <w:rPr>
                <w:rFonts w:cs="Calibri Light"/>
              </w:rPr>
            </w:pPr>
            <w:r w:rsidRPr="00F245E6">
              <w:rPr>
                <w:rFonts w:cs="Calibri Light"/>
              </w:rPr>
              <w:t>(Ja = 3 Punkte)</w:t>
            </w:r>
          </w:p>
        </w:tc>
        <w:tc>
          <w:tcPr>
            <w:tcW w:w="759" w:type="dxa"/>
            <w:vMerge w:val="restart"/>
          </w:tcPr>
          <w:p w14:paraId="44B39B9F" w14:textId="77777777" w:rsidR="000D3E9A" w:rsidRPr="00F245E6" w:rsidRDefault="000D3E9A" w:rsidP="00305183">
            <w:pPr>
              <w:rPr>
                <w:rFonts w:cs="Calibri Light"/>
              </w:rPr>
            </w:pPr>
            <w:r w:rsidRPr="00F245E6">
              <w:rPr>
                <w:rFonts w:cs="Calibri Light"/>
              </w:rPr>
              <w:t>mögl.</w:t>
            </w:r>
          </w:p>
          <w:p w14:paraId="39660033" w14:textId="77777777" w:rsidR="000D3E9A" w:rsidRPr="00F245E6" w:rsidRDefault="000D3E9A" w:rsidP="00305183">
            <w:pPr>
              <w:jc w:val="center"/>
              <w:rPr>
                <w:rFonts w:cs="Calibri Light"/>
                <w:b/>
              </w:rPr>
            </w:pPr>
            <w:r w:rsidRPr="00F245E6">
              <w:rPr>
                <w:rFonts w:cs="Calibri Light"/>
                <w:b/>
              </w:rPr>
              <w:t>3 (K)</w:t>
            </w:r>
          </w:p>
        </w:tc>
        <w:tc>
          <w:tcPr>
            <w:tcW w:w="760" w:type="dxa"/>
            <w:vMerge w:val="restart"/>
          </w:tcPr>
          <w:p w14:paraId="19226B6A" w14:textId="77777777" w:rsidR="000D3E9A" w:rsidRPr="00F245E6" w:rsidRDefault="000D3E9A" w:rsidP="00305183">
            <w:pPr>
              <w:rPr>
                <w:rFonts w:cs="Calibri Light"/>
              </w:rPr>
            </w:pPr>
            <w:r w:rsidRPr="00F245E6">
              <w:rPr>
                <w:rFonts w:cs="Calibri Light"/>
              </w:rPr>
              <w:t>tats.</w:t>
            </w:r>
          </w:p>
          <w:p w14:paraId="587F6E8A" w14:textId="77777777" w:rsidR="000D3E9A" w:rsidRPr="00F245E6" w:rsidRDefault="000D3E9A" w:rsidP="00305183">
            <w:pPr>
              <w:jc w:val="center"/>
              <w:rPr>
                <w:rFonts w:cs="Calibri Light"/>
                <w:b/>
              </w:rPr>
            </w:pPr>
          </w:p>
        </w:tc>
      </w:tr>
      <w:tr w:rsidR="000D3E9A" w:rsidRPr="00F245E6" w14:paraId="1D45A793" w14:textId="77777777" w:rsidTr="005E4C73">
        <w:tc>
          <w:tcPr>
            <w:tcW w:w="987" w:type="dxa"/>
          </w:tcPr>
          <w:p w14:paraId="13A1E024" w14:textId="77777777" w:rsidR="000D3E9A" w:rsidRPr="00F245E6" w:rsidRDefault="000D3E9A" w:rsidP="00305183">
            <w:pPr>
              <w:rPr>
                <w:rFonts w:cs="Calibri Light"/>
              </w:rPr>
            </w:pPr>
          </w:p>
        </w:tc>
        <w:tc>
          <w:tcPr>
            <w:tcW w:w="6781" w:type="dxa"/>
          </w:tcPr>
          <w:p w14:paraId="44207316" w14:textId="77777777" w:rsidR="000D3E9A" w:rsidRPr="00F245E6" w:rsidRDefault="000D3E9A" w:rsidP="00305183">
            <w:pPr>
              <w:rPr>
                <w:rFonts w:cs="Calibri Light"/>
                <w:color w:val="C00000"/>
              </w:rPr>
            </w:pPr>
          </w:p>
        </w:tc>
        <w:tc>
          <w:tcPr>
            <w:tcW w:w="759" w:type="dxa"/>
            <w:vMerge/>
          </w:tcPr>
          <w:p w14:paraId="2BEBDAB3" w14:textId="77777777" w:rsidR="000D3E9A" w:rsidRPr="00F245E6" w:rsidRDefault="000D3E9A" w:rsidP="00305183">
            <w:pPr>
              <w:rPr>
                <w:rFonts w:cs="Calibri Light"/>
              </w:rPr>
            </w:pPr>
          </w:p>
        </w:tc>
        <w:tc>
          <w:tcPr>
            <w:tcW w:w="760" w:type="dxa"/>
            <w:vMerge/>
          </w:tcPr>
          <w:p w14:paraId="1231D85A" w14:textId="77777777" w:rsidR="000D3E9A" w:rsidRPr="00F245E6" w:rsidRDefault="000D3E9A" w:rsidP="00305183">
            <w:pPr>
              <w:rPr>
                <w:rFonts w:cs="Calibri Light"/>
              </w:rPr>
            </w:pPr>
          </w:p>
        </w:tc>
      </w:tr>
    </w:tbl>
    <w:p w14:paraId="143A72B2"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0D3E9A" w:rsidRPr="00F245E6" w14:paraId="5D012E5B" w14:textId="77777777" w:rsidTr="005E4C73">
        <w:tc>
          <w:tcPr>
            <w:tcW w:w="987" w:type="dxa"/>
          </w:tcPr>
          <w:p w14:paraId="214EC44C" w14:textId="77777777" w:rsidR="000D3E9A" w:rsidRPr="00F245E6" w:rsidRDefault="000D3E9A" w:rsidP="00305183">
            <w:pPr>
              <w:rPr>
                <w:rFonts w:cs="Calibri Light"/>
              </w:rPr>
            </w:pPr>
            <w:r w:rsidRPr="00F245E6">
              <w:rPr>
                <w:rFonts w:cs="Calibri Light"/>
              </w:rPr>
              <w:t>B.4.4.c</w:t>
            </w:r>
          </w:p>
        </w:tc>
        <w:tc>
          <w:tcPr>
            <w:tcW w:w="6780" w:type="dxa"/>
          </w:tcPr>
          <w:p w14:paraId="135593AC" w14:textId="7C911C31" w:rsidR="000D3E9A" w:rsidRPr="00F245E6" w:rsidRDefault="00DC6468" w:rsidP="00305183">
            <w:pPr>
              <w:rPr>
                <w:rFonts w:cs="Calibri Light"/>
              </w:rPr>
            </w:pPr>
            <w:r w:rsidRPr="00DC6468">
              <w:rPr>
                <w:rFonts w:cs="Calibri Light"/>
              </w:rPr>
              <w:t xml:space="preserve">Gibt es einen Beschluss zur Erreichung des ökologischen und energieeffizienten Gebäudestandards bei allen öffentlichen Gebäuden von mindestens 80 % des max. Standards eines akzeptierten Gebäudebewertungszertifikates? </w:t>
            </w:r>
            <w:r w:rsidR="000D3E9A" w:rsidRPr="00F245E6">
              <w:rPr>
                <w:rFonts w:cs="Calibri Light"/>
              </w:rPr>
              <w:t>(Ja = 3 Punkte)</w:t>
            </w:r>
          </w:p>
        </w:tc>
        <w:tc>
          <w:tcPr>
            <w:tcW w:w="760" w:type="dxa"/>
            <w:vMerge w:val="restart"/>
          </w:tcPr>
          <w:p w14:paraId="550EDE7D" w14:textId="77777777" w:rsidR="000D3E9A" w:rsidRPr="00F245E6" w:rsidRDefault="000D3E9A" w:rsidP="00305183">
            <w:pPr>
              <w:rPr>
                <w:rFonts w:cs="Calibri Light"/>
              </w:rPr>
            </w:pPr>
            <w:r w:rsidRPr="00F245E6">
              <w:rPr>
                <w:rFonts w:cs="Calibri Light"/>
              </w:rPr>
              <w:t>mögl.</w:t>
            </w:r>
          </w:p>
          <w:p w14:paraId="367A334F" w14:textId="77777777" w:rsidR="000D3E9A" w:rsidRPr="00F245E6" w:rsidRDefault="000D3E9A" w:rsidP="00305183">
            <w:pPr>
              <w:jc w:val="center"/>
              <w:rPr>
                <w:rFonts w:cs="Calibri Light"/>
                <w:b/>
              </w:rPr>
            </w:pPr>
            <w:r w:rsidRPr="00F245E6">
              <w:rPr>
                <w:rFonts w:cs="Calibri Light"/>
                <w:b/>
              </w:rPr>
              <w:t>3 (K)</w:t>
            </w:r>
          </w:p>
        </w:tc>
        <w:tc>
          <w:tcPr>
            <w:tcW w:w="760" w:type="dxa"/>
            <w:vMerge w:val="restart"/>
          </w:tcPr>
          <w:p w14:paraId="090F25A2" w14:textId="77777777" w:rsidR="000D3E9A" w:rsidRPr="00F245E6" w:rsidRDefault="000D3E9A" w:rsidP="00305183">
            <w:pPr>
              <w:rPr>
                <w:rFonts w:cs="Calibri Light"/>
              </w:rPr>
            </w:pPr>
            <w:r w:rsidRPr="00F245E6">
              <w:rPr>
                <w:rFonts w:cs="Calibri Light"/>
              </w:rPr>
              <w:t>tats.</w:t>
            </w:r>
          </w:p>
          <w:p w14:paraId="252379B7" w14:textId="77777777" w:rsidR="000D3E9A" w:rsidRPr="00F245E6" w:rsidRDefault="000D3E9A" w:rsidP="00305183">
            <w:pPr>
              <w:jc w:val="center"/>
              <w:rPr>
                <w:rFonts w:cs="Calibri Light"/>
                <w:b/>
              </w:rPr>
            </w:pPr>
          </w:p>
        </w:tc>
      </w:tr>
      <w:tr w:rsidR="000D3E9A" w:rsidRPr="00F245E6" w14:paraId="15B0E11B" w14:textId="77777777" w:rsidTr="005E4C73">
        <w:tc>
          <w:tcPr>
            <w:tcW w:w="987" w:type="dxa"/>
          </w:tcPr>
          <w:p w14:paraId="115C40D6" w14:textId="77777777" w:rsidR="000D3E9A" w:rsidRPr="00F245E6" w:rsidRDefault="000D3E9A" w:rsidP="00305183">
            <w:pPr>
              <w:rPr>
                <w:rFonts w:cs="Calibri Light"/>
              </w:rPr>
            </w:pPr>
          </w:p>
        </w:tc>
        <w:tc>
          <w:tcPr>
            <w:tcW w:w="6780" w:type="dxa"/>
          </w:tcPr>
          <w:p w14:paraId="1B301B2D" w14:textId="77777777" w:rsidR="000D3E9A" w:rsidRPr="00F245E6" w:rsidRDefault="000D3E9A" w:rsidP="00305183">
            <w:pPr>
              <w:rPr>
                <w:rFonts w:cs="Calibri Light"/>
                <w:color w:val="C00000"/>
              </w:rPr>
            </w:pPr>
          </w:p>
        </w:tc>
        <w:tc>
          <w:tcPr>
            <w:tcW w:w="760" w:type="dxa"/>
            <w:vMerge/>
          </w:tcPr>
          <w:p w14:paraId="1F8F4120" w14:textId="77777777" w:rsidR="000D3E9A" w:rsidRPr="00F245E6" w:rsidRDefault="000D3E9A" w:rsidP="00305183">
            <w:pPr>
              <w:rPr>
                <w:rFonts w:cs="Calibri Light"/>
              </w:rPr>
            </w:pPr>
          </w:p>
        </w:tc>
        <w:tc>
          <w:tcPr>
            <w:tcW w:w="760" w:type="dxa"/>
            <w:vMerge/>
          </w:tcPr>
          <w:p w14:paraId="55C22FCE" w14:textId="77777777" w:rsidR="000D3E9A" w:rsidRPr="00F245E6" w:rsidRDefault="000D3E9A" w:rsidP="00305183">
            <w:pPr>
              <w:rPr>
                <w:rFonts w:cs="Calibri Light"/>
              </w:rPr>
            </w:pPr>
          </w:p>
        </w:tc>
      </w:tr>
    </w:tbl>
    <w:p w14:paraId="3DB89888"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0D3E9A" w:rsidRPr="00F245E6" w14:paraId="65EA75ED" w14:textId="77777777" w:rsidTr="005E4C73">
        <w:tc>
          <w:tcPr>
            <w:tcW w:w="987" w:type="dxa"/>
          </w:tcPr>
          <w:p w14:paraId="6DC07D6F" w14:textId="77777777" w:rsidR="000D3E9A" w:rsidRPr="00F245E6" w:rsidRDefault="000D3E9A" w:rsidP="00305183">
            <w:pPr>
              <w:rPr>
                <w:rFonts w:cs="Calibri Light"/>
              </w:rPr>
            </w:pPr>
            <w:r w:rsidRPr="00F245E6">
              <w:rPr>
                <w:rFonts w:cs="Calibri Light"/>
              </w:rPr>
              <w:t>B.4.4.d</w:t>
            </w:r>
          </w:p>
        </w:tc>
        <w:tc>
          <w:tcPr>
            <w:tcW w:w="6781" w:type="dxa"/>
          </w:tcPr>
          <w:p w14:paraId="636DCD9E" w14:textId="5DC66A99" w:rsidR="000D3E9A" w:rsidRPr="00F245E6" w:rsidRDefault="00DC6468" w:rsidP="00305183">
            <w:pPr>
              <w:rPr>
                <w:rFonts w:cs="Calibri Light"/>
              </w:rPr>
            </w:pPr>
            <w:r w:rsidRPr="00DC6468">
              <w:rPr>
                <w:rFonts w:cs="Calibri Light"/>
              </w:rPr>
              <w:t>Gibt es einen Beschluss zur Erreichung des ökologischen und energieeffizienten Gebäudestandards bei allen öffent</w:t>
            </w:r>
            <w:r>
              <w:rPr>
                <w:rFonts w:cs="Calibri Light"/>
              </w:rPr>
              <w:t>lichen Gebäuden von mindestens 9</w:t>
            </w:r>
            <w:r w:rsidRPr="00DC6468">
              <w:rPr>
                <w:rFonts w:cs="Calibri Light"/>
              </w:rPr>
              <w:t xml:space="preserve">0 % des max. Standards eines akzeptierten Gebäudebewertungszertifikates? </w:t>
            </w:r>
            <w:r w:rsidR="000D3E9A" w:rsidRPr="00F245E6">
              <w:rPr>
                <w:rFonts w:cs="Calibri Light"/>
              </w:rPr>
              <w:t>(Ja = 3 Punkte)</w:t>
            </w:r>
          </w:p>
        </w:tc>
        <w:tc>
          <w:tcPr>
            <w:tcW w:w="759" w:type="dxa"/>
            <w:vMerge w:val="restart"/>
          </w:tcPr>
          <w:p w14:paraId="06760F27" w14:textId="77777777" w:rsidR="000D3E9A" w:rsidRPr="00F245E6" w:rsidRDefault="000D3E9A" w:rsidP="00305183">
            <w:pPr>
              <w:rPr>
                <w:rFonts w:cs="Calibri Light"/>
              </w:rPr>
            </w:pPr>
            <w:r w:rsidRPr="00F245E6">
              <w:rPr>
                <w:rFonts w:cs="Calibri Light"/>
              </w:rPr>
              <w:t>mögl.</w:t>
            </w:r>
          </w:p>
          <w:p w14:paraId="7A2FFC18" w14:textId="77777777" w:rsidR="000D3E9A" w:rsidRPr="00F245E6" w:rsidRDefault="000D3E9A" w:rsidP="00305183">
            <w:pPr>
              <w:jc w:val="center"/>
              <w:rPr>
                <w:rFonts w:cs="Calibri Light"/>
                <w:b/>
              </w:rPr>
            </w:pPr>
            <w:r w:rsidRPr="00F245E6">
              <w:rPr>
                <w:rFonts w:cs="Calibri Light"/>
                <w:b/>
              </w:rPr>
              <w:t>3 (K)</w:t>
            </w:r>
          </w:p>
        </w:tc>
        <w:tc>
          <w:tcPr>
            <w:tcW w:w="760" w:type="dxa"/>
            <w:vMerge w:val="restart"/>
          </w:tcPr>
          <w:p w14:paraId="1DE71603" w14:textId="77777777" w:rsidR="000D3E9A" w:rsidRPr="00F245E6" w:rsidRDefault="000D3E9A" w:rsidP="00305183">
            <w:pPr>
              <w:rPr>
                <w:rFonts w:cs="Calibri Light"/>
              </w:rPr>
            </w:pPr>
            <w:r w:rsidRPr="00F245E6">
              <w:rPr>
                <w:rFonts w:cs="Calibri Light"/>
              </w:rPr>
              <w:t>tats.</w:t>
            </w:r>
          </w:p>
          <w:p w14:paraId="45443D24" w14:textId="77777777" w:rsidR="000D3E9A" w:rsidRPr="00F245E6" w:rsidRDefault="000D3E9A" w:rsidP="00305183">
            <w:pPr>
              <w:jc w:val="center"/>
              <w:rPr>
                <w:rFonts w:cs="Calibri Light"/>
                <w:b/>
              </w:rPr>
            </w:pPr>
          </w:p>
        </w:tc>
      </w:tr>
      <w:tr w:rsidR="000D3E9A" w:rsidRPr="00F245E6" w14:paraId="0B1B9D12" w14:textId="77777777" w:rsidTr="005E4C73">
        <w:tc>
          <w:tcPr>
            <w:tcW w:w="987" w:type="dxa"/>
          </w:tcPr>
          <w:p w14:paraId="6EBAFBDB" w14:textId="77777777" w:rsidR="000D3E9A" w:rsidRPr="00F245E6" w:rsidRDefault="000D3E9A" w:rsidP="00305183">
            <w:pPr>
              <w:rPr>
                <w:rFonts w:cs="Calibri Light"/>
              </w:rPr>
            </w:pPr>
          </w:p>
        </w:tc>
        <w:tc>
          <w:tcPr>
            <w:tcW w:w="6781" w:type="dxa"/>
          </w:tcPr>
          <w:p w14:paraId="165CFCF1" w14:textId="77777777" w:rsidR="000D3E9A" w:rsidRPr="00F245E6" w:rsidRDefault="000D3E9A" w:rsidP="00305183">
            <w:pPr>
              <w:rPr>
                <w:rFonts w:cs="Calibri Light"/>
                <w:color w:val="C00000"/>
              </w:rPr>
            </w:pPr>
          </w:p>
        </w:tc>
        <w:tc>
          <w:tcPr>
            <w:tcW w:w="759" w:type="dxa"/>
            <w:vMerge/>
          </w:tcPr>
          <w:p w14:paraId="0860711C" w14:textId="77777777" w:rsidR="000D3E9A" w:rsidRPr="00F245E6" w:rsidRDefault="000D3E9A" w:rsidP="00305183">
            <w:pPr>
              <w:rPr>
                <w:rFonts w:cs="Calibri Light"/>
              </w:rPr>
            </w:pPr>
          </w:p>
        </w:tc>
        <w:tc>
          <w:tcPr>
            <w:tcW w:w="760" w:type="dxa"/>
            <w:vMerge/>
          </w:tcPr>
          <w:p w14:paraId="76E0048D" w14:textId="77777777" w:rsidR="000D3E9A" w:rsidRPr="00F245E6" w:rsidRDefault="000D3E9A" w:rsidP="00305183">
            <w:pPr>
              <w:rPr>
                <w:rFonts w:cs="Calibri Light"/>
              </w:rPr>
            </w:pPr>
          </w:p>
        </w:tc>
      </w:tr>
    </w:tbl>
    <w:p w14:paraId="3D657B27"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0D3E9A" w:rsidRPr="00F245E6" w14:paraId="6814A418" w14:textId="77777777" w:rsidTr="005E4C73">
        <w:tc>
          <w:tcPr>
            <w:tcW w:w="987" w:type="dxa"/>
          </w:tcPr>
          <w:p w14:paraId="7932692C" w14:textId="77777777" w:rsidR="000D3E9A" w:rsidRPr="00F245E6" w:rsidRDefault="000D3E9A" w:rsidP="00305183">
            <w:pPr>
              <w:rPr>
                <w:rFonts w:cs="Calibri Light"/>
              </w:rPr>
            </w:pPr>
            <w:r w:rsidRPr="00F245E6">
              <w:rPr>
                <w:rFonts w:cs="Calibri Light"/>
              </w:rPr>
              <w:t>B.4.6.a</w:t>
            </w:r>
          </w:p>
        </w:tc>
        <w:tc>
          <w:tcPr>
            <w:tcW w:w="6781" w:type="dxa"/>
          </w:tcPr>
          <w:p w14:paraId="1DF9AD4E" w14:textId="77777777" w:rsidR="000D3E9A" w:rsidRPr="00F245E6" w:rsidRDefault="000D3E9A" w:rsidP="00305183">
            <w:pPr>
              <w:rPr>
                <w:rFonts w:cs="Calibri Light"/>
              </w:rPr>
            </w:pPr>
            <w:r w:rsidRPr="00F245E6">
              <w:rPr>
                <w:rFonts w:cs="Calibri Light"/>
              </w:rPr>
              <w:t xml:space="preserve">Erfolgte in den letzten 5 Jahren Öffentlichkeitsarbeit (Gemeindeblatt, Amtstafel sowie Website) im Rahmen der Umsetzungen einzelner Maßnahmen im Bereich Bebauung? </w:t>
            </w:r>
          </w:p>
          <w:p w14:paraId="0E7A479B" w14:textId="77777777" w:rsidR="000D3E9A" w:rsidRPr="00F245E6" w:rsidRDefault="000D3E9A" w:rsidP="00305183">
            <w:pPr>
              <w:rPr>
                <w:rFonts w:cs="Calibri Light"/>
              </w:rPr>
            </w:pPr>
            <w:r w:rsidRPr="00F245E6">
              <w:rPr>
                <w:rFonts w:cs="Calibri Light"/>
              </w:rPr>
              <w:t>(Ja = 2 Punkte)</w:t>
            </w:r>
          </w:p>
        </w:tc>
        <w:tc>
          <w:tcPr>
            <w:tcW w:w="759" w:type="dxa"/>
            <w:vMerge w:val="restart"/>
          </w:tcPr>
          <w:p w14:paraId="0419B69E" w14:textId="77777777" w:rsidR="000D3E9A" w:rsidRPr="00F245E6" w:rsidRDefault="000D3E9A" w:rsidP="00305183">
            <w:pPr>
              <w:rPr>
                <w:rFonts w:cs="Calibri Light"/>
              </w:rPr>
            </w:pPr>
            <w:r w:rsidRPr="00F245E6">
              <w:rPr>
                <w:rFonts w:cs="Calibri Light"/>
              </w:rPr>
              <w:t>mögl.</w:t>
            </w:r>
          </w:p>
          <w:p w14:paraId="697F6C71" w14:textId="77777777" w:rsidR="000D3E9A" w:rsidRPr="00F245E6" w:rsidRDefault="000D3E9A" w:rsidP="00305183">
            <w:pPr>
              <w:jc w:val="center"/>
              <w:rPr>
                <w:rFonts w:cs="Calibri Light"/>
                <w:b/>
              </w:rPr>
            </w:pPr>
            <w:r w:rsidRPr="00F245E6">
              <w:rPr>
                <w:rFonts w:cs="Calibri Light"/>
                <w:b/>
              </w:rPr>
              <w:t>2 (K)</w:t>
            </w:r>
          </w:p>
        </w:tc>
        <w:tc>
          <w:tcPr>
            <w:tcW w:w="760" w:type="dxa"/>
            <w:vMerge w:val="restart"/>
          </w:tcPr>
          <w:p w14:paraId="587008DC" w14:textId="77777777" w:rsidR="000D3E9A" w:rsidRPr="00F245E6" w:rsidRDefault="000D3E9A" w:rsidP="00305183">
            <w:pPr>
              <w:rPr>
                <w:rFonts w:cs="Calibri Light"/>
              </w:rPr>
            </w:pPr>
            <w:r w:rsidRPr="00F245E6">
              <w:rPr>
                <w:rFonts w:cs="Calibri Light"/>
              </w:rPr>
              <w:t>tats.</w:t>
            </w:r>
          </w:p>
          <w:p w14:paraId="5D10C9A5" w14:textId="77777777" w:rsidR="000D3E9A" w:rsidRPr="00F245E6" w:rsidRDefault="000D3E9A" w:rsidP="00305183">
            <w:pPr>
              <w:jc w:val="center"/>
              <w:rPr>
                <w:rFonts w:cs="Calibri Light"/>
                <w:b/>
              </w:rPr>
            </w:pPr>
          </w:p>
        </w:tc>
      </w:tr>
      <w:tr w:rsidR="000D3E9A" w:rsidRPr="00F245E6" w14:paraId="2CE1BD09" w14:textId="77777777" w:rsidTr="005E4C73">
        <w:tc>
          <w:tcPr>
            <w:tcW w:w="987" w:type="dxa"/>
          </w:tcPr>
          <w:p w14:paraId="7AE80ECC" w14:textId="77777777" w:rsidR="000D3E9A" w:rsidRPr="00F245E6" w:rsidRDefault="000D3E9A" w:rsidP="00305183">
            <w:pPr>
              <w:rPr>
                <w:rFonts w:cs="Calibri Light"/>
              </w:rPr>
            </w:pPr>
          </w:p>
        </w:tc>
        <w:tc>
          <w:tcPr>
            <w:tcW w:w="6781" w:type="dxa"/>
          </w:tcPr>
          <w:p w14:paraId="338C9F65" w14:textId="77777777" w:rsidR="000D3E9A" w:rsidRPr="00F245E6" w:rsidRDefault="000D3E9A" w:rsidP="00305183">
            <w:pPr>
              <w:rPr>
                <w:rFonts w:cs="Calibri Light"/>
                <w:color w:val="C00000"/>
              </w:rPr>
            </w:pPr>
          </w:p>
        </w:tc>
        <w:tc>
          <w:tcPr>
            <w:tcW w:w="759" w:type="dxa"/>
            <w:vMerge/>
          </w:tcPr>
          <w:p w14:paraId="34CBC620" w14:textId="77777777" w:rsidR="000D3E9A" w:rsidRPr="00F245E6" w:rsidRDefault="000D3E9A" w:rsidP="00305183">
            <w:pPr>
              <w:rPr>
                <w:rFonts w:cs="Calibri Light"/>
              </w:rPr>
            </w:pPr>
          </w:p>
        </w:tc>
        <w:tc>
          <w:tcPr>
            <w:tcW w:w="760" w:type="dxa"/>
            <w:vMerge/>
          </w:tcPr>
          <w:p w14:paraId="087C8AB3" w14:textId="77777777" w:rsidR="000D3E9A" w:rsidRPr="00F245E6" w:rsidRDefault="000D3E9A" w:rsidP="00305183">
            <w:pPr>
              <w:rPr>
                <w:rFonts w:cs="Calibri Light"/>
              </w:rPr>
            </w:pPr>
          </w:p>
        </w:tc>
      </w:tr>
    </w:tbl>
    <w:p w14:paraId="6B1DCB19"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0D3E9A" w:rsidRPr="00F245E6" w14:paraId="1704C83B" w14:textId="77777777" w:rsidTr="005E4C73">
        <w:tc>
          <w:tcPr>
            <w:tcW w:w="987" w:type="dxa"/>
          </w:tcPr>
          <w:p w14:paraId="71056D33" w14:textId="77777777" w:rsidR="000D3E9A" w:rsidRPr="00F245E6" w:rsidRDefault="000D3E9A" w:rsidP="00305183">
            <w:pPr>
              <w:rPr>
                <w:rFonts w:cs="Calibri Light"/>
              </w:rPr>
            </w:pPr>
            <w:r w:rsidRPr="00F245E6">
              <w:rPr>
                <w:rFonts w:cs="Calibri Light"/>
              </w:rPr>
              <w:t>B.4.6.b</w:t>
            </w:r>
          </w:p>
        </w:tc>
        <w:tc>
          <w:tcPr>
            <w:tcW w:w="6781" w:type="dxa"/>
          </w:tcPr>
          <w:p w14:paraId="783B25C0" w14:textId="14393A46" w:rsidR="000D3E9A" w:rsidRPr="00F245E6" w:rsidRDefault="000D3E9A" w:rsidP="00305183">
            <w:pPr>
              <w:rPr>
                <w:rFonts w:cs="Calibri Light"/>
              </w:rPr>
            </w:pPr>
            <w:r w:rsidRPr="00F245E6">
              <w:rPr>
                <w:rFonts w:cs="Calibri Light"/>
              </w:rPr>
              <w:t xml:space="preserve">Erfolgte in den letzten 5 Jahren Öffentlichkeitsarbeit (Postwurf, </w:t>
            </w:r>
            <w:r w:rsidR="00B51FA8" w:rsidRPr="00F245E6">
              <w:rPr>
                <w:rFonts w:cs="Calibri Light"/>
              </w:rPr>
              <w:t>E-Mail</w:t>
            </w:r>
            <w:r w:rsidRPr="00F245E6">
              <w:rPr>
                <w:rFonts w:cs="Calibri Light"/>
              </w:rPr>
              <w:t>, Facebook, Twitter) im Rahmen der Umsetzungen einzelner Maßnahmen im Bereich Bebauung?</w:t>
            </w:r>
          </w:p>
          <w:p w14:paraId="10242A11" w14:textId="77777777" w:rsidR="000D3E9A" w:rsidRPr="00F245E6" w:rsidRDefault="000D3E9A" w:rsidP="00305183">
            <w:pPr>
              <w:rPr>
                <w:rFonts w:cs="Calibri Light"/>
              </w:rPr>
            </w:pPr>
            <w:r w:rsidRPr="00F245E6">
              <w:rPr>
                <w:rFonts w:cs="Calibri Light"/>
              </w:rPr>
              <w:lastRenderedPageBreak/>
              <w:t>(Ja = 3 Punkte)</w:t>
            </w:r>
          </w:p>
        </w:tc>
        <w:tc>
          <w:tcPr>
            <w:tcW w:w="759" w:type="dxa"/>
            <w:vMerge w:val="restart"/>
          </w:tcPr>
          <w:p w14:paraId="566E96A1" w14:textId="77777777" w:rsidR="000D3E9A" w:rsidRPr="00F245E6" w:rsidRDefault="000D3E9A" w:rsidP="00305183">
            <w:pPr>
              <w:rPr>
                <w:rFonts w:cs="Calibri Light"/>
              </w:rPr>
            </w:pPr>
            <w:r w:rsidRPr="00F245E6">
              <w:rPr>
                <w:rFonts w:cs="Calibri Light"/>
              </w:rPr>
              <w:lastRenderedPageBreak/>
              <w:t>mögl.</w:t>
            </w:r>
          </w:p>
          <w:p w14:paraId="6B959120" w14:textId="77777777" w:rsidR="000D3E9A" w:rsidRPr="00F245E6" w:rsidRDefault="000D3E9A" w:rsidP="00305183">
            <w:pPr>
              <w:jc w:val="center"/>
              <w:rPr>
                <w:rFonts w:cs="Calibri Light"/>
                <w:b/>
              </w:rPr>
            </w:pPr>
            <w:r w:rsidRPr="00F245E6">
              <w:rPr>
                <w:rFonts w:cs="Calibri Light"/>
                <w:b/>
              </w:rPr>
              <w:t>3 (K)</w:t>
            </w:r>
          </w:p>
        </w:tc>
        <w:tc>
          <w:tcPr>
            <w:tcW w:w="760" w:type="dxa"/>
            <w:vMerge w:val="restart"/>
          </w:tcPr>
          <w:p w14:paraId="63ED7561" w14:textId="77777777" w:rsidR="000D3E9A" w:rsidRPr="00F245E6" w:rsidRDefault="000D3E9A" w:rsidP="00305183">
            <w:pPr>
              <w:rPr>
                <w:rFonts w:cs="Calibri Light"/>
              </w:rPr>
            </w:pPr>
            <w:r w:rsidRPr="00F245E6">
              <w:rPr>
                <w:rFonts w:cs="Calibri Light"/>
              </w:rPr>
              <w:t>tats.</w:t>
            </w:r>
          </w:p>
          <w:p w14:paraId="27BCF4B7" w14:textId="77777777" w:rsidR="000D3E9A" w:rsidRPr="00F245E6" w:rsidRDefault="000D3E9A" w:rsidP="00305183">
            <w:pPr>
              <w:jc w:val="center"/>
              <w:rPr>
                <w:rFonts w:cs="Calibri Light"/>
                <w:b/>
              </w:rPr>
            </w:pPr>
          </w:p>
        </w:tc>
      </w:tr>
      <w:tr w:rsidR="000D3E9A" w:rsidRPr="00F245E6" w14:paraId="30FB105C" w14:textId="77777777" w:rsidTr="005E4C73">
        <w:tc>
          <w:tcPr>
            <w:tcW w:w="987" w:type="dxa"/>
          </w:tcPr>
          <w:p w14:paraId="2D82384E" w14:textId="77777777" w:rsidR="000D3E9A" w:rsidRPr="00F245E6" w:rsidRDefault="000D3E9A" w:rsidP="00305183">
            <w:pPr>
              <w:rPr>
                <w:rFonts w:cs="Calibri Light"/>
              </w:rPr>
            </w:pPr>
          </w:p>
        </w:tc>
        <w:tc>
          <w:tcPr>
            <w:tcW w:w="6781" w:type="dxa"/>
          </w:tcPr>
          <w:p w14:paraId="77B6DD00" w14:textId="77777777" w:rsidR="000D3E9A" w:rsidRPr="00F245E6" w:rsidRDefault="000D3E9A" w:rsidP="00305183">
            <w:pPr>
              <w:rPr>
                <w:rFonts w:cs="Calibri Light"/>
                <w:color w:val="C00000"/>
              </w:rPr>
            </w:pPr>
          </w:p>
        </w:tc>
        <w:tc>
          <w:tcPr>
            <w:tcW w:w="759" w:type="dxa"/>
            <w:vMerge/>
          </w:tcPr>
          <w:p w14:paraId="3D4952F2" w14:textId="77777777" w:rsidR="000D3E9A" w:rsidRPr="00F245E6" w:rsidRDefault="000D3E9A" w:rsidP="00305183">
            <w:pPr>
              <w:rPr>
                <w:rFonts w:cs="Calibri Light"/>
              </w:rPr>
            </w:pPr>
          </w:p>
        </w:tc>
        <w:tc>
          <w:tcPr>
            <w:tcW w:w="760" w:type="dxa"/>
            <w:vMerge/>
          </w:tcPr>
          <w:p w14:paraId="40FFD0D3" w14:textId="77777777" w:rsidR="000D3E9A" w:rsidRPr="00F245E6" w:rsidRDefault="000D3E9A" w:rsidP="00305183">
            <w:pPr>
              <w:rPr>
                <w:rFonts w:cs="Calibri Light"/>
              </w:rPr>
            </w:pPr>
          </w:p>
        </w:tc>
      </w:tr>
    </w:tbl>
    <w:p w14:paraId="2AAF6DDE"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0D3E9A" w:rsidRPr="00F245E6" w14:paraId="28197852" w14:textId="77777777" w:rsidTr="005E4C73">
        <w:tc>
          <w:tcPr>
            <w:tcW w:w="987" w:type="dxa"/>
          </w:tcPr>
          <w:p w14:paraId="2716AC53" w14:textId="77777777" w:rsidR="000D3E9A" w:rsidRPr="00F245E6" w:rsidRDefault="000D3E9A" w:rsidP="00305183">
            <w:pPr>
              <w:rPr>
                <w:rFonts w:cs="Calibri Light"/>
              </w:rPr>
            </w:pPr>
            <w:r w:rsidRPr="00F245E6">
              <w:rPr>
                <w:rFonts w:cs="Calibri Light"/>
              </w:rPr>
              <w:t>B.4.6.c</w:t>
            </w:r>
          </w:p>
        </w:tc>
        <w:tc>
          <w:tcPr>
            <w:tcW w:w="6781" w:type="dxa"/>
          </w:tcPr>
          <w:p w14:paraId="2BDDBB5A" w14:textId="77777777" w:rsidR="000D3E9A" w:rsidRPr="00F245E6" w:rsidRDefault="000D3E9A" w:rsidP="00305183">
            <w:pPr>
              <w:rPr>
                <w:rFonts w:cs="Calibri Light"/>
              </w:rPr>
            </w:pPr>
            <w:r w:rsidRPr="00F245E6">
              <w:rPr>
                <w:rFonts w:cs="Calibri Light"/>
              </w:rPr>
              <w:t>Gibt es sonstige Öffentlichkeitsarbeit im Rahmen der Umsetzungen einzelner Maßnahmen z.B. Aktionstag etc.? Beschreibung</w:t>
            </w:r>
          </w:p>
          <w:p w14:paraId="7469454F" w14:textId="77777777" w:rsidR="000D3E9A" w:rsidRPr="00F245E6" w:rsidRDefault="000D3E9A" w:rsidP="00305183">
            <w:pPr>
              <w:rPr>
                <w:rFonts w:cs="Calibri Light"/>
              </w:rPr>
            </w:pPr>
            <w:r w:rsidRPr="00F245E6">
              <w:rPr>
                <w:rFonts w:cs="Calibri Light"/>
              </w:rPr>
              <w:t>(Ja + Beschreibung, 1 Punkt je Maßnahme)</w:t>
            </w:r>
          </w:p>
        </w:tc>
        <w:tc>
          <w:tcPr>
            <w:tcW w:w="759" w:type="dxa"/>
            <w:vMerge w:val="restart"/>
          </w:tcPr>
          <w:p w14:paraId="0594CAD5" w14:textId="77777777" w:rsidR="000D3E9A" w:rsidRPr="00F245E6" w:rsidRDefault="000D3E9A" w:rsidP="00305183">
            <w:pPr>
              <w:rPr>
                <w:rFonts w:cs="Calibri Light"/>
              </w:rPr>
            </w:pPr>
            <w:r w:rsidRPr="00F245E6">
              <w:rPr>
                <w:rFonts w:cs="Calibri Light"/>
              </w:rPr>
              <w:t>mögl.</w:t>
            </w:r>
          </w:p>
          <w:p w14:paraId="38360CD8" w14:textId="77777777" w:rsidR="000D3E9A" w:rsidRPr="00F245E6" w:rsidRDefault="000D3E9A" w:rsidP="00305183">
            <w:pPr>
              <w:jc w:val="center"/>
              <w:rPr>
                <w:rFonts w:cs="Calibri Light"/>
                <w:b/>
              </w:rPr>
            </w:pPr>
            <w:r w:rsidRPr="00F245E6">
              <w:rPr>
                <w:rFonts w:cs="Calibri Light"/>
                <w:b/>
              </w:rPr>
              <w:t>3 (K)</w:t>
            </w:r>
          </w:p>
        </w:tc>
        <w:tc>
          <w:tcPr>
            <w:tcW w:w="760" w:type="dxa"/>
            <w:vMerge w:val="restart"/>
          </w:tcPr>
          <w:p w14:paraId="0C978E8B" w14:textId="77777777" w:rsidR="000D3E9A" w:rsidRPr="00F245E6" w:rsidRDefault="000D3E9A" w:rsidP="00305183">
            <w:pPr>
              <w:rPr>
                <w:rFonts w:cs="Calibri Light"/>
              </w:rPr>
            </w:pPr>
            <w:r w:rsidRPr="00F245E6">
              <w:rPr>
                <w:rFonts w:cs="Calibri Light"/>
              </w:rPr>
              <w:t>tats.</w:t>
            </w:r>
          </w:p>
          <w:p w14:paraId="2D441655" w14:textId="77777777" w:rsidR="000D3E9A" w:rsidRPr="00F245E6" w:rsidRDefault="000D3E9A" w:rsidP="00305183">
            <w:pPr>
              <w:jc w:val="center"/>
              <w:rPr>
                <w:rFonts w:cs="Calibri Light"/>
                <w:b/>
              </w:rPr>
            </w:pPr>
          </w:p>
        </w:tc>
      </w:tr>
      <w:tr w:rsidR="000D3E9A" w:rsidRPr="00F245E6" w14:paraId="407C6989" w14:textId="77777777" w:rsidTr="005E4C73">
        <w:tc>
          <w:tcPr>
            <w:tcW w:w="987" w:type="dxa"/>
          </w:tcPr>
          <w:p w14:paraId="7429B987" w14:textId="77777777" w:rsidR="000D3E9A" w:rsidRPr="00F245E6" w:rsidRDefault="000D3E9A" w:rsidP="00305183">
            <w:pPr>
              <w:rPr>
                <w:rFonts w:cs="Calibri Light"/>
              </w:rPr>
            </w:pPr>
          </w:p>
        </w:tc>
        <w:tc>
          <w:tcPr>
            <w:tcW w:w="6781" w:type="dxa"/>
          </w:tcPr>
          <w:p w14:paraId="7FBF64C7" w14:textId="77777777" w:rsidR="000D3E9A" w:rsidRPr="00F245E6" w:rsidRDefault="000D3E9A" w:rsidP="00305183">
            <w:pPr>
              <w:rPr>
                <w:rFonts w:cs="Calibri Light"/>
                <w:color w:val="C00000"/>
              </w:rPr>
            </w:pPr>
          </w:p>
        </w:tc>
        <w:tc>
          <w:tcPr>
            <w:tcW w:w="759" w:type="dxa"/>
            <w:vMerge/>
          </w:tcPr>
          <w:p w14:paraId="6C8A267E" w14:textId="77777777" w:rsidR="000D3E9A" w:rsidRPr="00F245E6" w:rsidRDefault="000D3E9A" w:rsidP="00305183">
            <w:pPr>
              <w:rPr>
                <w:rFonts w:cs="Calibri Light"/>
              </w:rPr>
            </w:pPr>
          </w:p>
        </w:tc>
        <w:tc>
          <w:tcPr>
            <w:tcW w:w="760" w:type="dxa"/>
            <w:vMerge/>
          </w:tcPr>
          <w:p w14:paraId="0AF3A7E3" w14:textId="77777777" w:rsidR="000D3E9A" w:rsidRPr="00F245E6" w:rsidRDefault="000D3E9A" w:rsidP="00305183">
            <w:pPr>
              <w:rPr>
                <w:rFonts w:cs="Calibri Light"/>
              </w:rPr>
            </w:pPr>
          </w:p>
        </w:tc>
      </w:tr>
    </w:tbl>
    <w:p w14:paraId="7FE97DD7"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0D3E9A" w:rsidRPr="00F245E6" w14:paraId="7257C657" w14:textId="77777777" w:rsidTr="005E4C73">
        <w:tc>
          <w:tcPr>
            <w:tcW w:w="987" w:type="dxa"/>
          </w:tcPr>
          <w:p w14:paraId="3B8D8F7A" w14:textId="77777777" w:rsidR="000D3E9A" w:rsidRPr="00F245E6" w:rsidRDefault="000D3E9A" w:rsidP="00305183">
            <w:pPr>
              <w:rPr>
                <w:rFonts w:cs="Calibri Light"/>
              </w:rPr>
            </w:pPr>
            <w:r w:rsidRPr="00F245E6">
              <w:rPr>
                <w:rFonts w:cs="Calibri Light"/>
              </w:rPr>
              <w:t>B.4.7.a</w:t>
            </w:r>
          </w:p>
        </w:tc>
        <w:tc>
          <w:tcPr>
            <w:tcW w:w="6780" w:type="dxa"/>
          </w:tcPr>
          <w:p w14:paraId="40C6043A" w14:textId="47C13EDF" w:rsidR="000D3E9A" w:rsidRPr="00F245E6" w:rsidRDefault="000D3E9A" w:rsidP="00305183">
            <w:pPr>
              <w:rPr>
                <w:rFonts w:cs="Calibri Light"/>
              </w:rPr>
            </w:pPr>
            <w:r w:rsidRPr="00F245E6">
              <w:rPr>
                <w:rFonts w:cs="Calibri Light"/>
              </w:rPr>
              <w:t xml:space="preserve">Erfolgt eine jährliche Erhebung der Verbauung von Grünflächen </w:t>
            </w:r>
            <w:r w:rsidR="00BE1A64">
              <w:rPr>
                <w:rFonts w:cs="Calibri Light"/>
              </w:rPr>
              <w:t xml:space="preserve">über </w:t>
            </w:r>
            <w:r w:rsidRPr="00F245E6">
              <w:rPr>
                <w:rFonts w:cs="Calibri Light"/>
              </w:rPr>
              <w:t>die letzten 5 Jahre?</w:t>
            </w:r>
          </w:p>
          <w:p w14:paraId="079CF4CC" w14:textId="77777777" w:rsidR="000D3E9A" w:rsidRPr="00F245E6" w:rsidRDefault="000D3E9A" w:rsidP="00305183">
            <w:pPr>
              <w:rPr>
                <w:rFonts w:cs="Calibri Light"/>
              </w:rPr>
            </w:pPr>
            <w:r w:rsidRPr="00F245E6">
              <w:rPr>
                <w:rFonts w:cs="Calibri Light"/>
              </w:rPr>
              <w:t>(Ja = 3 Punkte)</w:t>
            </w:r>
          </w:p>
        </w:tc>
        <w:tc>
          <w:tcPr>
            <w:tcW w:w="760" w:type="dxa"/>
            <w:vMerge w:val="restart"/>
          </w:tcPr>
          <w:p w14:paraId="2B67F3C7" w14:textId="77777777" w:rsidR="000D3E9A" w:rsidRPr="00F245E6" w:rsidRDefault="000D3E9A" w:rsidP="00305183">
            <w:pPr>
              <w:rPr>
                <w:rFonts w:cs="Calibri Light"/>
              </w:rPr>
            </w:pPr>
            <w:r w:rsidRPr="00F245E6">
              <w:rPr>
                <w:rFonts w:cs="Calibri Light"/>
              </w:rPr>
              <w:t>mögl.</w:t>
            </w:r>
          </w:p>
          <w:p w14:paraId="4DFFDF93" w14:textId="77777777" w:rsidR="000D3E9A" w:rsidRPr="00F245E6" w:rsidRDefault="000D3E9A" w:rsidP="00305183">
            <w:pPr>
              <w:jc w:val="center"/>
              <w:rPr>
                <w:rFonts w:cs="Calibri Light"/>
                <w:b/>
              </w:rPr>
            </w:pPr>
            <w:r w:rsidRPr="00F245E6">
              <w:rPr>
                <w:rFonts w:cs="Calibri Light"/>
                <w:b/>
              </w:rPr>
              <w:t>3 (K)</w:t>
            </w:r>
          </w:p>
        </w:tc>
        <w:tc>
          <w:tcPr>
            <w:tcW w:w="760" w:type="dxa"/>
            <w:vMerge w:val="restart"/>
          </w:tcPr>
          <w:p w14:paraId="6C30F2C6" w14:textId="77777777" w:rsidR="000D3E9A" w:rsidRPr="00F245E6" w:rsidRDefault="000D3E9A" w:rsidP="00305183">
            <w:pPr>
              <w:rPr>
                <w:rFonts w:cs="Calibri Light"/>
              </w:rPr>
            </w:pPr>
            <w:r w:rsidRPr="00F245E6">
              <w:rPr>
                <w:rFonts w:cs="Calibri Light"/>
              </w:rPr>
              <w:t>tats.</w:t>
            </w:r>
          </w:p>
          <w:p w14:paraId="2CDE971C" w14:textId="77777777" w:rsidR="000D3E9A" w:rsidRPr="00F245E6" w:rsidRDefault="000D3E9A" w:rsidP="00305183">
            <w:pPr>
              <w:jc w:val="center"/>
              <w:rPr>
                <w:rFonts w:cs="Calibri Light"/>
                <w:b/>
              </w:rPr>
            </w:pPr>
          </w:p>
        </w:tc>
      </w:tr>
      <w:tr w:rsidR="000D3E9A" w:rsidRPr="00F245E6" w14:paraId="45DBB3FB" w14:textId="77777777" w:rsidTr="005E4C73">
        <w:tc>
          <w:tcPr>
            <w:tcW w:w="987" w:type="dxa"/>
          </w:tcPr>
          <w:p w14:paraId="2C60E826" w14:textId="77777777" w:rsidR="000D3E9A" w:rsidRPr="00F245E6" w:rsidRDefault="000D3E9A" w:rsidP="00305183">
            <w:pPr>
              <w:rPr>
                <w:rFonts w:cs="Calibri Light"/>
              </w:rPr>
            </w:pPr>
          </w:p>
        </w:tc>
        <w:tc>
          <w:tcPr>
            <w:tcW w:w="6780" w:type="dxa"/>
          </w:tcPr>
          <w:p w14:paraId="1CB6CD0D" w14:textId="77777777" w:rsidR="000D3E9A" w:rsidRPr="00F245E6" w:rsidRDefault="000D3E9A" w:rsidP="00305183">
            <w:pPr>
              <w:rPr>
                <w:rFonts w:cs="Calibri Light"/>
                <w:color w:val="C00000"/>
              </w:rPr>
            </w:pPr>
          </w:p>
        </w:tc>
        <w:tc>
          <w:tcPr>
            <w:tcW w:w="760" w:type="dxa"/>
            <w:vMerge/>
          </w:tcPr>
          <w:p w14:paraId="2BE53DFF" w14:textId="77777777" w:rsidR="000D3E9A" w:rsidRPr="00F245E6" w:rsidRDefault="000D3E9A" w:rsidP="00305183">
            <w:pPr>
              <w:rPr>
                <w:rFonts w:cs="Calibri Light"/>
              </w:rPr>
            </w:pPr>
          </w:p>
        </w:tc>
        <w:tc>
          <w:tcPr>
            <w:tcW w:w="760" w:type="dxa"/>
            <w:vMerge/>
          </w:tcPr>
          <w:p w14:paraId="1488240D" w14:textId="77777777" w:rsidR="000D3E9A" w:rsidRPr="00F245E6" w:rsidRDefault="000D3E9A" w:rsidP="00305183">
            <w:pPr>
              <w:rPr>
                <w:rFonts w:cs="Calibri Light"/>
              </w:rPr>
            </w:pPr>
          </w:p>
        </w:tc>
      </w:tr>
    </w:tbl>
    <w:p w14:paraId="189472F0"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0D3E9A" w:rsidRPr="00F245E6" w14:paraId="7EB3EFC5" w14:textId="77777777" w:rsidTr="005E4C73">
        <w:tc>
          <w:tcPr>
            <w:tcW w:w="987" w:type="dxa"/>
          </w:tcPr>
          <w:p w14:paraId="120A10FF" w14:textId="77777777" w:rsidR="000D3E9A" w:rsidRPr="00F245E6" w:rsidRDefault="000D3E9A" w:rsidP="00305183">
            <w:pPr>
              <w:rPr>
                <w:rFonts w:cs="Calibri Light"/>
              </w:rPr>
            </w:pPr>
            <w:r w:rsidRPr="00F245E6">
              <w:rPr>
                <w:rFonts w:cs="Calibri Light"/>
              </w:rPr>
              <w:t>B.4.7.b</w:t>
            </w:r>
          </w:p>
        </w:tc>
        <w:tc>
          <w:tcPr>
            <w:tcW w:w="6781" w:type="dxa"/>
          </w:tcPr>
          <w:p w14:paraId="273AB5C5" w14:textId="77777777" w:rsidR="000D3E9A" w:rsidRPr="00F245E6" w:rsidRDefault="000D3E9A" w:rsidP="00305183">
            <w:pPr>
              <w:rPr>
                <w:rFonts w:cs="Calibri Light"/>
              </w:rPr>
            </w:pPr>
            <w:r w:rsidRPr="00F245E6">
              <w:rPr>
                <w:rFonts w:cs="Calibri Light"/>
              </w:rPr>
              <w:t>Erfolgt eine jährliche Erhebung der Neubauten und der umfassenden Sanierungen sowie Bauteilsanierungen über die letzten 5 Jahre?</w:t>
            </w:r>
          </w:p>
          <w:p w14:paraId="125C03B6" w14:textId="77777777" w:rsidR="000D3E9A" w:rsidRPr="00F245E6" w:rsidRDefault="000D3E9A" w:rsidP="00305183">
            <w:pPr>
              <w:rPr>
                <w:rFonts w:cs="Calibri Light"/>
              </w:rPr>
            </w:pPr>
            <w:r w:rsidRPr="00F245E6">
              <w:rPr>
                <w:rFonts w:cs="Calibri Light"/>
              </w:rPr>
              <w:t>(Ja = 1 Punkt)</w:t>
            </w:r>
          </w:p>
        </w:tc>
        <w:tc>
          <w:tcPr>
            <w:tcW w:w="759" w:type="dxa"/>
            <w:vMerge w:val="restart"/>
          </w:tcPr>
          <w:p w14:paraId="6F0718FB" w14:textId="77777777" w:rsidR="000D3E9A" w:rsidRPr="00F245E6" w:rsidRDefault="000D3E9A" w:rsidP="00305183">
            <w:pPr>
              <w:rPr>
                <w:rFonts w:cs="Calibri Light"/>
              </w:rPr>
            </w:pPr>
            <w:r w:rsidRPr="00F245E6">
              <w:rPr>
                <w:rFonts w:cs="Calibri Light"/>
              </w:rPr>
              <w:t>mögl.</w:t>
            </w:r>
          </w:p>
          <w:p w14:paraId="7E565A67" w14:textId="77777777" w:rsidR="000D3E9A" w:rsidRPr="00F245E6" w:rsidRDefault="000D3E9A" w:rsidP="00305183">
            <w:pPr>
              <w:jc w:val="center"/>
              <w:rPr>
                <w:rFonts w:cs="Calibri Light"/>
                <w:b/>
              </w:rPr>
            </w:pPr>
            <w:r w:rsidRPr="00F245E6">
              <w:rPr>
                <w:rFonts w:cs="Calibri Light"/>
                <w:b/>
              </w:rPr>
              <w:t>1 (K)</w:t>
            </w:r>
          </w:p>
        </w:tc>
        <w:tc>
          <w:tcPr>
            <w:tcW w:w="760" w:type="dxa"/>
            <w:vMerge w:val="restart"/>
          </w:tcPr>
          <w:p w14:paraId="51D7201F" w14:textId="77777777" w:rsidR="000D3E9A" w:rsidRPr="00F245E6" w:rsidRDefault="000D3E9A" w:rsidP="00305183">
            <w:pPr>
              <w:rPr>
                <w:rFonts w:cs="Calibri Light"/>
              </w:rPr>
            </w:pPr>
            <w:r w:rsidRPr="00F245E6">
              <w:rPr>
                <w:rFonts w:cs="Calibri Light"/>
              </w:rPr>
              <w:t>tats.</w:t>
            </w:r>
          </w:p>
          <w:p w14:paraId="44F82518" w14:textId="77777777" w:rsidR="000D3E9A" w:rsidRPr="00F245E6" w:rsidRDefault="000D3E9A" w:rsidP="00305183">
            <w:pPr>
              <w:jc w:val="center"/>
              <w:rPr>
                <w:rFonts w:cs="Calibri Light"/>
                <w:b/>
              </w:rPr>
            </w:pPr>
          </w:p>
        </w:tc>
      </w:tr>
      <w:tr w:rsidR="000D3E9A" w:rsidRPr="00F245E6" w14:paraId="5B9D8E58" w14:textId="77777777" w:rsidTr="005E4C73">
        <w:tc>
          <w:tcPr>
            <w:tcW w:w="987" w:type="dxa"/>
          </w:tcPr>
          <w:p w14:paraId="5802418A" w14:textId="77777777" w:rsidR="000D3E9A" w:rsidRPr="00F245E6" w:rsidRDefault="000D3E9A" w:rsidP="00305183">
            <w:pPr>
              <w:rPr>
                <w:rFonts w:cs="Calibri Light"/>
              </w:rPr>
            </w:pPr>
          </w:p>
        </w:tc>
        <w:tc>
          <w:tcPr>
            <w:tcW w:w="6781" w:type="dxa"/>
          </w:tcPr>
          <w:p w14:paraId="69993767" w14:textId="77777777" w:rsidR="000D3E9A" w:rsidRPr="00F245E6" w:rsidRDefault="000D3E9A" w:rsidP="00305183">
            <w:pPr>
              <w:rPr>
                <w:rFonts w:cs="Calibri Light"/>
                <w:color w:val="C00000"/>
              </w:rPr>
            </w:pPr>
          </w:p>
        </w:tc>
        <w:tc>
          <w:tcPr>
            <w:tcW w:w="759" w:type="dxa"/>
            <w:vMerge/>
          </w:tcPr>
          <w:p w14:paraId="35EF5651" w14:textId="77777777" w:rsidR="000D3E9A" w:rsidRPr="00F245E6" w:rsidRDefault="000D3E9A" w:rsidP="00305183">
            <w:pPr>
              <w:rPr>
                <w:rFonts w:cs="Calibri Light"/>
              </w:rPr>
            </w:pPr>
          </w:p>
        </w:tc>
        <w:tc>
          <w:tcPr>
            <w:tcW w:w="760" w:type="dxa"/>
            <w:vMerge/>
          </w:tcPr>
          <w:p w14:paraId="39CF2A7B" w14:textId="77777777" w:rsidR="000D3E9A" w:rsidRPr="00F245E6" w:rsidRDefault="000D3E9A" w:rsidP="00305183">
            <w:pPr>
              <w:rPr>
                <w:rFonts w:cs="Calibri Light"/>
              </w:rPr>
            </w:pPr>
          </w:p>
        </w:tc>
      </w:tr>
    </w:tbl>
    <w:p w14:paraId="466AA1C1"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0"/>
        <w:gridCol w:w="760"/>
        <w:gridCol w:w="760"/>
      </w:tblGrid>
      <w:tr w:rsidR="000D3E9A" w:rsidRPr="00F245E6" w14:paraId="4756445A" w14:textId="77777777" w:rsidTr="005E4C73">
        <w:tc>
          <w:tcPr>
            <w:tcW w:w="987" w:type="dxa"/>
          </w:tcPr>
          <w:p w14:paraId="03CC5683" w14:textId="77777777" w:rsidR="000D3E9A" w:rsidRPr="00F245E6" w:rsidRDefault="000D3E9A" w:rsidP="00305183">
            <w:pPr>
              <w:rPr>
                <w:rFonts w:cs="Calibri Light"/>
              </w:rPr>
            </w:pPr>
            <w:r w:rsidRPr="00F245E6">
              <w:rPr>
                <w:rFonts w:cs="Calibri Light"/>
              </w:rPr>
              <w:t>B.4.7.c</w:t>
            </w:r>
          </w:p>
        </w:tc>
        <w:tc>
          <w:tcPr>
            <w:tcW w:w="6780" w:type="dxa"/>
          </w:tcPr>
          <w:p w14:paraId="511F9A8F" w14:textId="77777777" w:rsidR="000D3E9A" w:rsidRPr="00F245E6" w:rsidRDefault="000D3E9A" w:rsidP="00305183">
            <w:pPr>
              <w:rPr>
                <w:rFonts w:cs="Calibri Light"/>
              </w:rPr>
            </w:pPr>
            <w:r w:rsidRPr="00F245E6">
              <w:rPr>
                <w:rFonts w:cs="Calibri Light"/>
              </w:rPr>
              <w:t>Erfolgt eine jährliche Erfassung der Bauten, welche nach dem Dichtebonusmodell errichtet wurden?</w:t>
            </w:r>
          </w:p>
          <w:p w14:paraId="447937EA" w14:textId="77777777" w:rsidR="000D3E9A" w:rsidRPr="00F245E6" w:rsidRDefault="000D3E9A" w:rsidP="00305183">
            <w:pPr>
              <w:rPr>
                <w:rFonts w:cs="Calibri Light"/>
              </w:rPr>
            </w:pPr>
            <w:r w:rsidRPr="00F245E6">
              <w:rPr>
                <w:rFonts w:cs="Calibri Light"/>
              </w:rPr>
              <w:t>(Ja = 2 Punkte)</w:t>
            </w:r>
          </w:p>
        </w:tc>
        <w:tc>
          <w:tcPr>
            <w:tcW w:w="760" w:type="dxa"/>
            <w:vMerge w:val="restart"/>
          </w:tcPr>
          <w:p w14:paraId="7962EF49" w14:textId="77777777" w:rsidR="000D3E9A" w:rsidRPr="00F245E6" w:rsidRDefault="000D3E9A" w:rsidP="00305183">
            <w:pPr>
              <w:rPr>
                <w:rFonts w:cs="Calibri Light"/>
              </w:rPr>
            </w:pPr>
            <w:r w:rsidRPr="00F245E6">
              <w:rPr>
                <w:rFonts w:cs="Calibri Light"/>
              </w:rPr>
              <w:t>mögl.</w:t>
            </w:r>
          </w:p>
          <w:p w14:paraId="6382B735" w14:textId="77777777" w:rsidR="000D3E9A" w:rsidRPr="00F245E6" w:rsidRDefault="000D3E9A" w:rsidP="00305183">
            <w:pPr>
              <w:jc w:val="center"/>
              <w:rPr>
                <w:rFonts w:cs="Calibri Light"/>
                <w:b/>
              </w:rPr>
            </w:pPr>
            <w:r w:rsidRPr="00F245E6">
              <w:rPr>
                <w:rFonts w:cs="Calibri Light"/>
                <w:b/>
              </w:rPr>
              <w:t>2 (K)</w:t>
            </w:r>
          </w:p>
        </w:tc>
        <w:tc>
          <w:tcPr>
            <w:tcW w:w="760" w:type="dxa"/>
            <w:vMerge w:val="restart"/>
          </w:tcPr>
          <w:p w14:paraId="28BB577A" w14:textId="77777777" w:rsidR="000D3E9A" w:rsidRPr="00F245E6" w:rsidRDefault="000D3E9A" w:rsidP="00305183">
            <w:pPr>
              <w:rPr>
                <w:rFonts w:cs="Calibri Light"/>
              </w:rPr>
            </w:pPr>
            <w:r w:rsidRPr="00F245E6">
              <w:rPr>
                <w:rFonts w:cs="Calibri Light"/>
              </w:rPr>
              <w:t>tats.</w:t>
            </w:r>
          </w:p>
          <w:p w14:paraId="3617BA63" w14:textId="77777777" w:rsidR="000D3E9A" w:rsidRPr="00F245E6" w:rsidRDefault="000D3E9A" w:rsidP="00305183">
            <w:pPr>
              <w:jc w:val="center"/>
              <w:rPr>
                <w:rFonts w:cs="Calibri Light"/>
                <w:b/>
              </w:rPr>
            </w:pPr>
          </w:p>
        </w:tc>
      </w:tr>
      <w:tr w:rsidR="000D3E9A" w:rsidRPr="00F245E6" w14:paraId="66230B9C" w14:textId="77777777" w:rsidTr="005E4C73">
        <w:tc>
          <w:tcPr>
            <w:tcW w:w="987" w:type="dxa"/>
          </w:tcPr>
          <w:p w14:paraId="5389091C" w14:textId="77777777" w:rsidR="000D3E9A" w:rsidRPr="00F245E6" w:rsidRDefault="000D3E9A" w:rsidP="00305183">
            <w:pPr>
              <w:rPr>
                <w:rFonts w:cs="Calibri Light"/>
              </w:rPr>
            </w:pPr>
          </w:p>
        </w:tc>
        <w:tc>
          <w:tcPr>
            <w:tcW w:w="6780" w:type="dxa"/>
          </w:tcPr>
          <w:p w14:paraId="4B2F5DE6" w14:textId="77777777" w:rsidR="000D3E9A" w:rsidRPr="00F245E6" w:rsidRDefault="000D3E9A" w:rsidP="00305183">
            <w:pPr>
              <w:rPr>
                <w:rFonts w:cs="Calibri Light"/>
                <w:color w:val="C00000"/>
              </w:rPr>
            </w:pPr>
          </w:p>
        </w:tc>
        <w:tc>
          <w:tcPr>
            <w:tcW w:w="760" w:type="dxa"/>
            <w:vMerge/>
          </w:tcPr>
          <w:p w14:paraId="73321B84" w14:textId="77777777" w:rsidR="000D3E9A" w:rsidRPr="00F245E6" w:rsidRDefault="000D3E9A" w:rsidP="00305183">
            <w:pPr>
              <w:rPr>
                <w:rFonts w:cs="Calibri Light"/>
              </w:rPr>
            </w:pPr>
          </w:p>
        </w:tc>
        <w:tc>
          <w:tcPr>
            <w:tcW w:w="760" w:type="dxa"/>
            <w:vMerge/>
          </w:tcPr>
          <w:p w14:paraId="6456846C" w14:textId="77777777" w:rsidR="000D3E9A" w:rsidRPr="00F245E6" w:rsidRDefault="000D3E9A" w:rsidP="00305183">
            <w:pPr>
              <w:rPr>
                <w:rFonts w:cs="Calibri Light"/>
              </w:rPr>
            </w:pPr>
          </w:p>
        </w:tc>
      </w:tr>
    </w:tbl>
    <w:p w14:paraId="69813A7C"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0D3E9A" w:rsidRPr="00F245E6" w14:paraId="691EE2FF" w14:textId="77777777" w:rsidTr="005E4C73">
        <w:tc>
          <w:tcPr>
            <w:tcW w:w="987" w:type="dxa"/>
          </w:tcPr>
          <w:p w14:paraId="1DAD8695" w14:textId="77777777" w:rsidR="000D3E9A" w:rsidRPr="00F245E6" w:rsidRDefault="000D3E9A" w:rsidP="00305183">
            <w:pPr>
              <w:rPr>
                <w:rFonts w:cs="Calibri Light"/>
              </w:rPr>
            </w:pPr>
            <w:r w:rsidRPr="00F245E6">
              <w:rPr>
                <w:rFonts w:cs="Calibri Light"/>
              </w:rPr>
              <w:t>B.4.7.d</w:t>
            </w:r>
          </w:p>
        </w:tc>
        <w:tc>
          <w:tcPr>
            <w:tcW w:w="6781" w:type="dxa"/>
          </w:tcPr>
          <w:p w14:paraId="2510CC4F" w14:textId="77777777" w:rsidR="000D3E9A" w:rsidRPr="00F245E6" w:rsidRDefault="000D3E9A" w:rsidP="00305183">
            <w:pPr>
              <w:rPr>
                <w:rFonts w:cs="Calibri Light"/>
              </w:rPr>
            </w:pPr>
            <w:r w:rsidRPr="00F245E6">
              <w:rPr>
                <w:rFonts w:cs="Calibri Light"/>
              </w:rPr>
              <w:t>Erfolgt eine jährliche Erhebung weiterer 3 Kennzahlen der räumlichen Entwicklung?</w:t>
            </w:r>
          </w:p>
          <w:p w14:paraId="107AC5CC" w14:textId="77777777" w:rsidR="000D3E9A" w:rsidRPr="00F245E6" w:rsidRDefault="000D3E9A" w:rsidP="00305183">
            <w:pPr>
              <w:rPr>
                <w:rFonts w:cs="Calibri Light"/>
              </w:rPr>
            </w:pPr>
            <w:r w:rsidRPr="00F245E6">
              <w:rPr>
                <w:rFonts w:cs="Calibri Light"/>
              </w:rPr>
              <w:t>(Ja = 2 Punkte)</w:t>
            </w:r>
          </w:p>
        </w:tc>
        <w:tc>
          <w:tcPr>
            <w:tcW w:w="759" w:type="dxa"/>
            <w:vMerge w:val="restart"/>
          </w:tcPr>
          <w:p w14:paraId="5102E771" w14:textId="77777777" w:rsidR="000D3E9A" w:rsidRPr="00F245E6" w:rsidRDefault="000D3E9A" w:rsidP="00305183">
            <w:pPr>
              <w:rPr>
                <w:rFonts w:cs="Calibri Light"/>
              </w:rPr>
            </w:pPr>
            <w:r w:rsidRPr="00F245E6">
              <w:rPr>
                <w:rFonts w:cs="Calibri Light"/>
              </w:rPr>
              <w:t>mögl.</w:t>
            </w:r>
          </w:p>
          <w:p w14:paraId="7775CD10" w14:textId="77777777" w:rsidR="000D3E9A" w:rsidRPr="00F245E6" w:rsidRDefault="000D3E9A" w:rsidP="00305183">
            <w:pPr>
              <w:jc w:val="center"/>
              <w:rPr>
                <w:rFonts w:cs="Calibri Light"/>
                <w:b/>
              </w:rPr>
            </w:pPr>
            <w:r w:rsidRPr="00F245E6">
              <w:rPr>
                <w:rFonts w:cs="Calibri Light"/>
                <w:b/>
              </w:rPr>
              <w:t>2 (K)</w:t>
            </w:r>
          </w:p>
        </w:tc>
        <w:tc>
          <w:tcPr>
            <w:tcW w:w="760" w:type="dxa"/>
            <w:vMerge w:val="restart"/>
          </w:tcPr>
          <w:p w14:paraId="7D48D80B" w14:textId="77777777" w:rsidR="000D3E9A" w:rsidRPr="00F245E6" w:rsidRDefault="000D3E9A" w:rsidP="00305183">
            <w:pPr>
              <w:rPr>
                <w:rFonts w:cs="Calibri Light"/>
              </w:rPr>
            </w:pPr>
            <w:r w:rsidRPr="00F245E6">
              <w:rPr>
                <w:rFonts w:cs="Calibri Light"/>
              </w:rPr>
              <w:t>tats.</w:t>
            </w:r>
          </w:p>
          <w:p w14:paraId="6E951A4D" w14:textId="77777777" w:rsidR="000D3E9A" w:rsidRPr="00F245E6" w:rsidRDefault="000D3E9A" w:rsidP="00305183">
            <w:pPr>
              <w:jc w:val="center"/>
              <w:rPr>
                <w:rFonts w:cs="Calibri Light"/>
                <w:b/>
              </w:rPr>
            </w:pPr>
          </w:p>
        </w:tc>
      </w:tr>
      <w:tr w:rsidR="000D3E9A" w:rsidRPr="00F245E6" w14:paraId="443B7D78" w14:textId="77777777" w:rsidTr="005E4C73">
        <w:tc>
          <w:tcPr>
            <w:tcW w:w="987" w:type="dxa"/>
          </w:tcPr>
          <w:p w14:paraId="60F7478C" w14:textId="77777777" w:rsidR="000D3E9A" w:rsidRPr="00F245E6" w:rsidRDefault="000D3E9A" w:rsidP="00305183">
            <w:pPr>
              <w:rPr>
                <w:rFonts w:cs="Calibri Light"/>
              </w:rPr>
            </w:pPr>
          </w:p>
        </w:tc>
        <w:tc>
          <w:tcPr>
            <w:tcW w:w="6781" w:type="dxa"/>
          </w:tcPr>
          <w:p w14:paraId="0980A9D1" w14:textId="77777777" w:rsidR="000D3E9A" w:rsidRPr="00F245E6" w:rsidRDefault="000D3E9A" w:rsidP="00305183">
            <w:pPr>
              <w:rPr>
                <w:rFonts w:cs="Calibri Light"/>
                <w:color w:val="C00000"/>
              </w:rPr>
            </w:pPr>
          </w:p>
        </w:tc>
        <w:tc>
          <w:tcPr>
            <w:tcW w:w="759" w:type="dxa"/>
            <w:vMerge/>
          </w:tcPr>
          <w:p w14:paraId="27FF763E" w14:textId="77777777" w:rsidR="000D3E9A" w:rsidRPr="00F245E6" w:rsidRDefault="000D3E9A" w:rsidP="00305183">
            <w:pPr>
              <w:rPr>
                <w:rFonts w:cs="Calibri Light"/>
              </w:rPr>
            </w:pPr>
          </w:p>
        </w:tc>
        <w:tc>
          <w:tcPr>
            <w:tcW w:w="760" w:type="dxa"/>
            <w:vMerge/>
          </w:tcPr>
          <w:p w14:paraId="0E67EEA9" w14:textId="77777777" w:rsidR="000D3E9A" w:rsidRPr="00F245E6" w:rsidRDefault="000D3E9A" w:rsidP="00305183">
            <w:pPr>
              <w:rPr>
                <w:rFonts w:cs="Calibri Light"/>
              </w:rPr>
            </w:pPr>
          </w:p>
        </w:tc>
      </w:tr>
    </w:tbl>
    <w:p w14:paraId="394947A6"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775"/>
        <w:gridCol w:w="762"/>
        <w:gridCol w:w="762"/>
      </w:tblGrid>
      <w:tr w:rsidR="000D3E9A" w:rsidRPr="00F245E6" w14:paraId="10E123AA" w14:textId="77777777" w:rsidTr="005E4C73">
        <w:tc>
          <w:tcPr>
            <w:tcW w:w="988" w:type="dxa"/>
          </w:tcPr>
          <w:p w14:paraId="4B4E8A17" w14:textId="77777777" w:rsidR="000D3E9A" w:rsidRPr="00F245E6" w:rsidRDefault="000D3E9A" w:rsidP="00305183">
            <w:pPr>
              <w:rPr>
                <w:rFonts w:cs="Calibri Light"/>
              </w:rPr>
            </w:pPr>
            <w:r w:rsidRPr="00F245E6">
              <w:rPr>
                <w:rFonts w:cs="Calibri Light"/>
              </w:rPr>
              <w:t>B.4.4.e</w:t>
            </w:r>
          </w:p>
        </w:tc>
        <w:tc>
          <w:tcPr>
            <w:tcW w:w="6775" w:type="dxa"/>
          </w:tcPr>
          <w:p w14:paraId="1F146594" w14:textId="5B95BB44" w:rsidR="000D3E9A" w:rsidRPr="00F245E6" w:rsidRDefault="000D3E9A" w:rsidP="00305183">
            <w:pPr>
              <w:rPr>
                <w:rFonts w:cs="Calibri Light"/>
              </w:rPr>
            </w:pPr>
            <w:r w:rsidRPr="00F245E6">
              <w:rPr>
                <w:rFonts w:cs="Calibri Light"/>
              </w:rPr>
              <w:t>Welche Unterstützung benötigt bzw. welche Wünsche hat die Gemeinde an die Landesregierung bezüglich dem Thema Bebauung? (Differenzierung nach fachlicher/ideel</w:t>
            </w:r>
            <w:r w:rsidR="00BE1A64">
              <w:rPr>
                <w:rFonts w:cs="Calibri Light"/>
              </w:rPr>
              <w:t>l</w:t>
            </w:r>
            <w:r w:rsidRPr="00F245E6">
              <w:rPr>
                <w:rFonts w:cs="Calibri Light"/>
              </w:rPr>
              <w:t>er/finanzieller Unterstützung)</w:t>
            </w:r>
          </w:p>
          <w:p w14:paraId="6C89B4B5" w14:textId="77777777" w:rsidR="000D3E9A" w:rsidRPr="00F245E6" w:rsidRDefault="000D3E9A" w:rsidP="00305183">
            <w:pPr>
              <w:rPr>
                <w:rFonts w:cs="Calibri Light"/>
              </w:rPr>
            </w:pPr>
            <w:r w:rsidRPr="00F245E6">
              <w:rPr>
                <w:rFonts w:cs="Calibri Light"/>
              </w:rPr>
              <w:t>(Ja + Beschreibung, 1 Punkt je Wunsch)</w:t>
            </w:r>
          </w:p>
        </w:tc>
        <w:tc>
          <w:tcPr>
            <w:tcW w:w="762" w:type="dxa"/>
            <w:vMerge w:val="restart"/>
          </w:tcPr>
          <w:p w14:paraId="79E66AB4" w14:textId="77777777" w:rsidR="000D3E9A" w:rsidRPr="00F245E6" w:rsidRDefault="000D3E9A" w:rsidP="00305183">
            <w:pPr>
              <w:rPr>
                <w:rFonts w:cs="Calibri Light"/>
              </w:rPr>
            </w:pPr>
            <w:r w:rsidRPr="00F245E6">
              <w:rPr>
                <w:rFonts w:cs="Calibri Light"/>
              </w:rPr>
              <w:t>mögl.</w:t>
            </w:r>
          </w:p>
          <w:p w14:paraId="17986B69" w14:textId="77777777" w:rsidR="000D3E9A" w:rsidRPr="00F245E6" w:rsidRDefault="000D3E9A" w:rsidP="00305183">
            <w:pPr>
              <w:jc w:val="center"/>
              <w:rPr>
                <w:rFonts w:cs="Calibri Light"/>
                <w:b/>
              </w:rPr>
            </w:pPr>
            <w:r w:rsidRPr="00F245E6">
              <w:rPr>
                <w:rFonts w:cs="Calibri Light"/>
                <w:b/>
              </w:rPr>
              <w:t>3 (K)</w:t>
            </w:r>
          </w:p>
        </w:tc>
        <w:tc>
          <w:tcPr>
            <w:tcW w:w="762" w:type="dxa"/>
            <w:vMerge w:val="restart"/>
          </w:tcPr>
          <w:p w14:paraId="4D5D63E6" w14:textId="77777777" w:rsidR="000D3E9A" w:rsidRPr="00F245E6" w:rsidRDefault="000D3E9A" w:rsidP="00305183">
            <w:pPr>
              <w:rPr>
                <w:rFonts w:cs="Calibri Light"/>
              </w:rPr>
            </w:pPr>
            <w:r w:rsidRPr="00F245E6">
              <w:rPr>
                <w:rFonts w:cs="Calibri Light"/>
              </w:rPr>
              <w:t>tats.</w:t>
            </w:r>
          </w:p>
          <w:p w14:paraId="12CE56B5" w14:textId="77777777" w:rsidR="000D3E9A" w:rsidRPr="00F245E6" w:rsidRDefault="000D3E9A" w:rsidP="00305183">
            <w:pPr>
              <w:jc w:val="center"/>
              <w:rPr>
                <w:rFonts w:cs="Calibri Light"/>
                <w:b/>
              </w:rPr>
            </w:pPr>
          </w:p>
        </w:tc>
      </w:tr>
      <w:tr w:rsidR="000D3E9A" w:rsidRPr="00F245E6" w14:paraId="09BE879D" w14:textId="77777777" w:rsidTr="005E4C73">
        <w:tc>
          <w:tcPr>
            <w:tcW w:w="988" w:type="dxa"/>
          </w:tcPr>
          <w:p w14:paraId="2821F64B" w14:textId="77777777" w:rsidR="000D3E9A" w:rsidRPr="00F245E6" w:rsidRDefault="000D3E9A" w:rsidP="00305183">
            <w:pPr>
              <w:rPr>
                <w:rFonts w:cs="Calibri Light"/>
              </w:rPr>
            </w:pPr>
          </w:p>
        </w:tc>
        <w:tc>
          <w:tcPr>
            <w:tcW w:w="6775" w:type="dxa"/>
          </w:tcPr>
          <w:p w14:paraId="39F2644D" w14:textId="77777777" w:rsidR="000D3E9A" w:rsidRPr="00F245E6" w:rsidRDefault="000D3E9A" w:rsidP="00305183">
            <w:pPr>
              <w:rPr>
                <w:rFonts w:cs="Calibri Light"/>
                <w:color w:val="C00000"/>
              </w:rPr>
            </w:pPr>
          </w:p>
        </w:tc>
        <w:tc>
          <w:tcPr>
            <w:tcW w:w="762" w:type="dxa"/>
            <w:vMerge/>
          </w:tcPr>
          <w:p w14:paraId="22FEBBA3" w14:textId="77777777" w:rsidR="000D3E9A" w:rsidRPr="00F245E6" w:rsidRDefault="000D3E9A" w:rsidP="00305183">
            <w:pPr>
              <w:rPr>
                <w:rFonts w:cs="Calibri Light"/>
              </w:rPr>
            </w:pPr>
          </w:p>
        </w:tc>
        <w:tc>
          <w:tcPr>
            <w:tcW w:w="762" w:type="dxa"/>
            <w:vMerge/>
          </w:tcPr>
          <w:p w14:paraId="217111A4" w14:textId="77777777" w:rsidR="000D3E9A" w:rsidRPr="00F245E6" w:rsidRDefault="000D3E9A" w:rsidP="00305183">
            <w:pPr>
              <w:rPr>
                <w:rFonts w:cs="Calibri Light"/>
              </w:rPr>
            </w:pPr>
          </w:p>
        </w:tc>
      </w:tr>
    </w:tbl>
    <w:p w14:paraId="6D654D00" w14:textId="77777777" w:rsidR="00D94C7A" w:rsidRPr="00F245E6" w:rsidRDefault="00D94C7A" w:rsidP="00D94C7A">
      <w:pPr>
        <w:rPr>
          <w:rFonts w:cs="Calibri Light"/>
        </w:rPr>
      </w:pPr>
    </w:p>
    <w:p w14:paraId="2D895C4A" w14:textId="77777777" w:rsidR="00D94C7A" w:rsidRPr="00F245E6" w:rsidRDefault="00D94C7A" w:rsidP="00D94C7A">
      <w:pPr>
        <w:rPr>
          <w:rFonts w:cs="Calibri Light"/>
        </w:rPr>
      </w:pPr>
    </w:p>
    <w:p w14:paraId="09A64293" w14:textId="77777777" w:rsidR="00D94C7A" w:rsidRPr="00F245E6" w:rsidRDefault="00D94C7A" w:rsidP="00F7756D">
      <w:pPr>
        <w:pBdr>
          <w:top w:val="single" w:sz="4" w:space="1" w:color="auto"/>
          <w:left w:val="single" w:sz="4" w:space="4" w:color="auto"/>
          <w:bottom w:val="single" w:sz="4" w:space="1" w:color="auto"/>
          <w:right w:val="single" w:sz="4" w:space="4" w:color="auto"/>
        </w:pBdr>
        <w:shd w:val="clear" w:color="auto" w:fill="76933C"/>
        <w:tabs>
          <w:tab w:val="left" w:pos="426"/>
          <w:tab w:val="left" w:pos="2160"/>
        </w:tabs>
        <w:ind w:left="142" w:right="141"/>
        <w:rPr>
          <w:rFonts w:cs="Calibri Light"/>
          <w:b/>
        </w:rPr>
      </w:pPr>
      <w:r w:rsidRPr="00F245E6">
        <w:rPr>
          <w:rFonts w:cs="Calibri Light"/>
          <w:b/>
        </w:rPr>
        <w:t>C</w:t>
      </w:r>
      <w:r w:rsidRPr="00F245E6">
        <w:rPr>
          <w:rFonts w:cs="Calibri Light"/>
          <w:b/>
        </w:rPr>
        <w:tab/>
        <w:t>Ökologie</w:t>
      </w:r>
    </w:p>
    <w:p w14:paraId="4A54C403"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801"/>
        <w:gridCol w:w="749"/>
        <w:gridCol w:w="749"/>
      </w:tblGrid>
      <w:tr w:rsidR="000D3E9A" w:rsidRPr="00F245E6" w14:paraId="0074B118"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30F0934A" w14:textId="77777777" w:rsidR="000D3E9A" w:rsidRPr="00F245E6" w:rsidRDefault="000D3E9A">
            <w:pPr>
              <w:rPr>
                <w:rFonts w:cs="Calibri Light"/>
              </w:rPr>
            </w:pPr>
            <w:r w:rsidRPr="00F245E6">
              <w:rPr>
                <w:rFonts w:cs="Calibri Light"/>
              </w:rPr>
              <w:t>C1.1.a</w:t>
            </w:r>
          </w:p>
        </w:tc>
        <w:tc>
          <w:tcPr>
            <w:tcW w:w="6801" w:type="dxa"/>
            <w:tcBorders>
              <w:top w:val="single" w:sz="4" w:space="0" w:color="auto"/>
              <w:left w:val="single" w:sz="4" w:space="0" w:color="auto"/>
              <w:bottom w:val="single" w:sz="4" w:space="0" w:color="auto"/>
              <w:right w:val="single" w:sz="4" w:space="0" w:color="auto"/>
            </w:tcBorders>
            <w:hideMark/>
          </w:tcPr>
          <w:p w14:paraId="184F3C73" w14:textId="77777777" w:rsidR="000D3E9A" w:rsidRPr="00F245E6" w:rsidRDefault="000D3E9A">
            <w:pPr>
              <w:rPr>
                <w:rFonts w:cs="Calibri Light"/>
              </w:rPr>
            </w:pPr>
            <w:r w:rsidRPr="00F245E6">
              <w:rPr>
                <w:rFonts w:cs="Calibri Light"/>
              </w:rPr>
              <w:t>Gibt es einen Zielkatalog zum Umgang mit der Natur und den Ökosystemdienstleistungen mit Bezug zum Planungshorizont (ca. 15 Jahre)?</w:t>
            </w:r>
          </w:p>
          <w:p w14:paraId="32CED4F4" w14:textId="77777777" w:rsidR="000D3E9A" w:rsidRPr="00F245E6" w:rsidRDefault="000D3E9A">
            <w:pPr>
              <w:rPr>
                <w:rFonts w:cs="Calibri Light"/>
              </w:rPr>
            </w:pPr>
            <w:r w:rsidRPr="00F245E6">
              <w:rPr>
                <w:rFonts w:cs="Calibri Light"/>
              </w:rPr>
              <w:t>(Ja = 4 Punkte)</w:t>
            </w:r>
          </w:p>
        </w:tc>
        <w:tc>
          <w:tcPr>
            <w:tcW w:w="749" w:type="dxa"/>
            <w:vMerge w:val="restart"/>
            <w:tcBorders>
              <w:top w:val="single" w:sz="4" w:space="0" w:color="auto"/>
              <w:left w:val="single" w:sz="4" w:space="0" w:color="auto"/>
              <w:right w:val="single" w:sz="4" w:space="0" w:color="auto"/>
            </w:tcBorders>
            <w:hideMark/>
          </w:tcPr>
          <w:p w14:paraId="43CC71ED" w14:textId="77777777" w:rsidR="000D3E9A" w:rsidRPr="00F245E6" w:rsidRDefault="000D3E9A">
            <w:pPr>
              <w:rPr>
                <w:rFonts w:cs="Calibri Light"/>
              </w:rPr>
            </w:pPr>
            <w:r w:rsidRPr="00F245E6">
              <w:rPr>
                <w:rFonts w:cs="Calibri Light"/>
              </w:rPr>
              <w:t>mögl.</w:t>
            </w:r>
          </w:p>
          <w:p w14:paraId="153B7069" w14:textId="77777777" w:rsidR="000D3E9A" w:rsidRPr="00F245E6" w:rsidRDefault="000D3E9A">
            <w:pPr>
              <w:jc w:val="center"/>
              <w:rPr>
                <w:rFonts w:cs="Calibri Light"/>
                <w:b/>
              </w:rPr>
            </w:pPr>
            <w:r w:rsidRPr="00F245E6">
              <w:rPr>
                <w:rFonts w:cs="Calibri Light"/>
                <w:b/>
              </w:rPr>
              <w:t>4 (K)</w:t>
            </w:r>
          </w:p>
        </w:tc>
        <w:tc>
          <w:tcPr>
            <w:tcW w:w="749" w:type="dxa"/>
            <w:vMerge w:val="restart"/>
            <w:tcBorders>
              <w:top w:val="single" w:sz="4" w:space="0" w:color="auto"/>
              <w:left w:val="single" w:sz="4" w:space="0" w:color="auto"/>
              <w:bottom w:val="single" w:sz="4" w:space="0" w:color="auto"/>
              <w:right w:val="single" w:sz="4" w:space="0" w:color="auto"/>
            </w:tcBorders>
          </w:tcPr>
          <w:p w14:paraId="2454216C" w14:textId="77777777" w:rsidR="000D3E9A" w:rsidRPr="00F245E6" w:rsidRDefault="000D3E9A">
            <w:pPr>
              <w:rPr>
                <w:rFonts w:cs="Calibri Light"/>
              </w:rPr>
            </w:pPr>
            <w:r w:rsidRPr="00F245E6">
              <w:rPr>
                <w:rFonts w:cs="Calibri Light"/>
              </w:rPr>
              <w:t>tats.</w:t>
            </w:r>
          </w:p>
          <w:p w14:paraId="4A92E554" w14:textId="77777777" w:rsidR="000D3E9A" w:rsidRPr="00F245E6" w:rsidRDefault="000D3E9A">
            <w:pPr>
              <w:jc w:val="center"/>
              <w:rPr>
                <w:rFonts w:cs="Calibri Light"/>
                <w:b/>
              </w:rPr>
            </w:pPr>
          </w:p>
        </w:tc>
      </w:tr>
      <w:tr w:rsidR="000D3E9A" w:rsidRPr="00F245E6" w14:paraId="39CAFAD5" w14:textId="77777777" w:rsidTr="00FF27BD">
        <w:tc>
          <w:tcPr>
            <w:tcW w:w="988" w:type="dxa"/>
            <w:tcBorders>
              <w:top w:val="single" w:sz="4" w:space="0" w:color="auto"/>
              <w:left w:val="single" w:sz="4" w:space="0" w:color="auto"/>
              <w:bottom w:val="single" w:sz="4" w:space="0" w:color="auto"/>
              <w:right w:val="single" w:sz="4" w:space="0" w:color="auto"/>
            </w:tcBorders>
          </w:tcPr>
          <w:p w14:paraId="17BA9693" w14:textId="77777777" w:rsidR="000D3E9A" w:rsidRPr="00F245E6" w:rsidRDefault="000D3E9A">
            <w:pPr>
              <w:rPr>
                <w:rFonts w:cs="Calibri Light"/>
                <w:color w:val="C00000"/>
              </w:rPr>
            </w:pPr>
          </w:p>
        </w:tc>
        <w:tc>
          <w:tcPr>
            <w:tcW w:w="6801" w:type="dxa"/>
            <w:tcBorders>
              <w:right w:val="single" w:sz="4" w:space="0" w:color="auto"/>
            </w:tcBorders>
            <w:vAlign w:val="center"/>
            <w:hideMark/>
          </w:tcPr>
          <w:p w14:paraId="6C2F495C" w14:textId="77777777" w:rsidR="000D3E9A" w:rsidRPr="00F245E6" w:rsidRDefault="000D3E9A">
            <w:pPr>
              <w:rPr>
                <w:rFonts w:cs="Calibri Light"/>
                <w:sz w:val="20"/>
                <w:szCs w:val="20"/>
                <w:lang w:val="de-AT" w:eastAsia="de-AT"/>
              </w:rPr>
            </w:pPr>
          </w:p>
        </w:tc>
        <w:tc>
          <w:tcPr>
            <w:tcW w:w="749" w:type="dxa"/>
            <w:vMerge/>
            <w:tcBorders>
              <w:left w:val="single" w:sz="4" w:space="0" w:color="auto"/>
              <w:right w:val="single" w:sz="4" w:space="0" w:color="auto"/>
            </w:tcBorders>
            <w:vAlign w:val="center"/>
            <w:hideMark/>
          </w:tcPr>
          <w:p w14:paraId="6D1E5075" w14:textId="77777777" w:rsidR="000D3E9A" w:rsidRPr="00F245E6" w:rsidRDefault="000D3E9A">
            <w:pPr>
              <w:rPr>
                <w:rFonts w:cs="Calibri Light"/>
                <w:sz w:val="20"/>
                <w:szCs w:val="20"/>
                <w:lang w:val="de-AT" w:eastAsia="de-AT"/>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F018EAB" w14:textId="77777777" w:rsidR="000D3E9A" w:rsidRPr="00F245E6" w:rsidRDefault="000D3E9A">
            <w:pPr>
              <w:rPr>
                <w:rFonts w:cs="Calibri Light"/>
                <w:b/>
              </w:rPr>
            </w:pPr>
          </w:p>
        </w:tc>
      </w:tr>
    </w:tbl>
    <w:p w14:paraId="3B058682"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04"/>
        <w:gridCol w:w="747"/>
        <w:gridCol w:w="748"/>
      </w:tblGrid>
      <w:tr w:rsidR="000D3E9A" w:rsidRPr="00F245E6" w14:paraId="65B1F1CD"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5E060DDB" w14:textId="77777777" w:rsidR="000D3E9A" w:rsidRPr="00F245E6" w:rsidRDefault="000D3E9A">
            <w:pPr>
              <w:rPr>
                <w:rFonts w:cs="Calibri Light"/>
              </w:rPr>
            </w:pPr>
            <w:r w:rsidRPr="00F245E6">
              <w:rPr>
                <w:rFonts w:cs="Calibri Light"/>
              </w:rPr>
              <w:t>C1.1.b</w:t>
            </w:r>
          </w:p>
        </w:tc>
        <w:tc>
          <w:tcPr>
            <w:tcW w:w="6804" w:type="dxa"/>
            <w:tcBorders>
              <w:top w:val="single" w:sz="4" w:space="0" w:color="auto"/>
              <w:left w:val="single" w:sz="4" w:space="0" w:color="auto"/>
              <w:bottom w:val="single" w:sz="4" w:space="0" w:color="auto"/>
              <w:right w:val="single" w:sz="4" w:space="0" w:color="auto"/>
            </w:tcBorders>
            <w:hideMark/>
          </w:tcPr>
          <w:p w14:paraId="294E623A" w14:textId="77777777" w:rsidR="000D3E9A" w:rsidRPr="00F245E6" w:rsidRDefault="000D3E9A">
            <w:pPr>
              <w:rPr>
                <w:rFonts w:cs="Calibri Light"/>
              </w:rPr>
            </w:pPr>
            <w:r w:rsidRPr="00F245E6">
              <w:rPr>
                <w:rFonts w:cs="Calibri Light"/>
              </w:rPr>
              <w:t>Wie wurde die Bevölkerung in die Formulierung des Zielkatalog Ökologie eingebunden?</w:t>
            </w:r>
          </w:p>
          <w:p w14:paraId="3F1B127A" w14:textId="77777777" w:rsidR="000D3E9A" w:rsidRPr="00F245E6" w:rsidRDefault="000D3E9A">
            <w:pPr>
              <w:rPr>
                <w:rFonts w:cs="Calibri Light"/>
              </w:rPr>
            </w:pPr>
            <w:r w:rsidRPr="00F245E6">
              <w:rPr>
                <w:rFonts w:cs="Calibri Light"/>
              </w:rPr>
              <w:t>(Bevölkerungsinformation = 1 Punkt + Beteiligung = 2 Punkte)</w:t>
            </w:r>
          </w:p>
        </w:tc>
        <w:tc>
          <w:tcPr>
            <w:tcW w:w="747" w:type="dxa"/>
            <w:vMerge w:val="restart"/>
            <w:tcBorders>
              <w:top w:val="single" w:sz="4" w:space="0" w:color="auto"/>
              <w:left w:val="single" w:sz="4" w:space="0" w:color="auto"/>
              <w:right w:val="single" w:sz="4" w:space="0" w:color="auto"/>
            </w:tcBorders>
            <w:hideMark/>
          </w:tcPr>
          <w:p w14:paraId="0CA0B022" w14:textId="77777777" w:rsidR="000D3E9A" w:rsidRPr="00F245E6" w:rsidRDefault="000D3E9A">
            <w:pPr>
              <w:rPr>
                <w:rFonts w:cs="Calibri Light"/>
              </w:rPr>
            </w:pPr>
            <w:r w:rsidRPr="00F245E6">
              <w:rPr>
                <w:rFonts w:cs="Calibri Light"/>
              </w:rPr>
              <w:t>mögl.</w:t>
            </w:r>
          </w:p>
          <w:p w14:paraId="0B91CBB7" w14:textId="77777777" w:rsidR="000D3E9A" w:rsidRPr="00F245E6" w:rsidRDefault="000D3E9A">
            <w:pPr>
              <w:jc w:val="center"/>
              <w:rPr>
                <w:rFonts w:cs="Calibri Light"/>
                <w:b/>
              </w:rPr>
            </w:pPr>
            <w:r w:rsidRPr="00F245E6">
              <w:rPr>
                <w:rFonts w:cs="Calibri Light"/>
                <w:b/>
              </w:rPr>
              <w:t>2 (K)</w:t>
            </w:r>
          </w:p>
        </w:tc>
        <w:tc>
          <w:tcPr>
            <w:tcW w:w="748" w:type="dxa"/>
            <w:vMerge w:val="restart"/>
            <w:tcBorders>
              <w:top w:val="single" w:sz="4" w:space="0" w:color="auto"/>
              <w:left w:val="single" w:sz="4" w:space="0" w:color="auto"/>
              <w:bottom w:val="single" w:sz="4" w:space="0" w:color="auto"/>
              <w:right w:val="single" w:sz="4" w:space="0" w:color="auto"/>
            </w:tcBorders>
          </w:tcPr>
          <w:p w14:paraId="7340EA44" w14:textId="77777777" w:rsidR="000D3E9A" w:rsidRPr="00F245E6" w:rsidRDefault="000D3E9A">
            <w:pPr>
              <w:rPr>
                <w:rFonts w:cs="Calibri Light"/>
              </w:rPr>
            </w:pPr>
            <w:r w:rsidRPr="00F245E6">
              <w:rPr>
                <w:rFonts w:cs="Calibri Light"/>
              </w:rPr>
              <w:t>tats.</w:t>
            </w:r>
          </w:p>
          <w:p w14:paraId="1C683B26" w14:textId="77777777" w:rsidR="000D3E9A" w:rsidRPr="00F245E6" w:rsidRDefault="000D3E9A">
            <w:pPr>
              <w:jc w:val="center"/>
              <w:rPr>
                <w:rFonts w:cs="Calibri Light"/>
                <w:b/>
              </w:rPr>
            </w:pPr>
          </w:p>
        </w:tc>
      </w:tr>
      <w:tr w:rsidR="000D3E9A" w:rsidRPr="00F245E6" w14:paraId="077E9E90" w14:textId="77777777" w:rsidTr="00FF27BD">
        <w:tc>
          <w:tcPr>
            <w:tcW w:w="988" w:type="dxa"/>
            <w:tcBorders>
              <w:top w:val="single" w:sz="4" w:space="0" w:color="auto"/>
              <w:left w:val="single" w:sz="4" w:space="0" w:color="auto"/>
              <w:bottom w:val="single" w:sz="4" w:space="0" w:color="auto"/>
              <w:right w:val="single" w:sz="4" w:space="0" w:color="auto"/>
            </w:tcBorders>
          </w:tcPr>
          <w:p w14:paraId="76962CDF" w14:textId="77777777" w:rsidR="000D3E9A" w:rsidRPr="00F245E6" w:rsidRDefault="000D3E9A">
            <w:pPr>
              <w:rPr>
                <w:rFonts w:cs="Calibri Light"/>
                <w:color w:val="C00000"/>
              </w:rPr>
            </w:pPr>
          </w:p>
        </w:tc>
        <w:tc>
          <w:tcPr>
            <w:tcW w:w="6804" w:type="dxa"/>
            <w:tcBorders>
              <w:right w:val="single" w:sz="4" w:space="0" w:color="auto"/>
            </w:tcBorders>
            <w:vAlign w:val="center"/>
            <w:hideMark/>
          </w:tcPr>
          <w:p w14:paraId="7A445A53" w14:textId="77777777" w:rsidR="000D3E9A" w:rsidRPr="00F245E6" w:rsidRDefault="000D3E9A">
            <w:pPr>
              <w:rPr>
                <w:rFonts w:cs="Calibri Light"/>
                <w:sz w:val="20"/>
                <w:szCs w:val="20"/>
                <w:lang w:val="de-AT" w:eastAsia="de-AT"/>
              </w:rPr>
            </w:pPr>
          </w:p>
        </w:tc>
        <w:tc>
          <w:tcPr>
            <w:tcW w:w="747" w:type="dxa"/>
            <w:vMerge/>
            <w:tcBorders>
              <w:left w:val="single" w:sz="4" w:space="0" w:color="auto"/>
              <w:right w:val="single" w:sz="4" w:space="0" w:color="auto"/>
            </w:tcBorders>
            <w:vAlign w:val="center"/>
            <w:hideMark/>
          </w:tcPr>
          <w:p w14:paraId="2B4A10F9" w14:textId="77777777" w:rsidR="000D3E9A" w:rsidRPr="00F245E6" w:rsidRDefault="000D3E9A">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379ECCF" w14:textId="77777777" w:rsidR="000D3E9A" w:rsidRPr="00F245E6" w:rsidRDefault="000D3E9A">
            <w:pPr>
              <w:rPr>
                <w:rFonts w:cs="Calibri Light"/>
                <w:b/>
              </w:rPr>
            </w:pPr>
          </w:p>
        </w:tc>
      </w:tr>
    </w:tbl>
    <w:p w14:paraId="1F95BA3B"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04"/>
        <w:gridCol w:w="747"/>
        <w:gridCol w:w="748"/>
      </w:tblGrid>
      <w:tr w:rsidR="000D3E9A" w:rsidRPr="00F245E6" w14:paraId="4346830E"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4E161A96" w14:textId="77777777" w:rsidR="000D3E9A" w:rsidRPr="00F245E6" w:rsidRDefault="000D3E9A">
            <w:pPr>
              <w:rPr>
                <w:rFonts w:cs="Calibri Light"/>
              </w:rPr>
            </w:pPr>
            <w:r w:rsidRPr="00F245E6">
              <w:rPr>
                <w:rFonts w:cs="Calibri Light"/>
              </w:rPr>
              <w:t>C.3.1.f</w:t>
            </w:r>
          </w:p>
        </w:tc>
        <w:tc>
          <w:tcPr>
            <w:tcW w:w="6804" w:type="dxa"/>
            <w:tcBorders>
              <w:top w:val="single" w:sz="4" w:space="0" w:color="auto"/>
              <w:left w:val="single" w:sz="4" w:space="0" w:color="auto"/>
              <w:bottom w:val="single" w:sz="4" w:space="0" w:color="auto"/>
              <w:right w:val="single" w:sz="4" w:space="0" w:color="auto"/>
            </w:tcBorders>
            <w:hideMark/>
          </w:tcPr>
          <w:p w14:paraId="4106CC53" w14:textId="77777777" w:rsidR="000D3E9A" w:rsidRPr="00F245E6" w:rsidRDefault="000D3E9A">
            <w:pPr>
              <w:rPr>
                <w:rFonts w:cs="Calibri Light"/>
              </w:rPr>
            </w:pPr>
            <w:r w:rsidRPr="00F245E6">
              <w:rPr>
                <w:rFonts w:cs="Calibri Light"/>
              </w:rPr>
              <w:t>In welchen Bereichen nimmt die Gemeinde eine Vorbildwirkung im ökologischen Bereich ein?</w:t>
            </w:r>
          </w:p>
          <w:p w14:paraId="3CD97235" w14:textId="77777777" w:rsidR="000D3E9A" w:rsidRPr="00F245E6" w:rsidRDefault="000D3E9A">
            <w:pPr>
              <w:rPr>
                <w:rFonts w:cs="Calibri Light"/>
              </w:rPr>
            </w:pPr>
            <w:r w:rsidRPr="00F245E6">
              <w:rPr>
                <w:rFonts w:cs="Calibri Light"/>
              </w:rPr>
              <w:t>(1 Bereich = 1 Punkt, 2 oder mehrere Bereiche = 2 Punkte)</w:t>
            </w:r>
          </w:p>
        </w:tc>
        <w:tc>
          <w:tcPr>
            <w:tcW w:w="747" w:type="dxa"/>
            <w:vMerge w:val="restart"/>
            <w:tcBorders>
              <w:top w:val="single" w:sz="4" w:space="0" w:color="auto"/>
              <w:left w:val="single" w:sz="4" w:space="0" w:color="auto"/>
              <w:right w:val="single" w:sz="4" w:space="0" w:color="auto"/>
            </w:tcBorders>
            <w:hideMark/>
          </w:tcPr>
          <w:p w14:paraId="7CFF1DDD" w14:textId="77777777" w:rsidR="000D3E9A" w:rsidRPr="00F245E6" w:rsidRDefault="000D3E9A">
            <w:pPr>
              <w:rPr>
                <w:rFonts w:cs="Calibri Light"/>
              </w:rPr>
            </w:pPr>
            <w:r w:rsidRPr="00F245E6">
              <w:rPr>
                <w:rFonts w:cs="Calibri Light"/>
              </w:rPr>
              <w:t>mögl.</w:t>
            </w:r>
          </w:p>
          <w:p w14:paraId="6229937B" w14:textId="77777777" w:rsidR="000D3E9A" w:rsidRPr="00F245E6" w:rsidRDefault="000D3E9A">
            <w:pPr>
              <w:jc w:val="center"/>
              <w:rPr>
                <w:rFonts w:cs="Calibri Light"/>
                <w:b/>
              </w:rPr>
            </w:pPr>
            <w:r w:rsidRPr="00F245E6">
              <w:rPr>
                <w:rFonts w:cs="Calibri Light"/>
                <w:b/>
              </w:rPr>
              <w:t>2 (K)</w:t>
            </w:r>
          </w:p>
        </w:tc>
        <w:tc>
          <w:tcPr>
            <w:tcW w:w="748" w:type="dxa"/>
            <w:vMerge w:val="restart"/>
            <w:tcBorders>
              <w:top w:val="single" w:sz="4" w:space="0" w:color="auto"/>
              <w:left w:val="single" w:sz="4" w:space="0" w:color="auto"/>
              <w:bottom w:val="single" w:sz="4" w:space="0" w:color="auto"/>
              <w:right w:val="single" w:sz="4" w:space="0" w:color="auto"/>
            </w:tcBorders>
          </w:tcPr>
          <w:p w14:paraId="700BBA9C" w14:textId="77777777" w:rsidR="000D3E9A" w:rsidRPr="00F245E6" w:rsidRDefault="000D3E9A">
            <w:pPr>
              <w:rPr>
                <w:rFonts w:cs="Calibri Light"/>
              </w:rPr>
            </w:pPr>
            <w:r w:rsidRPr="00F245E6">
              <w:rPr>
                <w:rFonts w:cs="Calibri Light"/>
              </w:rPr>
              <w:t>tats.</w:t>
            </w:r>
          </w:p>
          <w:p w14:paraId="0D02E637" w14:textId="77777777" w:rsidR="000D3E9A" w:rsidRPr="00F245E6" w:rsidRDefault="000D3E9A">
            <w:pPr>
              <w:jc w:val="center"/>
              <w:rPr>
                <w:rFonts w:cs="Calibri Light"/>
                <w:b/>
              </w:rPr>
            </w:pPr>
          </w:p>
        </w:tc>
      </w:tr>
      <w:tr w:rsidR="000D3E9A" w:rsidRPr="00F245E6" w14:paraId="585EE420" w14:textId="77777777" w:rsidTr="00FF27BD">
        <w:tc>
          <w:tcPr>
            <w:tcW w:w="988" w:type="dxa"/>
            <w:tcBorders>
              <w:top w:val="single" w:sz="4" w:space="0" w:color="auto"/>
              <w:left w:val="single" w:sz="4" w:space="0" w:color="auto"/>
              <w:bottom w:val="single" w:sz="4" w:space="0" w:color="auto"/>
              <w:right w:val="single" w:sz="4" w:space="0" w:color="auto"/>
            </w:tcBorders>
          </w:tcPr>
          <w:p w14:paraId="031E76F9" w14:textId="77777777" w:rsidR="000D3E9A" w:rsidRPr="00F245E6" w:rsidRDefault="000D3E9A">
            <w:pPr>
              <w:rPr>
                <w:rFonts w:cs="Calibri Light"/>
                <w:color w:val="C00000"/>
              </w:rPr>
            </w:pPr>
          </w:p>
        </w:tc>
        <w:tc>
          <w:tcPr>
            <w:tcW w:w="6804" w:type="dxa"/>
            <w:tcBorders>
              <w:right w:val="single" w:sz="4" w:space="0" w:color="auto"/>
            </w:tcBorders>
            <w:vAlign w:val="center"/>
            <w:hideMark/>
          </w:tcPr>
          <w:p w14:paraId="42C6DB7D" w14:textId="77777777" w:rsidR="000D3E9A" w:rsidRPr="00F245E6" w:rsidRDefault="000D3E9A">
            <w:pPr>
              <w:rPr>
                <w:rFonts w:cs="Calibri Light"/>
                <w:sz w:val="20"/>
                <w:szCs w:val="20"/>
                <w:lang w:val="de-AT" w:eastAsia="de-AT"/>
              </w:rPr>
            </w:pPr>
          </w:p>
        </w:tc>
        <w:tc>
          <w:tcPr>
            <w:tcW w:w="747" w:type="dxa"/>
            <w:vMerge/>
            <w:tcBorders>
              <w:left w:val="single" w:sz="4" w:space="0" w:color="auto"/>
              <w:right w:val="single" w:sz="4" w:space="0" w:color="auto"/>
            </w:tcBorders>
            <w:vAlign w:val="center"/>
            <w:hideMark/>
          </w:tcPr>
          <w:p w14:paraId="61DF2A9E" w14:textId="77777777" w:rsidR="000D3E9A" w:rsidRPr="00F245E6" w:rsidRDefault="000D3E9A">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972E8EF" w14:textId="77777777" w:rsidR="000D3E9A" w:rsidRPr="00F245E6" w:rsidRDefault="000D3E9A">
            <w:pPr>
              <w:rPr>
                <w:rFonts w:cs="Calibri Light"/>
                <w:b/>
              </w:rPr>
            </w:pPr>
          </w:p>
        </w:tc>
      </w:tr>
    </w:tbl>
    <w:p w14:paraId="4B628E85"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04"/>
        <w:gridCol w:w="747"/>
        <w:gridCol w:w="748"/>
      </w:tblGrid>
      <w:tr w:rsidR="000D3E9A" w:rsidRPr="00F245E6" w14:paraId="4ECCCD74"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1F025790" w14:textId="77777777" w:rsidR="000D3E9A" w:rsidRPr="00F245E6" w:rsidRDefault="000D3E9A">
            <w:pPr>
              <w:rPr>
                <w:rFonts w:cs="Calibri Light"/>
              </w:rPr>
            </w:pPr>
            <w:r w:rsidRPr="00F245E6">
              <w:rPr>
                <w:rFonts w:cs="Calibri Light"/>
              </w:rPr>
              <w:t>C.2.1.a</w:t>
            </w:r>
          </w:p>
        </w:tc>
        <w:tc>
          <w:tcPr>
            <w:tcW w:w="6804" w:type="dxa"/>
            <w:tcBorders>
              <w:top w:val="single" w:sz="4" w:space="0" w:color="auto"/>
              <w:left w:val="single" w:sz="4" w:space="0" w:color="auto"/>
              <w:bottom w:val="single" w:sz="4" w:space="0" w:color="auto"/>
              <w:right w:val="single" w:sz="4" w:space="0" w:color="auto"/>
            </w:tcBorders>
            <w:hideMark/>
          </w:tcPr>
          <w:p w14:paraId="37E60196" w14:textId="77777777" w:rsidR="000D3E9A" w:rsidRPr="00F245E6" w:rsidRDefault="000D3E9A">
            <w:pPr>
              <w:rPr>
                <w:rFonts w:cs="Calibri Light"/>
              </w:rPr>
            </w:pPr>
            <w:r w:rsidRPr="00F245E6">
              <w:rPr>
                <w:rFonts w:cs="Calibri Light"/>
              </w:rPr>
              <w:t>Gibt es eine Erfassung der ausgewiesenen Biotope und anderer unter Schutz gestellter Flächen? (Text und Plan)</w:t>
            </w:r>
          </w:p>
          <w:p w14:paraId="0DD79BE8" w14:textId="77777777" w:rsidR="000D3E9A" w:rsidRPr="00F245E6" w:rsidRDefault="000D3E9A">
            <w:pPr>
              <w:rPr>
                <w:rFonts w:cs="Calibri Light"/>
              </w:rPr>
            </w:pPr>
            <w:r w:rsidRPr="00F245E6">
              <w:rPr>
                <w:rFonts w:cs="Calibri Light"/>
              </w:rPr>
              <w:t>(Plan = 1 Punkt, Text = 1 Punkt)</w:t>
            </w:r>
          </w:p>
        </w:tc>
        <w:tc>
          <w:tcPr>
            <w:tcW w:w="747" w:type="dxa"/>
            <w:vMerge w:val="restart"/>
            <w:tcBorders>
              <w:top w:val="single" w:sz="4" w:space="0" w:color="auto"/>
              <w:left w:val="single" w:sz="4" w:space="0" w:color="auto"/>
              <w:right w:val="single" w:sz="4" w:space="0" w:color="auto"/>
            </w:tcBorders>
            <w:hideMark/>
          </w:tcPr>
          <w:p w14:paraId="2384C08A" w14:textId="77777777" w:rsidR="000D3E9A" w:rsidRPr="00F245E6" w:rsidRDefault="000D3E9A">
            <w:pPr>
              <w:rPr>
                <w:rFonts w:cs="Calibri Light"/>
              </w:rPr>
            </w:pPr>
            <w:r w:rsidRPr="00F245E6">
              <w:rPr>
                <w:rFonts w:cs="Calibri Light"/>
              </w:rPr>
              <w:t>mögl.</w:t>
            </w:r>
          </w:p>
          <w:p w14:paraId="36DB3CE2" w14:textId="77777777" w:rsidR="000D3E9A" w:rsidRPr="00F245E6" w:rsidRDefault="000D3E9A">
            <w:pPr>
              <w:jc w:val="center"/>
              <w:rPr>
                <w:rFonts w:cs="Calibri Light"/>
                <w:b/>
              </w:rPr>
            </w:pPr>
            <w:r w:rsidRPr="00F245E6">
              <w:rPr>
                <w:rFonts w:cs="Calibri Light"/>
                <w:b/>
              </w:rPr>
              <w:t>3 (K)</w:t>
            </w:r>
          </w:p>
        </w:tc>
        <w:tc>
          <w:tcPr>
            <w:tcW w:w="748" w:type="dxa"/>
            <w:vMerge w:val="restart"/>
            <w:tcBorders>
              <w:top w:val="single" w:sz="4" w:space="0" w:color="auto"/>
              <w:left w:val="single" w:sz="4" w:space="0" w:color="auto"/>
              <w:bottom w:val="single" w:sz="4" w:space="0" w:color="auto"/>
              <w:right w:val="single" w:sz="4" w:space="0" w:color="auto"/>
            </w:tcBorders>
          </w:tcPr>
          <w:p w14:paraId="13BB8046" w14:textId="77777777" w:rsidR="000D3E9A" w:rsidRPr="00F245E6" w:rsidRDefault="000D3E9A">
            <w:pPr>
              <w:rPr>
                <w:rFonts w:cs="Calibri Light"/>
              </w:rPr>
            </w:pPr>
            <w:r w:rsidRPr="00F245E6">
              <w:rPr>
                <w:rFonts w:cs="Calibri Light"/>
              </w:rPr>
              <w:t>tats.</w:t>
            </w:r>
          </w:p>
          <w:p w14:paraId="1B34AC90" w14:textId="77777777" w:rsidR="000D3E9A" w:rsidRPr="00F245E6" w:rsidRDefault="000D3E9A">
            <w:pPr>
              <w:jc w:val="center"/>
              <w:rPr>
                <w:rFonts w:cs="Calibri Light"/>
                <w:b/>
              </w:rPr>
            </w:pPr>
          </w:p>
        </w:tc>
      </w:tr>
      <w:tr w:rsidR="000D3E9A" w:rsidRPr="00F245E6" w14:paraId="098C25D1" w14:textId="77777777" w:rsidTr="00FF27BD">
        <w:tc>
          <w:tcPr>
            <w:tcW w:w="988" w:type="dxa"/>
            <w:tcBorders>
              <w:top w:val="single" w:sz="4" w:space="0" w:color="auto"/>
              <w:left w:val="single" w:sz="4" w:space="0" w:color="auto"/>
              <w:bottom w:val="single" w:sz="4" w:space="0" w:color="auto"/>
              <w:right w:val="single" w:sz="4" w:space="0" w:color="auto"/>
            </w:tcBorders>
          </w:tcPr>
          <w:p w14:paraId="21F2BD60" w14:textId="77777777" w:rsidR="000D3E9A" w:rsidRPr="00F245E6" w:rsidRDefault="000D3E9A">
            <w:pPr>
              <w:rPr>
                <w:rFonts w:cs="Calibri Light"/>
                <w:color w:val="C00000"/>
              </w:rPr>
            </w:pPr>
          </w:p>
        </w:tc>
        <w:tc>
          <w:tcPr>
            <w:tcW w:w="6804" w:type="dxa"/>
            <w:tcBorders>
              <w:right w:val="single" w:sz="4" w:space="0" w:color="auto"/>
            </w:tcBorders>
            <w:vAlign w:val="center"/>
            <w:hideMark/>
          </w:tcPr>
          <w:p w14:paraId="7857C45E" w14:textId="77777777" w:rsidR="000D3E9A" w:rsidRPr="00F245E6" w:rsidRDefault="000D3E9A">
            <w:pPr>
              <w:rPr>
                <w:rFonts w:cs="Calibri Light"/>
                <w:sz w:val="20"/>
                <w:szCs w:val="20"/>
                <w:lang w:val="de-AT" w:eastAsia="de-AT"/>
              </w:rPr>
            </w:pPr>
          </w:p>
        </w:tc>
        <w:tc>
          <w:tcPr>
            <w:tcW w:w="747" w:type="dxa"/>
            <w:vMerge/>
            <w:tcBorders>
              <w:left w:val="single" w:sz="4" w:space="0" w:color="auto"/>
              <w:right w:val="single" w:sz="4" w:space="0" w:color="auto"/>
            </w:tcBorders>
            <w:vAlign w:val="center"/>
            <w:hideMark/>
          </w:tcPr>
          <w:p w14:paraId="5A1548B3" w14:textId="77777777" w:rsidR="000D3E9A" w:rsidRPr="00F245E6" w:rsidRDefault="000D3E9A">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D92F349" w14:textId="77777777" w:rsidR="000D3E9A" w:rsidRPr="00F245E6" w:rsidRDefault="000D3E9A">
            <w:pPr>
              <w:rPr>
                <w:rFonts w:cs="Calibri Light"/>
                <w:b/>
              </w:rPr>
            </w:pPr>
          </w:p>
        </w:tc>
      </w:tr>
    </w:tbl>
    <w:p w14:paraId="609384C9"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04"/>
        <w:gridCol w:w="747"/>
        <w:gridCol w:w="748"/>
      </w:tblGrid>
      <w:tr w:rsidR="000D3E9A" w:rsidRPr="00F245E6" w14:paraId="5BBA3009"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165A0643" w14:textId="77777777" w:rsidR="000D3E9A" w:rsidRPr="00F245E6" w:rsidRDefault="000D3E9A">
            <w:pPr>
              <w:rPr>
                <w:rFonts w:cs="Calibri Light"/>
              </w:rPr>
            </w:pPr>
            <w:r w:rsidRPr="00F245E6">
              <w:rPr>
                <w:rFonts w:cs="Calibri Light"/>
              </w:rPr>
              <w:t>C2.1.b</w:t>
            </w:r>
          </w:p>
        </w:tc>
        <w:tc>
          <w:tcPr>
            <w:tcW w:w="6804" w:type="dxa"/>
            <w:tcBorders>
              <w:top w:val="single" w:sz="4" w:space="0" w:color="auto"/>
              <w:left w:val="single" w:sz="4" w:space="0" w:color="auto"/>
              <w:bottom w:val="single" w:sz="4" w:space="0" w:color="auto"/>
              <w:right w:val="single" w:sz="4" w:space="0" w:color="auto"/>
            </w:tcBorders>
            <w:hideMark/>
          </w:tcPr>
          <w:p w14:paraId="16AEF9C1" w14:textId="56A3BAC7" w:rsidR="000D3E9A" w:rsidRPr="00F245E6" w:rsidRDefault="000D3E9A">
            <w:pPr>
              <w:rPr>
                <w:rFonts w:cs="Calibri Light"/>
              </w:rPr>
            </w:pPr>
            <w:r w:rsidRPr="00F245E6">
              <w:rPr>
                <w:rFonts w:cs="Calibri Light"/>
              </w:rPr>
              <w:t>Gibt es eine Erfassung weitere</w:t>
            </w:r>
            <w:r w:rsidR="00BE1A64">
              <w:rPr>
                <w:rFonts w:cs="Calibri Light"/>
              </w:rPr>
              <w:t>r</w:t>
            </w:r>
            <w:r w:rsidRPr="00F245E6">
              <w:rPr>
                <w:rFonts w:cs="Calibri Light"/>
              </w:rPr>
              <w:t xml:space="preserve"> wertvolle</w:t>
            </w:r>
            <w:r w:rsidR="00BE1A64">
              <w:rPr>
                <w:rFonts w:cs="Calibri Light"/>
              </w:rPr>
              <w:t>r</w:t>
            </w:r>
            <w:r w:rsidRPr="00F245E6">
              <w:rPr>
                <w:rFonts w:cs="Calibri Light"/>
              </w:rPr>
              <w:t xml:space="preserve"> Habitate aus Sicht von Bürgerinitiativen, Naturschutzorganisationen?</w:t>
            </w:r>
          </w:p>
          <w:p w14:paraId="51B02A8B" w14:textId="77777777" w:rsidR="000D3E9A" w:rsidRPr="00F245E6" w:rsidRDefault="000D3E9A">
            <w:pPr>
              <w:rPr>
                <w:rFonts w:cs="Calibri Light"/>
              </w:rPr>
            </w:pPr>
            <w:r w:rsidRPr="00F245E6">
              <w:rPr>
                <w:rFonts w:cs="Calibri Light"/>
              </w:rPr>
              <w:t>(Ja = 3 Punkte, bereits unter Schutz gestellt = 3 Punkte)</w:t>
            </w:r>
          </w:p>
        </w:tc>
        <w:tc>
          <w:tcPr>
            <w:tcW w:w="747" w:type="dxa"/>
            <w:vMerge w:val="restart"/>
            <w:tcBorders>
              <w:top w:val="single" w:sz="4" w:space="0" w:color="auto"/>
              <w:left w:val="single" w:sz="4" w:space="0" w:color="auto"/>
              <w:right w:val="single" w:sz="4" w:space="0" w:color="auto"/>
            </w:tcBorders>
            <w:hideMark/>
          </w:tcPr>
          <w:p w14:paraId="6E5CF0A2" w14:textId="77777777" w:rsidR="000D3E9A" w:rsidRPr="00F245E6" w:rsidRDefault="000D3E9A">
            <w:pPr>
              <w:rPr>
                <w:rFonts w:cs="Calibri Light"/>
              </w:rPr>
            </w:pPr>
            <w:r w:rsidRPr="00F245E6">
              <w:rPr>
                <w:rFonts w:cs="Calibri Light"/>
              </w:rPr>
              <w:t>mögl.</w:t>
            </w:r>
          </w:p>
          <w:p w14:paraId="7E886465" w14:textId="77777777" w:rsidR="000D3E9A" w:rsidRPr="00F245E6" w:rsidRDefault="000D3E9A">
            <w:pPr>
              <w:jc w:val="center"/>
              <w:rPr>
                <w:rFonts w:cs="Calibri Light"/>
                <w:b/>
              </w:rPr>
            </w:pPr>
            <w:r w:rsidRPr="00F245E6">
              <w:rPr>
                <w:rFonts w:cs="Calibri Light"/>
                <w:b/>
              </w:rPr>
              <w:t>3 (K)</w:t>
            </w:r>
          </w:p>
        </w:tc>
        <w:tc>
          <w:tcPr>
            <w:tcW w:w="748" w:type="dxa"/>
            <w:vMerge w:val="restart"/>
            <w:tcBorders>
              <w:top w:val="single" w:sz="4" w:space="0" w:color="auto"/>
              <w:left w:val="single" w:sz="4" w:space="0" w:color="auto"/>
              <w:bottom w:val="single" w:sz="4" w:space="0" w:color="auto"/>
              <w:right w:val="single" w:sz="4" w:space="0" w:color="auto"/>
            </w:tcBorders>
          </w:tcPr>
          <w:p w14:paraId="5180661C" w14:textId="77777777" w:rsidR="000D3E9A" w:rsidRPr="00F245E6" w:rsidRDefault="000D3E9A">
            <w:pPr>
              <w:rPr>
                <w:rFonts w:cs="Calibri Light"/>
              </w:rPr>
            </w:pPr>
            <w:r w:rsidRPr="00F245E6">
              <w:rPr>
                <w:rFonts w:cs="Calibri Light"/>
              </w:rPr>
              <w:t>tats.</w:t>
            </w:r>
          </w:p>
          <w:p w14:paraId="45DA1DE8" w14:textId="77777777" w:rsidR="000D3E9A" w:rsidRPr="00F245E6" w:rsidRDefault="000D3E9A">
            <w:pPr>
              <w:jc w:val="center"/>
              <w:rPr>
                <w:rFonts w:cs="Calibri Light"/>
                <w:b/>
              </w:rPr>
            </w:pPr>
          </w:p>
        </w:tc>
      </w:tr>
      <w:tr w:rsidR="000D3E9A" w:rsidRPr="00F245E6" w14:paraId="1B080A93" w14:textId="77777777" w:rsidTr="00FF27BD">
        <w:tc>
          <w:tcPr>
            <w:tcW w:w="988" w:type="dxa"/>
            <w:tcBorders>
              <w:top w:val="single" w:sz="4" w:space="0" w:color="auto"/>
              <w:left w:val="single" w:sz="4" w:space="0" w:color="auto"/>
              <w:bottom w:val="single" w:sz="4" w:space="0" w:color="auto"/>
              <w:right w:val="single" w:sz="4" w:space="0" w:color="auto"/>
            </w:tcBorders>
          </w:tcPr>
          <w:p w14:paraId="10D1B28C" w14:textId="77777777" w:rsidR="000D3E9A" w:rsidRPr="00F245E6" w:rsidRDefault="000D3E9A">
            <w:pPr>
              <w:rPr>
                <w:rFonts w:cs="Calibri Light"/>
                <w:color w:val="C00000"/>
              </w:rPr>
            </w:pPr>
          </w:p>
        </w:tc>
        <w:tc>
          <w:tcPr>
            <w:tcW w:w="6804" w:type="dxa"/>
            <w:tcBorders>
              <w:right w:val="single" w:sz="4" w:space="0" w:color="auto"/>
            </w:tcBorders>
            <w:vAlign w:val="center"/>
            <w:hideMark/>
          </w:tcPr>
          <w:p w14:paraId="57BB6034" w14:textId="77777777" w:rsidR="000D3E9A" w:rsidRPr="00F245E6" w:rsidRDefault="000D3E9A">
            <w:pPr>
              <w:rPr>
                <w:rFonts w:cs="Calibri Light"/>
                <w:sz w:val="20"/>
                <w:szCs w:val="20"/>
                <w:lang w:val="de-AT" w:eastAsia="de-AT"/>
              </w:rPr>
            </w:pPr>
          </w:p>
        </w:tc>
        <w:tc>
          <w:tcPr>
            <w:tcW w:w="747" w:type="dxa"/>
            <w:vMerge/>
            <w:tcBorders>
              <w:left w:val="single" w:sz="4" w:space="0" w:color="auto"/>
              <w:right w:val="single" w:sz="4" w:space="0" w:color="auto"/>
            </w:tcBorders>
            <w:vAlign w:val="center"/>
            <w:hideMark/>
          </w:tcPr>
          <w:p w14:paraId="4A667F56" w14:textId="77777777" w:rsidR="000D3E9A" w:rsidRPr="00F245E6" w:rsidRDefault="000D3E9A">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2FD4EA" w14:textId="77777777" w:rsidR="000D3E9A" w:rsidRPr="00F245E6" w:rsidRDefault="000D3E9A">
            <w:pPr>
              <w:rPr>
                <w:rFonts w:cs="Calibri Light"/>
                <w:b/>
              </w:rPr>
            </w:pPr>
          </w:p>
        </w:tc>
      </w:tr>
    </w:tbl>
    <w:p w14:paraId="1E8A5CA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04"/>
        <w:gridCol w:w="747"/>
        <w:gridCol w:w="748"/>
      </w:tblGrid>
      <w:tr w:rsidR="000D3E9A" w:rsidRPr="00F245E6" w14:paraId="218F5489"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3D1155CC" w14:textId="77777777" w:rsidR="000D3E9A" w:rsidRPr="00F245E6" w:rsidRDefault="000D3E9A">
            <w:pPr>
              <w:rPr>
                <w:rFonts w:cs="Calibri Light"/>
              </w:rPr>
            </w:pPr>
            <w:r w:rsidRPr="00F245E6">
              <w:rPr>
                <w:rFonts w:cs="Calibri Light"/>
              </w:rPr>
              <w:t>C.2.1.c</w:t>
            </w:r>
          </w:p>
        </w:tc>
        <w:tc>
          <w:tcPr>
            <w:tcW w:w="6804" w:type="dxa"/>
            <w:tcBorders>
              <w:top w:val="single" w:sz="4" w:space="0" w:color="auto"/>
              <w:left w:val="single" w:sz="4" w:space="0" w:color="auto"/>
              <w:bottom w:val="single" w:sz="4" w:space="0" w:color="auto"/>
              <w:right w:val="single" w:sz="4" w:space="0" w:color="auto"/>
            </w:tcBorders>
            <w:hideMark/>
          </w:tcPr>
          <w:p w14:paraId="5D1558DC" w14:textId="77777777" w:rsidR="000D3E9A" w:rsidRPr="00F245E6" w:rsidRDefault="000D3E9A">
            <w:pPr>
              <w:rPr>
                <w:rFonts w:cs="Calibri Light"/>
              </w:rPr>
            </w:pPr>
            <w:r w:rsidRPr="00F245E6">
              <w:rPr>
                <w:rFonts w:cs="Calibri Light"/>
              </w:rPr>
              <w:t>Gibt es eine Erfassung der gesamten grünen Infrastruktur in der Gemeinde?</w:t>
            </w:r>
          </w:p>
          <w:p w14:paraId="16FEE364" w14:textId="77777777" w:rsidR="000D3E9A" w:rsidRPr="00F245E6" w:rsidRDefault="000D3E9A">
            <w:pPr>
              <w:rPr>
                <w:rFonts w:cs="Calibri Light"/>
              </w:rPr>
            </w:pPr>
            <w:r w:rsidRPr="00F245E6">
              <w:rPr>
                <w:rFonts w:cs="Calibri Light"/>
              </w:rPr>
              <w:t>(Ja = 5 Punkte)</w:t>
            </w:r>
          </w:p>
        </w:tc>
        <w:tc>
          <w:tcPr>
            <w:tcW w:w="747" w:type="dxa"/>
            <w:vMerge w:val="restart"/>
            <w:tcBorders>
              <w:top w:val="single" w:sz="4" w:space="0" w:color="auto"/>
              <w:left w:val="single" w:sz="4" w:space="0" w:color="auto"/>
              <w:right w:val="single" w:sz="4" w:space="0" w:color="auto"/>
            </w:tcBorders>
            <w:hideMark/>
          </w:tcPr>
          <w:p w14:paraId="4B662348" w14:textId="77777777" w:rsidR="000D3E9A" w:rsidRPr="00F245E6" w:rsidRDefault="000D3E9A">
            <w:pPr>
              <w:rPr>
                <w:rFonts w:cs="Calibri Light"/>
              </w:rPr>
            </w:pPr>
            <w:r w:rsidRPr="00F245E6">
              <w:rPr>
                <w:rFonts w:cs="Calibri Light"/>
              </w:rPr>
              <w:t>mögl.</w:t>
            </w:r>
          </w:p>
          <w:p w14:paraId="28646496" w14:textId="77777777" w:rsidR="000D3E9A" w:rsidRPr="00F245E6" w:rsidRDefault="000D3E9A">
            <w:pPr>
              <w:jc w:val="center"/>
              <w:rPr>
                <w:rFonts w:cs="Calibri Light"/>
                <w:b/>
              </w:rPr>
            </w:pPr>
            <w:r w:rsidRPr="00F245E6">
              <w:rPr>
                <w:rFonts w:cs="Calibri Light"/>
                <w:b/>
              </w:rPr>
              <w:t>5 (K)</w:t>
            </w:r>
          </w:p>
        </w:tc>
        <w:tc>
          <w:tcPr>
            <w:tcW w:w="748" w:type="dxa"/>
            <w:vMerge w:val="restart"/>
            <w:tcBorders>
              <w:top w:val="single" w:sz="4" w:space="0" w:color="auto"/>
              <w:left w:val="single" w:sz="4" w:space="0" w:color="auto"/>
              <w:bottom w:val="single" w:sz="4" w:space="0" w:color="auto"/>
              <w:right w:val="single" w:sz="4" w:space="0" w:color="auto"/>
            </w:tcBorders>
          </w:tcPr>
          <w:p w14:paraId="2E73A9C2" w14:textId="77777777" w:rsidR="000D3E9A" w:rsidRPr="00F245E6" w:rsidRDefault="000D3E9A">
            <w:pPr>
              <w:rPr>
                <w:rFonts w:cs="Calibri Light"/>
              </w:rPr>
            </w:pPr>
            <w:r w:rsidRPr="00F245E6">
              <w:rPr>
                <w:rFonts w:cs="Calibri Light"/>
              </w:rPr>
              <w:t>tats.</w:t>
            </w:r>
          </w:p>
          <w:p w14:paraId="26443418" w14:textId="77777777" w:rsidR="000D3E9A" w:rsidRPr="00F245E6" w:rsidRDefault="000D3E9A">
            <w:pPr>
              <w:jc w:val="center"/>
              <w:rPr>
                <w:rFonts w:cs="Calibri Light"/>
                <w:b/>
              </w:rPr>
            </w:pPr>
          </w:p>
        </w:tc>
      </w:tr>
      <w:tr w:rsidR="000D3E9A" w:rsidRPr="00F245E6" w14:paraId="34090CEB" w14:textId="77777777" w:rsidTr="00FF27BD">
        <w:tc>
          <w:tcPr>
            <w:tcW w:w="988" w:type="dxa"/>
            <w:tcBorders>
              <w:top w:val="single" w:sz="4" w:space="0" w:color="auto"/>
              <w:left w:val="single" w:sz="4" w:space="0" w:color="auto"/>
              <w:bottom w:val="single" w:sz="4" w:space="0" w:color="auto"/>
              <w:right w:val="single" w:sz="4" w:space="0" w:color="auto"/>
            </w:tcBorders>
          </w:tcPr>
          <w:p w14:paraId="12AAE11E" w14:textId="77777777" w:rsidR="000D3E9A" w:rsidRPr="00F245E6" w:rsidRDefault="000D3E9A">
            <w:pPr>
              <w:rPr>
                <w:rFonts w:cs="Calibri Light"/>
                <w:color w:val="C00000"/>
              </w:rPr>
            </w:pPr>
          </w:p>
        </w:tc>
        <w:tc>
          <w:tcPr>
            <w:tcW w:w="6804" w:type="dxa"/>
            <w:tcBorders>
              <w:right w:val="single" w:sz="4" w:space="0" w:color="auto"/>
            </w:tcBorders>
            <w:vAlign w:val="center"/>
            <w:hideMark/>
          </w:tcPr>
          <w:p w14:paraId="408AEB1B" w14:textId="77777777" w:rsidR="000D3E9A" w:rsidRPr="00F245E6" w:rsidRDefault="000D3E9A">
            <w:pPr>
              <w:rPr>
                <w:rFonts w:cs="Calibri Light"/>
                <w:sz w:val="20"/>
                <w:szCs w:val="20"/>
                <w:lang w:val="de-AT" w:eastAsia="de-AT"/>
              </w:rPr>
            </w:pPr>
          </w:p>
        </w:tc>
        <w:tc>
          <w:tcPr>
            <w:tcW w:w="747" w:type="dxa"/>
            <w:vMerge/>
            <w:tcBorders>
              <w:left w:val="single" w:sz="4" w:space="0" w:color="auto"/>
              <w:right w:val="single" w:sz="4" w:space="0" w:color="auto"/>
            </w:tcBorders>
            <w:vAlign w:val="center"/>
            <w:hideMark/>
          </w:tcPr>
          <w:p w14:paraId="2C6A2EEC" w14:textId="77777777" w:rsidR="000D3E9A" w:rsidRPr="00F245E6" w:rsidRDefault="000D3E9A">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96CB7C" w14:textId="77777777" w:rsidR="000D3E9A" w:rsidRPr="00F245E6" w:rsidRDefault="000D3E9A">
            <w:pPr>
              <w:rPr>
                <w:rFonts w:cs="Calibri Light"/>
                <w:b/>
              </w:rPr>
            </w:pPr>
          </w:p>
        </w:tc>
      </w:tr>
    </w:tbl>
    <w:p w14:paraId="5A41680A"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04"/>
        <w:gridCol w:w="747"/>
        <w:gridCol w:w="748"/>
      </w:tblGrid>
      <w:tr w:rsidR="000D3E9A" w:rsidRPr="00F245E6" w14:paraId="5C1B4383"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1A4136B7" w14:textId="77777777" w:rsidR="000D3E9A" w:rsidRPr="00F245E6" w:rsidRDefault="000D3E9A">
            <w:pPr>
              <w:rPr>
                <w:rFonts w:cs="Calibri Light"/>
              </w:rPr>
            </w:pPr>
            <w:r w:rsidRPr="00F245E6">
              <w:rPr>
                <w:rFonts w:cs="Calibri Light"/>
              </w:rPr>
              <w:t>C.2.2.a</w:t>
            </w:r>
          </w:p>
        </w:tc>
        <w:tc>
          <w:tcPr>
            <w:tcW w:w="6804" w:type="dxa"/>
            <w:tcBorders>
              <w:top w:val="single" w:sz="4" w:space="0" w:color="auto"/>
              <w:left w:val="single" w:sz="4" w:space="0" w:color="auto"/>
              <w:bottom w:val="single" w:sz="4" w:space="0" w:color="auto"/>
              <w:right w:val="single" w:sz="4" w:space="0" w:color="auto"/>
            </w:tcBorders>
            <w:hideMark/>
          </w:tcPr>
          <w:p w14:paraId="52DCDC00" w14:textId="624157AE" w:rsidR="000D3E9A" w:rsidRPr="00F245E6" w:rsidRDefault="000D3E9A">
            <w:pPr>
              <w:rPr>
                <w:rFonts w:cs="Calibri Light"/>
              </w:rPr>
            </w:pPr>
            <w:r w:rsidRPr="00F245E6">
              <w:rPr>
                <w:rFonts w:cs="Calibri Light"/>
              </w:rPr>
              <w:t>Gibt es eine Erfassung der Ökosystemdienstleistungen im Gemeindegebiet? Wenn ja</w:t>
            </w:r>
            <w:r w:rsidR="00BE1A64">
              <w:rPr>
                <w:rFonts w:cs="Calibri Light"/>
              </w:rPr>
              <w:t>,</w:t>
            </w:r>
            <w:r w:rsidRPr="00F245E6">
              <w:rPr>
                <w:rFonts w:cs="Calibri Light"/>
              </w:rPr>
              <w:t xml:space="preserve"> wie erfolgte diese?</w:t>
            </w:r>
          </w:p>
          <w:p w14:paraId="7DF0DDD0" w14:textId="77777777" w:rsidR="000D3E9A" w:rsidRPr="00F245E6" w:rsidRDefault="000D3E9A">
            <w:pPr>
              <w:rPr>
                <w:rFonts w:cs="Calibri Light"/>
              </w:rPr>
            </w:pPr>
            <w:r w:rsidRPr="00F245E6">
              <w:rPr>
                <w:rFonts w:cs="Calibri Light"/>
              </w:rPr>
              <w:t>(Ja + Beschreibung = 6 Punkte)</w:t>
            </w:r>
          </w:p>
        </w:tc>
        <w:tc>
          <w:tcPr>
            <w:tcW w:w="747" w:type="dxa"/>
            <w:vMerge w:val="restart"/>
            <w:tcBorders>
              <w:top w:val="single" w:sz="4" w:space="0" w:color="auto"/>
              <w:left w:val="single" w:sz="4" w:space="0" w:color="auto"/>
              <w:right w:val="single" w:sz="4" w:space="0" w:color="auto"/>
            </w:tcBorders>
            <w:hideMark/>
          </w:tcPr>
          <w:p w14:paraId="1C7A7165" w14:textId="77777777" w:rsidR="000D3E9A" w:rsidRPr="00F245E6" w:rsidRDefault="000D3E9A">
            <w:pPr>
              <w:rPr>
                <w:rFonts w:cs="Calibri Light"/>
              </w:rPr>
            </w:pPr>
            <w:r w:rsidRPr="00F245E6">
              <w:rPr>
                <w:rFonts w:cs="Calibri Light"/>
              </w:rPr>
              <w:t>mögl.</w:t>
            </w:r>
          </w:p>
          <w:p w14:paraId="205CFAD9" w14:textId="77777777" w:rsidR="000D3E9A" w:rsidRPr="00F245E6" w:rsidRDefault="000D3E9A">
            <w:pPr>
              <w:jc w:val="center"/>
              <w:rPr>
                <w:rFonts w:cs="Calibri Light"/>
                <w:b/>
              </w:rPr>
            </w:pPr>
            <w:r w:rsidRPr="00F245E6">
              <w:rPr>
                <w:rFonts w:cs="Calibri Light"/>
                <w:b/>
              </w:rPr>
              <w:t>6 (K)</w:t>
            </w:r>
          </w:p>
        </w:tc>
        <w:tc>
          <w:tcPr>
            <w:tcW w:w="748" w:type="dxa"/>
            <w:vMerge w:val="restart"/>
            <w:tcBorders>
              <w:top w:val="single" w:sz="4" w:space="0" w:color="auto"/>
              <w:left w:val="single" w:sz="4" w:space="0" w:color="auto"/>
              <w:bottom w:val="single" w:sz="4" w:space="0" w:color="auto"/>
              <w:right w:val="single" w:sz="4" w:space="0" w:color="auto"/>
            </w:tcBorders>
          </w:tcPr>
          <w:p w14:paraId="2A10116D" w14:textId="77777777" w:rsidR="000D3E9A" w:rsidRPr="00F245E6" w:rsidRDefault="000D3E9A">
            <w:pPr>
              <w:rPr>
                <w:rFonts w:cs="Calibri Light"/>
              </w:rPr>
            </w:pPr>
            <w:r w:rsidRPr="00F245E6">
              <w:rPr>
                <w:rFonts w:cs="Calibri Light"/>
              </w:rPr>
              <w:t>tats.</w:t>
            </w:r>
          </w:p>
          <w:p w14:paraId="45795E16" w14:textId="77777777" w:rsidR="000D3E9A" w:rsidRPr="00F245E6" w:rsidRDefault="000D3E9A">
            <w:pPr>
              <w:jc w:val="center"/>
              <w:rPr>
                <w:rFonts w:cs="Calibri Light"/>
                <w:b/>
              </w:rPr>
            </w:pPr>
          </w:p>
        </w:tc>
      </w:tr>
      <w:tr w:rsidR="000D3E9A" w:rsidRPr="00F245E6" w14:paraId="69C09294" w14:textId="77777777" w:rsidTr="00FF27BD">
        <w:tc>
          <w:tcPr>
            <w:tcW w:w="988" w:type="dxa"/>
            <w:tcBorders>
              <w:top w:val="single" w:sz="4" w:space="0" w:color="auto"/>
              <w:left w:val="single" w:sz="4" w:space="0" w:color="auto"/>
              <w:bottom w:val="single" w:sz="4" w:space="0" w:color="auto"/>
              <w:right w:val="single" w:sz="4" w:space="0" w:color="auto"/>
            </w:tcBorders>
          </w:tcPr>
          <w:p w14:paraId="1CF9EA69" w14:textId="77777777" w:rsidR="000D3E9A" w:rsidRPr="00F245E6" w:rsidRDefault="000D3E9A">
            <w:pPr>
              <w:rPr>
                <w:rFonts w:cs="Calibri Light"/>
                <w:color w:val="C00000"/>
              </w:rPr>
            </w:pPr>
          </w:p>
        </w:tc>
        <w:tc>
          <w:tcPr>
            <w:tcW w:w="6804" w:type="dxa"/>
            <w:tcBorders>
              <w:right w:val="single" w:sz="4" w:space="0" w:color="auto"/>
            </w:tcBorders>
            <w:vAlign w:val="center"/>
            <w:hideMark/>
          </w:tcPr>
          <w:p w14:paraId="3AA26E40" w14:textId="77777777" w:rsidR="000D3E9A" w:rsidRPr="00F245E6" w:rsidRDefault="000D3E9A">
            <w:pPr>
              <w:rPr>
                <w:rFonts w:cs="Calibri Light"/>
                <w:sz w:val="20"/>
                <w:szCs w:val="20"/>
                <w:lang w:val="de-AT" w:eastAsia="de-AT"/>
              </w:rPr>
            </w:pPr>
          </w:p>
        </w:tc>
        <w:tc>
          <w:tcPr>
            <w:tcW w:w="747" w:type="dxa"/>
            <w:vMerge/>
            <w:tcBorders>
              <w:left w:val="single" w:sz="4" w:space="0" w:color="auto"/>
              <w:right w:val="single" w:sz="4" w:space="0" w:color="auto"/>
            </w:tcBorders>
            <w:vAlign w:val="center"/>
            <w:hideMark/>
          </w:tcPr>
          <w:p w14:paraId="046C5842" w14:textId="77777777" w:rsidR="000D3E9A" w:rsidRPr="00F245E6" w:rsidRDefault="000D3E9A">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B8288A2" w14:textId="77777777" w:rsidR="000D3E9A" w:rsidRPr="00F245E6" w:rsidRDefault="000D3E9A">
            <w:pPr>
              <w:rPr>
                <w:rFonts w:cs="Calibri Light"/>
                <w:b/>
              </w:rPr>
            </w:pPr>
          </w:p>
        </w:tc>
      </w:tr>
    </w:tbl>
    <w:p w14:paraId="1BC42EE7"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04"/>
        <w:gridCol w:w="747"/>
        <w:gridCol w:w="748"/>
      </w:tblGrid>
      <w:tr w:rsidR="000D3E9A" w:rsidRPr="00F245E6" w14:paraId="739E5118"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5048266A" w14:textId="77777777" w:rsidR="000D3E9A" w:rsidRPr="00F245E6" w:rsidRDefault="000D3E9A">
            <w:pPr>
              <w:rPr>
                <w:rFonts w:cs="Calibri Light"/>
              </w:rPr>
            </w:pPr>
            <w:r w:rsidRPr="00F245E6">
              <w:rPr>
                <w:rFonts w:cs="Calibri Light"/>
              </w:rPr>
              <w:t>C.2.2.b</w:t>
            </w:r>
          </w:p>
        </w:tc>
        <w:tc>
          <w:tcPr>
            <w:tcW w:w="6804" w:type="dxa"/>
            <w:tcBorders>
              <w:top w:val="single" w:sz="4" w:space="0" w:color="auto"/>
              <w:left w:val="single" w:sz="4" w:space="0" w:color="auto"/>
              <w:bottom w:val="single" w:sz="4" w:space="0" w:color="auto"/>
              <w:right w:val="single" w:sz="4" w:space="0" w:color="auto"/>
            </w:tcBorders>
            <w:hideMark/>
          </w:tcPr>
          <w:p w14:paraId="7AF689D2" w14:textId="16D7E372" w:rsidR="000D3E9A" w:rsidRPr="00F245E6" w:rsidRDefault="000D3E9A">
            <w:pPr>
              <w:rPr>
                <w:rFonts w:cs="Calibri Light"/>
              </w:rPr>
            </w:pPr>
            <w:r w:rsidRPr="00F245E6">
              <w:rPr>
                <w:rFonts w:cs="Calibri Light"/>
              </w:rPr>
              <w:t>Wie hoch ist der Anteil der erfassten Ökosystemdienstleistungen bezogen auf das gesamte Gemeindegebiet auf einer Skala von 1 bis 10 (1=bis 10%, 2 =20%, 3=30%, 4=40%, 5=50%, 6=60%, 7=70%, 8=80%, 9=90%, 10=100%)?</w:t>
            </w:r>
          </w:p>
          <w:p w14:paraId="5F122AE8" w14:textId="77777777" w:rsidR="000D3E9A" w:rsidRPr="00F245E6" w:rsidRDefault="000D3E9A">
            <w:pPr>
              <w:rPr>
                <w:rFonts w:cs="Calibri Light"/>
              </w:rPr>
            </w:pPr>
            <w:r w:rsidRPr="00F245E6">
              <w:rPr>
                <w:rFonts w:cs="Calibri Light"/>
              </w:rPr>
              <w:t>(2-3 = 3 Punkt, 4-6 = 4 Punkte, 7-8 = 5 Punkte, 9-10 = 6 Punkte)</w:t>
            </w:r>
          </w:p>
        </w:tc>
        <w:tc>
          <w:tcPr>
            <w:tcW w:w="747" w:type="dxa"/>
            <w:vMerge w:val="restart"/>
            <w:tcBorders>
              <w:top w:val="single" w:sz="4" w:space="0" w:color="auto"/>
              <w:left w:val="single" w:sz="4" w:space="0" w:color="auto"/>
              <w:right w:val="single" w:sz="4" w:space="0" w:color="auto"/>
            </w:tcBorders>
            <w:hideMark/>
          </w:tcPr>
          <w:p w14:paraId="5704FC98" w14:textId="77777777" w:rsidR="000D3E9A" w:rsidRPr="00F245E6" w:rsidRDefault="000D3E9A">
            <w:pPr>
              <w:rPr>
                <w:rFonts w:cs="Calibri Light"/>
              </w:rPr>
            </w:pPr>
            <w:r w:rsidRPr="00F245E6">
              <w:rPr>
                <w:rFonts w:cs="Calibri Light"/>
              </w:rPr>
              <w:t>mögl.</w:t>
            </w:r>
          </w:p>
          <w:p w14:paraId="755B25C9" w14:textId="77777777" w:rsidR="000D3E9A" w:rsidRPr="00F245E6" w:rsidRDefault="000D3E9A">
            <w:pPr>
              <w:jc w:val="center"/>
              <w:rPr>
                <w:rFonts w:cs="Calibri Light"/>
                <w:b/>
              </w:rPr>
            </w:pPr>
            <w:r w:rsidRPr="00F245E6">
              <w:rPr>
                <w:rFonts w:cs="Calibri Light"/>
                <w:b/>
              </w:rPr>
              <w:t>6 (K)</w:t>
            </w:r>
          </w:p>
        </w:tc>
        <w:tc>
          <w:tcPr>
            <w:tcW w:w="748" w:type="dxa"/>
            <w:vMerge w:val="restart"/>
            <w:tcBorders>
              <w:top w:val="single" w:sz="4" w:space="0" w:color="auto"/>
              <w:left w:val="single" w:sz="4" w:space="0" w:color="auto"/>
              <w:bottom w:val="single" w:sz="4" w:space="0" w:color="auto"/>
              <w:right w:val="single" w:sz="4" w:space="0" w:color="auto"/>
            </w:tcBorders>
          </w:tcPr>
          <w:p w14:paraId="44C596AA" w14:textId="77777777" w:rsidR="000D3E9A" w:rsidRPr="00F245E6" w:rsidRDefault="000D3E9A">
            <w:pPr>
              <w:rPr>
                <w:rFonts w:cs="Calibri Light"/>
              </w:rPr>
            </w:pPr>
            <w:r w:rsidRPr="00F245E6">
              <w:rPr>
                <w:rFonts w:cs="Calibri Light"/>
              </w:rPr>
              <w:t>tats.</w:t>
            </w:r>
          </w:p>
          <w:p w14:paraId="6B31E154" w14:textId="77777777" w:rsidR="000D3E9A" w:rsidRPr="00F245E6" w:rsidRDefault="000D3E9A">
            <w:pPr>
              <w:jc w:val="center"/>
              <w:rPr>
                <w:rFonts w:cs="Calibri Light"/>
                <w:b/>
              </w:rPr>
            </w:pPr>
          </w:p>
        </w:tc>
      </w:tr>
      <w:tr w:rsidR="000D3E9A" w:rsidRPr="00F245E6" w14:paraId="68D180A4" w14:textId="77777777" w:rsidTr="00FF27BD">
        <w:tc>
          <w:tcPr>
            <w:tcW w:w="988" w:type="dxa"/>
            <w:tcBorders>
              <w:top w:val="single" w:sz="4" w:space="0" w:color="auto"/>
              <w:left w:val="single" w:sz="4" w:space="0" w:color="auto"/>
              <w:bottom w:val="single" w:sz="4" w:space="0" w:color="auto"/>
              <w:right w:val="single" w:sz="4" w:space="0" w:color="auto"/>
            </w:tcBorders>
          </w:tcPr>
          <w:p w14:paraId="1B99F00B" w14:textId="77777777" w:rsidR="000D3E9A" w:rsidRPr="00F245E6" w:rsidRDefault="000D3E9A">
            <w:pPr>
              <w:rPr>
                <w:rFonts w:cs="Calibri Light"/>
                <w:color w:val="C00000"/>
              </w:rPr>
            </w:pPr>
          </w:p>
        </w:tc>
        <w:tc>
          <w:tcPr>
            <w:tcW w:w="6804" w:type="dxa"/>
            <w:tcBorders>
              <w:right w:val="single" w:sz="4" w:space="0" w:color="auto"/>
            </w:tcBorders>
            <w:vAlign w:val="center"/>
            <w:hideMark/>
          </w:tcPr>
          <w:p w14:paraId="7B9AA63E" w14:textId="77777777" w:rsidR="000D3E9A" w:rsidRPr="00F245E6" w:rsidRDefault="000D3E9A">
            <w:pPr>
              <w:rPr>
                <w:rFonts w:cs="Calibri Light"/>
                <w:sz w:val="20"/>
                <w:szCs w:val="20"/>
                <w:lang w:val="de-AT" w:eastAsia="de-AT"/>
              </w:rPr>
            </w:pPr>
          </w:p>
        </w:tc>
        <w:tc>
          <w:tcPr>
            <w:tcW w:w="747" w:type="dxa"/>
            <w:vMerge/>
            <w:tcBorders>
              <w:left w:val="single" w:sz="4" w:space="0" w:color="auto"/>
              <w:right w:val="single" w:sz="4" w:space="0" w:color="auto"/>
            </w:tcBorders>
            <w:vAlign w:val="center"/>
            <w:hideMark/>
          </w:tcPr>
          <w:p w14:paraId="76E886F7" w14:textId="77777777" w:rsidR="000D3E9A" w:rsidRPr="00F245E6" w:rsidRDefault="000D3E9A">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18EA80B" w14:textId="77777777" w:rsidR="000D3E9A" w:rsidRPr="00F245E6" w:rsidRDefault="000D3E9A">
            <w:pPr>
              <w:rPr>
                <w:rFonts w:cs="Calibri Light"/>
                <w:b/>
              </w:rPr>
            </w:pPr>
          </w:p>
        </w:tc>
      </w:tr>
    </w:tbl>
    <w:p w14:paraId="4840FAD4"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04"/>
        <w:gridCol w:w="747"/>
        <w:gridCol w:w="748"/>
      </w:tblGrid>
      <w:tr w:rsidR="000D3E9A" w:rsidRPr="00F245E6" w14:paraId="35F2AAEF"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7FE37C64" w14:textId="77777777" w:rsidR="000D3E9A" w:rsidRPr="00F245E6" w:rsidRDefault="000D3E9A">
            <w:pPr>
              <w:rPr>
                <w:rFonts w:cs="Calibri Light"/>
              </w:rPr>
            </w:pPr>
            <w:r w:rsidRPr="00F245E6">
              <w:rPr>
                <w:rFonts w:cs="Calibri Light"/>
              </w:rPr>
              <w:t>C.2.2.c</w:t>
            </w:r>
          </w:p>
        </w:tc>
        <w:tc>
          <w:tcPr>
            <w:tcW w:w="6804" w:type="dxa"/>
            <w:tcBorders>
              <w:top w:val="single" w:sz="4" w:space="0" w:color="auto"/>
              <w:left w:val="single" w:sz="4" w:space="0" w:color="auto"/>
              <w:bottom w:val="single" w:sz="4" w:space="0" w:color="auto"/>
              <w:right w:val="single" w:sz="4" w:space="0" w:color="auto"/>
            </w:tcBorders>
            <w:hideMark/>
          </w:tcPr>
          <w:p w14:paraId="5527FF50" w14:textId="77777777" w:rsidR="000D3E9A" w:rsidRPr="00F245E6" w:rsidRDefault="000D3E9A">
            <w:pPr>
              <w:rPr>
                <w:rFonts w:cs="Calibri Light"/>
              </w:rPr>
            </w:pPr>
            <w:r w:rsidRPr="00F245E6">
              <w:rPr>
                <w:rFonts w:cs="Calibri Light"/>
              </w:rPr>
              <w:t>Erfolgte die Erfassung der Ökosystemdienstleistungen mit Einbindung der Bevölkerung? Wenn ja, wie?</w:t>
            </w:r>
          </w:p>
          <w:p w14:paraId="7A7A8AFB" w14:textId="77777777" w:rsidR="000D3E9A" w:rsidRPr="00F245E6" w:rsidRDefault="000D3E9A">
            <w:pPr>
              <w:rPr>
                <w:rFonts w:cs="Calibri Light"/>
              </w:rPr>
            </w:pPr>
            <w:r w:rsidRPr="00F245E6">
              <w:rPr>
                <w:rFonts w:cs="Calibri Light"/>
              </w:rPr>
              <w:t>(Bevölkerungsinformation = 1 Punkt + Beteiligung = 3 Punkte)</w:t>
            </w:r>
          </w:p>
        </w:tc>
        <w:tc>
          <w:tcPr>
            <w:tcW w:w="747" w:type="dxa"/>
            <w:vMerge w:val="restart"/>
            <w:tcBorders>
              <w:top w:val="single" w:sz="4" w:space="0" w:color="auto"/>
              <w:left w:val="single" w:sz="4" w:space="0" w:color="auto"/>
              <w:right w:val="single" w:sz="4" w:space="0" w:color="auto"/>
            </w:tcBorders>
            <w:hideMark/>
          </w:tcPr>
          <w:p w14:paraId="4A32C71A" w14:textId="77777777" w:rsidR="000D3E9A" w:rsidRPr="00F245E6" w:rsidRDefault="000D3E9A">
            <w:pPr>
              <w:rPr>
                <w:rFonts w:cs="Calibri Light"/>
              </w:rPr>
            </w:pPr>
            <w:r w:rsidRPr="00F245E6">
              <w:rPr>
                <w:rFonts w:cs="Calibri Light"/>
              </w:rPr>
              <w:t>mögl.</w:t>
            </w:r>
          </w:p>
          <w:p w14:paraId="190D1D78" w14:textId="77777777" w:rsidR="000D3E9A" w:rsidRPr="00F245E6" w:rsidRDefault="000D3E9A">
            <w:pPr>
              <w:jc w:val="center"/>
              <w:rPr>
                <w:rFonts w:cs="Calibri Light"/>
                <w:b/>
              </w:rPr>
            </w:pPr>
            <w:r w:rsidRPr="00F245E6">
              <w:rPr>
                <w:rFonts w:cs="Calibri Light"/>
                <w:b/>
              </w:rPr>
              <w:t>4 (K)</w:t>
            </w:r>
          </w:p>
        </w:tc>
        <w:tc>
          <w:tcPr>
            <w:tcW w:w="748" w:type="dxa"/>
            <w:vMerge w:val="restart"/>
            <w:tcBorders>
              <w:top w:val="single" w:sz="4" w:space="0" w:color="auto"/>
              <w:left w:val="single" w:sz="4" w:space="0" w:color="auto"/>
              <w:bottom w:val="single" w:sz="4" w:space="0" w:color="auto"/>
              <w:right w:val="single" w:sz="4" w:space="0" w:color="auto"/>
            </w:tcBorders>
          </w:tcPr>
          <w:p w14:paraId="27304316" w14:textId="77777777" w:rsidR="000D3E9A" w:rsidRPr="00F245E6" w:rsidRDefault="000D3E9A">
            <w:pPr>
              <w:rPr>
                <w:rFonts w:cs="Calibri Light"/>
              </w:rPr>
            </w:pPr>
            <w:r w:rsidRPr="00F245E6">
              <w:rPr>
                <w:rFonts w:cs="Calibri Light"/>
              </w:rPr>
              <w:t>tats.</w:t>
            </w:r>
          </w:p>
          <w:p w14:paraId="018A6934" w14:textId="77777777" w:rsidR="000D3E9A" w:rsidRPr="00F245E6" w:rsidRDefault="000D3E9A">
            <w:pPr>
              <w:jc w:val="center"/>
              <w:rPr>
                <w:rFonts w:cs="Calibri Light"/>
                <w:b/>
              </w:rPr>
            </w:pPr>
          </w:p>
        </w:tc>
      </w:tr>
      <w:tr w:rsidR="000D3E9A" w:rsidRPr="00F245E6" w14:paraId="6FCE8F99" w14:textId="77777777" w:rsidTr="00FF27BD">
        <w:tc>
          <w:tcPr>
            <w:tcW w:w="988" w:type="dxa"/>
            <w:tcBorders>
              <w:top w:val="single" w:sz="4" w:space="0" w:color="auto"/>
              <w:left w:val="single" w:sz="4" w:space="0" w:color="auto"/>
              <w:bottom w:val="single" w:sz="4" w:space="0" w:color="auto"/>
              <w:right w:val="single" w:sz="4" w:space="0" w:color="auto"/>
            </w:tcBorders>
          </w:tcPr>
          <w:p w14:paraId="399471C3" w14:textId="77777777" w:rsidR="000D3E9A" w:rsidRPr="00F245E6" w:rsidRDefault="000D3E9A">
            <w:pPr>
              <w:rPr>
                <w:rFonts w:cs="Calibri Light"/>
                <w:color w:val="C00000"/>
              </w:rPr>
            </w:pPr>
          </w:p>
        </w:tc>
        <w:tc>
          <w:tcPr>
            <w:tcW w:w="6804" w:type="dxa"/>
            <w:tcBorders>
              <w:right w:val="single" w:sz="4" w:space="0" w:color="auto"/>
            </w:tcBorders>
            <w:vAlign w:val="center"/>
            <w:hideMark/>
          </w:tcPr>
          <w:p w14:paraId="0EDD0A1A" w14:textId="77777777" w:rsidR="000D3E9A" w:rsidRPr="00F245E6" w:rsidRDefault="000D3E9A">
            <w:pPr>
              <w:rPr>
                <w:rFonts w:cs="Calibri Light"/>
                <w:sz w:val="20"/>
                <w:szCs w:val="20"/>
                <w:lang w:val="de-AT" w:eastAsia="de-AT"/>
              </w:rPr>
            </w:pPr>
          </w:p>
        </w:tc>
        <w:tc>
          <w:tcPr>
            <w:tcW w:w="747" w:type="dxa"/>
            <w:vMerge/>
            <w:tcBorders>
              <w:left w:val="single" w:sz="4" w:space="0" w:color="auto"/>
              <w:right w:val="single" w:sz="4" w:space="0" w:color="auto"/>
            </w:tcBorders>
            <w:vAlign w:val="center"/>
            <w:hideMark/>
          </w:tcPr>
          <w:p w14:paraId="50D94D21" w14:textId="77777777" w:rsidR="000D3E9A" w:rsidRPr="00F245E6" w:rsidRDefault="000D3E9A">
            <w:pPr>
              <w:rPr>
                <w:rFonts w:cs="Calibri Light"/>
                <w:sz w:val="20"/>
                <w:szCs w:val="20"/>
                <w:lang w:val="de-AT" w:eastAsia="de-AT"/>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B70C1FB" w14:textId="77777777" w:rsidR="000D3E9A" w:rsidRPr="00F245E6" w:rsidRDefault="000D3E9A">
            <w:pPr>
              <w:rPr>
                <w:rFonts w:cs="Calibri Light"/>
                <w:b/>
              </w:rPr>
            </w:pPr>
          </w:p>
        </w:tc>
      </w:tr>
    </w:tbl>
    <w:p w14:paraId="6267E37B"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7"/>
        <w:gridCol w:w="6781"/>
        <w:gridCol w:w="759"/>
        <w:gridCol w:w="760"/>
      </w:tblGrid>
      <w:tr w:rsidR="000D3E9A" w:rsidRPr="00F245E6" w14:paraId="51E47E00" w14:textId="77777777" w:rsidTr="00FF27BD">
        <w:tc>
          <w:tcPr>
            <w:tcW w:w="987" w:type="dxa"/>
            <w:tcBorders>
              <w:top w:val="single" w:sz="4" w:space="0" w:color="auto"/>
              <w:left w:val="single" w:sz="4" w:space="0" w:color="auto"/>
              <w:bottom w:val="single" w:sz="4" w:space="0" w:color="auto"/>
              <w:right w:val="single" w:sz="4" w:space="0" w:color="auto"/>
            </w:tcBorders>
            <w:hideMark/>
          </w:tcPr>
          <w:p w14:paraId="468ECC1C" w14:textId="77777777" w:rsidR="000D3E9A" w:rsidRPr="00F245E6" w:rsidRDefault="000D3E9A">
            <w:pPr>
              <w:rPr>
                <w:rFonts w:cs="Calibri Light"/>
              </w:rPr>
            </w:pPr>
            <w:r w:rsidRPr="00F245E6">
              <w:rPr>
                <w:rFonts w:cs="Calibri Light"/>
              </w:rPr>
              <w:t>C.3.1.a</w:t>
            </w:r>
          </w:p>
        </w:tc>
        <w:tc>
          <w:tcPr>
            <w:tcW w:w="6781" w:type="dxa"/>
            <w:tcBorders>
              <w:top w:val="single" w:sz="4" w:space="0" w:color="auto"/>
              <w:left w:val="single" w:sz="4" w:space="0" w:color="auto"/>
              <w:bottom w:val="single" w:sz="4" w:space="0" w:color="auto"/>
              <w:right w:val="single" w:sz="4" w:space="0" w:color="auto"/>
            </w:tcBorders>
            <w:hideMark/>
          </w:tcPr>
          <w:p w14:paraId="6F39339F" w14:textId="77777777" w:rsidR="000D3E9A" w:rsidRPr="00F245E6" w:rsidRDefault="000D3E9A">
            <w:pPr>
              <w:rPr>
                <w:rFonts w:cs="Calibri Light"/>
              </w:rPr>
            </w:pPr>
            <w:r w:rsidRPr="00F245E6">
              <w:rPr>
                <w:rFonts w:cs="Calibri Light"/>
              </w:rPr>
              <w:t>Gibt es Leitlinien für ökologische Ausgleichsmaßnahmen für Flächenverbrauch?</w:t>
            </w:r>
          </w:p>
          <w:p w14:paraId="007E58B8" w14:textId="77777777" w:rsidR="000D3E9A" w:rsidRPr="00F245E6" w:rsidRDefault="000D3E9A">
            <w:pPr>
              <w:rPr>
                <w:rFonts w:cs="Calibri Light"/>
              </w:rPr>
            </w:pPr>
            <w:r w:rsidRPr="00F245E6">
              <w:rPr>
                <w:rFonts w:cs="Calibri Light"/>
              </w:rPr>
              <w:t>(Ja = 2 Punkte)</w:t>
            </w:r>
          </w:p>
        </w:tc>
        <w:tc>
          <w:tcPr>
            <w:tcW w:w="759" w:type="dxa"/>
            <w:vMerge w:val="restart"/>
            <w:tcBorders>
              <w:top w:val="single" w:sz="4" w:space="0" w:color="auto"/>
              <w:left w:val="single" w:sz="4" w:space="0" w:color="auto"/>
              <w:right w:val="single" w:sz="4" w:space="0" w:color="auto"/>
            </w:tcBorders>
            <w:hideMark/>
          </w:tcPr>
          <w:p w14:paraId="0A1E4B5C" w14:textId="77777777" w:rsidR="000D3E9A" w:rsidRPr="00F245E6" w:rsidRDefault="000D3E9A">
            <w:pPr>
              <w:rPr>
                <w:rFonts w:cs="Calibri Light"/>
              </w:rPr>
            </w:pPr>
            <w:r w:rsidRPr="00F245E6">
              <w:rPr>
                <w:rFonts w:cs="Calibri Light"/>
              </w:rPr>
              <w:t>mögl.</w:t>
            </w:r>
          </w:p>
          <w:p w14:paraId="473DCAF6" w14:textId="77777777" w:rsidR="000D3E9A" w:rsidRPr="00F245E6" w:rsidRDefault="000D3E9A">
            <w:pPr>
              <w:jc w:val="center"/>
              <w:rPr>
                <w:rFonts w:cs="Calibri Light"/>
                <w:b/>
              </w:rPr>
            </w:pPr>
            <w:r w:rsidRPr="00F245E6">
              <w:rPr>
                <w:rFonts w:cs="Calibri Light"/>
                <w:b/>
              </w:rPr>
              <w:t>2 (K)</w:t>
            </w:r>
          </w:p>
        </w:tc>
        <w:tc>
          <w:tcPr>
            <w:tcW w:w="760" w:type="dxa"/>
            <w:vMerge w:val="restart"/>
            <w:tcBorders>
              <w:top w:val="single" w:sz="4" w:space="0" w:color="auto"/>
              <w:left w:val="single" w:sz="4" w:space="0" w:color="auto"/>
              <w:bottom w:val="single" w:sz="4" w:space="0" w:color="auto"/>
              <w:right w:val="single" w:sz="4" w:space="0" w:color="auto"/>
            </w:tcBorders>
          </w:tcPr>
          <w:p w14:paraId="28A009BC" w14:textId="77777777" w:rsidR="000D3E9A" w:rsidRPr="00F245E6" w:rsidRDefault="000D3E9A">
            <w:pPr>
              <w:rPr>
                <w:rFonts w:cs="Calibri Light"/>
              </w:rPr>
            </w:pPr>
            <w:r w:rsidRPr="00F245E6">
              <w:rPr>
                <w:rFonts w:cs="Calibri Light"/>
              </w:rPr>
              <w:t>tats.</w:t>
            </w:r>
          </w:p>
          <w:p w14:paraId="1EA242AC" w14:textId="77777777" w:rsidR="000D3E9A" w:rsidRPr="00F245E6" w:rsidRDefault="000D3E9A">
            <w:pPr>
              <w:jc w:val="center"/>
              <w:rPr>
                <w:rFonts w:cs="Calibri Light"/>
                <w:b/>
              </w:rPr>
            </w:pPr>
          </w:p>
        </w:tc>
      </w:tr>
      <w:tr w:rsidR="000D3E9A" w:rsidRPr="00F245E6" w14:paraId="1FBEFD36" w14:textId="77777777" w:rsidTr="00FF27BD">
        <w:tc>
          <w:tcPr>
            <w:tcW w:w="987" w:type="dxa"/>
            <w:tcBorders>
              <w:top w:val="single" w:sz="4" w:space="0" w:color="auto"/>
              <w:left w:val="single" w:sz="4" w:space="0" w:color="auto"/>
              <w:bottom w:val="single" w:sz="4" w:space="0" w:color="auto"/>
              <w:right w:val="single" w:sz="4" w:space="0" w:color="auto"/>
            </w:tcBorders>
          </w:tcPr>
          <w:p w14:paraId="45C2A4B6" w14:textId="77777777" w:rsidR="000D3E9A" w:rsidRPr="00F245E6" w:rsidRDefault="000D3E9A">
            <w:pPr>
              <w:rPr>
                <w:rFonts w:cs="Calibri Light"/>
              </w:rPr>
            </w:pPr>
          </w:p>
        </w:tc>
        <w:tc>
          <w:tcPr>
            <w:tcW w:w="6781" w:type="dxa"/>
            <w:tcBorders>
              <w:top w:val="single" w:sz="4" w:space="0" w:color="auto"/>
              <w:left w:val="single" w:sz="4" w:space="0" w:color="auto"/>
              <w:bottom w:val="single" w:sz="4" w:space="0" w:color="auto"/>
              <w:right w:val="single" w:sz="4" w:space="0" w:color="auto"/>
            </w:tcBorders>
          </w:tcPr>
          <w:p w14:paraId="5735A45F" w14:textId="77777777" w:rsidR="000D3E9A" w:rsidRPr="00F245E6" w:rsidRDefault="000D3E9A">
            <w:pPr>
              <w:rPr>
                <w:rFonts w:cs="Calibri Light"/>
                <w:color w:val="C00000"/>
              </w:rPr>
            </w:pPr>
          </w:p>
        </w:tc>
        <w:tc>
          <w:tcPr>
            <w:tcW w:w="759" w:type="dxa"/>
            <w:vMerge/>
            <w:tcBorders>
              <w:left w:val="single" w:sz="4" w:space="0" w:color="auto"/>
              <w:bottom w:val="single" w:sz="4" w:space="0" w:color="auto"/>
              <w:right w:val="single" w:sz="4" w:space="0" w:color="auto"/>
            </w:tcBorders>
          </w:tcPr>
          <w:p w14:paraId="3FEFAA93" w14:textId="77777777" w:rsidR="000D3E9A" w:rsidRPr="00F245E6" w:rsidRDefault="000D3E9A">
            <w:pPr>
              <w:rPr>
                <w:rFonts w:cs="Calibri Light"/>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686FAFFA" w14:textId="77777777" w:rsidR="000D3E9A" w:rsidRPr="00F245E6" w:rsidRDefault="000D3E9A">
            <w:pPr>
              <w:rPr>
                <w:rFonts w:cs="Calibri Light"/>
                <w:b/>
              </w:rPr>
            </w:pPr>
          </w:p>
        </w:tc>
      </w:tr>
    </w:tbl>
    <w:p w14:paraId="7D04CFF6"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01"/>
        <w:gridCol w:w="749"/>
        <w:gridCol w:w="749"/>
      </w:tblGrid>
      <w:tr w:rsidR="000D3E9A" w:rsidRPr="00F245E6" w14:paraId="6773B49E"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3CAB1E48" w14:textId="77777777" w:rsidR="000D3E9A" w:rsidRPr="00F245E6" w:rsidRDefault="000D3E9A">
            <w:pPr>
              <w:rPr>
                <w:rFonts w:cs="Calibri Light"/>
              </w:rPr>
            </w:pPr>
            <w:r w:rsidRPr="00F245E6">
              <w:rPr>
                <w:rFonts w:cs="Calibri Light"/>
              </w:rPr>
              <w:t>C.3.1.b</w:t>
            </w:r>
          </w:p>
        </w:tc>
        <w:tc>
          <w:tcPr>
            <w:tcW w:w="6801" w:type="dxa"/>
            <w:tcBorders>
              <w:top w:val="single" w:sz="4" w:space="0" w:color="auto"/>
              <w:left w:val="single" w:sz="4" w:space="0" w:color="auto"/>
              <w:bottom w:val="single" w:sz="4" w:space="0" w:color="auto"/>
              <w:right w:val="single" w:sz="4" w:space="0" w:color="auto"/>
            </w:tcBorders>
            <w:hideMark/>
          </w:tcPr>
          <w:p w14:paraId="0BB58B33" w14:textId="77777777" w:rsidR="000D3E9A" w:rsidRPr="00F245E6" w:rsidRDefault="000D3E9A">
            <w:pPr>
              <w:rPr>
                <w:rFonts w:cs="Calibri Light"/>
              </w:rPr>
            </w:pPr>
            <w:r w:rsidRPr="00F245E6">
              <w:rPr>
                <w:rFonts w:cs="Calibri Light"/>
              </w:rPr>
              <w:t>Gibt es Leitlinien für ökologische Ausgleichsmaßnahmen für Ressourcenverbrauch?</w:t>
            </w:r>
          </w:p>
          <w:p w14:paraId="4EA9CB3D" w14:textId="77777777" w:rsidR="000D3E9A" w:rsidRPr="00F245E6" w:rsidRDefault="000D3E9A">
            <w:pPr>
              <w:rPr>
                <w:rFonts w:cs="Calibri Light"/>
              </w:rPr>
            </w:pPr>
            <w:r w:rsidRPr="00F245E6">
              <w:rPr>
                <w:rFonts w:cs="Calibri Light"/>
              </w:rPr>
              <w:t>(Ja = 2 Punkte)</w:t>
            </w:r>
          </w:p>
        </w:tc>
        <w:tc>
          <w:tcPr>
            <w:tcW w:w="749" w:type="dxa"/>
            <w:vMerge w:val="restart"/>
            <w:tcBorders>
              <w:top w:val="single" w:sz="4" w:space="0" w:color="auto"/>
              <w:left w:val="single" w:sz="4" w:space="0" w:color="auto"/>
              <w:right w:val="single" w:sz="4" w:space="0" w:color="auto"/>
            </w:tcBorders>
            <w:hideMark/>
          </w:tcPr>
          <w:p w14:paraId="62E6C756" w14:textId="77777777" w:rsidR="000D3E9A" w:rsidRPr="00F245E6" w:rsidRDefault="000D3E9A">
            <w:pPr>
              <w:rPr>
                <w:rFonts w:cs="Calibri Light"/>
              </w:rPr>
            </w:pPr>
            <w:r w:rsidRPr="00F245E6">
              <w:rPr>
                <w:rFonts w:cs="Calibri Light"/>
              </w:rPr>
              <w:t>mögl.</w:t>
            </w:r>
          </w:p>
          <w:p w14:paraId="4A7A28D3" w14:textId="77777777" w:rsidR="000D3E9A" w:rsidRPr="00F245E6" w:rsidRDefault="000D3E9A">
            <w:pPr>
              <w:jc w:val="center"/>
              <w:rPr>
                <w:rFonts w:cs="Calibri Light"/>
                <w:b/>
              </w:rPr>
            </w:pPr>
            <w:r w:rsidRPr="00F245E6">
              <w:rPr>
                <w:rFonts w:cs="Calibri Light"/>
                <w:b/>
              </w:rPr>
              <w:t>2 (K)</w:t>
            </w:r>
          </w:p>
        </w:tc>
        <w:tc>
          <w:tcPr>
            <w:tcW w:w="749" w:type="dxa"/>
            <w:vMerge w:val="restart"/>
            <w:tcBorders>
              <w:top w:val="single" w:sz="4" w:space="0" w:color="auto"/>
              <w:left w:val="single" w:sz="4" w:space="0" w:color="auto"/>
              <w:bottom w:val="single" w:sz="4" w:space="0" w:color="auto"/>
              <w:right w:val="single" w:sz="4" w:space="0" w:color="auto"/>
            </w:tcBorders>
          </w:tcPr>
          <w:p w14:paraId="4B7D06C9" w14:textId="77777777" w:rsidR="000D3E9A" w:rsidRPr="00F245E6" w:rsidRDefault="000D3E9A">
            <w:pPr>
              <w:rPr>
                <w:rFonts w:cs="Calibri Light"/>
              </w:rPr>
            </w:pPr>
            <w:r w:rsidRPr="00F245E6">
              <w:rPr>
                <w:rFonts w:cs="Calibri Light"/>
              </w:rPr>
              <w:t>tats.</w:t>
            </w:r>
          </w:p>
          <w:p w14:paraId="167A2896" w14:textId="77777777" w:rsidR="000D3E9A" w:rsidRPr="00F245E6" w:rsidRDefault="000D3E9A">
            <w:pPr>
              <w:jc w:val="center"/>
              <w:rPr>
                <w:rFonts w:cs="Calibri Light"/>
                <w:b/>
              </w:rPr>
            </w:pPr>
          </w:p>
        </w:tc>
      </w:tr>
      <w:tr w:rsidR="000D3E9A" w:rsidRPr="00F245E6" w14:paraId="2C7CD749" w14:textId="77777777" w:rsidTr="00FF27BD">
        <w:tc>
          <w:tcPr>
            <w:tcW w:w="988" w:type="dxa"/>
            <w:tcBorders>
              <w:top w:val="single" w:sz="4" w:space="0" w:color="auto"/>
              <w:left w:val="single" w:sz="4" w:space="0" w:color="auto"/>
              <w:bottom w:val="single" w:sz="4" w:space="0" w:color="auto"/>
              <w:right w:val="single" w:sz="4" w:space="0" w:color="auto"/>
            </w:tcBorders>
          </w:tcPr>
          <w:p w14:paraId="5CE4FF18" w14:textId="77777777" w:rsidR="000D3E9A" w:rsidRPr="00F245E6" w:rsidRDefault="000D3E9A">
            <w:pPr>
              <w:rPr>
                <w:rFonts w:cs="Calibri Light"/>
                <w:color w:val="C00000"/>
              </w:rPr>
            </w:pPr>
          </w:p>
        </w:tc>
        <w:tc>
          <w:tcPr>
            <w:tcW w:w="6801" w:type="dxa"/>
            <w:tcBorders>
              <w:right w:val="single" w:sz="4" w:space="0" w:color="auto"/>
            </w:tcBorders>
            <w:vAlign w:val="center"/>
            <w:hideMark/>
          </w:tcPr>
          <w:p w14:paraId="581B128F" w14:textId="77777777" w:rsidR="000D3E9A" w:rsidRPr="00F245E6" w:rsidRDefault="000D3E9A">
            <w:pPr>
              <w:rPr>
                <w:rFonts w:cs="Calibri Light"/>
                <w:sz w:val="20"/>
                <w:szCs w:val="20"/>
                <w:lang w:val="de-AT" w:eastAsia="de-AT"/>
              </w:rPr>
            </w:pPr>
          </w:p>
        </w:tc>
        <w:tc>
          <w:tcPr>
            <w:tcW w:w="749" w:type="dxa"/>
            <w:vMerge/>
            <w:tcBorders>
              <w:left w:val="single" w:sz="4" w:space="0" w:color="auto"/>
              <w:right w:val="single" w:sz="4" w:space="0" w:color="auto"/>
            </w:tcBorders>
            <w:vAlign w:val="center"/>
            <w:hideMark/>
          </w:tcPr>
          <w:p w14:paraId="21A3E5CC" w14:textId="77777777" w:rsidR="000D3E9A" w:rsidRPr="00F245E6" w:rsidRDefault="000D3E9A">
            <w:pPr>
              <w:rPr>
                <w:rFonts w:cs="Calibri Light"/>
                <w:sz w:val="20"/>
                <w:szCs w:val="20"/>
                <w:lang w:val="de-AT" w:eastAsia="de-AT"/>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27B38187" w14:textId="77777777" w:rsidR="000D3E9A" w:rsidRPr="00F245E6" w:rsidRDefault="000D3E9A">
            <w:pPr>
              <w:rPr>
                <w:rFonts w:cs="Calibri Light"/>
                <w:b/>
              </w:rPr>
            </w:pPr>
          </w:p>
        </w:tc>
      </w:tr>
    </w:tbl>
    <w:p w14:paraId="4C5BCAAF"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01"/>
        <w:gridCol w:w="749"/>
        <w:gridCol w:w="749"/>
      </w:tblGrid>
      <w:tr w:rsidR="00B93B43" w:rsidRPr="00F245E6" w14:paraId="458E562A"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787B7A21" w14:textId="77777777" w:rsidR="00B93B43" w:rsidRPr="00F245E6" w:rsidRDefault="00B93B43">
            <w:pPr>
              <w:rPr>
                <w:rFonts w:cs="Calibri Light"/>
              </w:rPr>
            </w:pPr>
            <w:r w:rsidRPr="00F245E6">
              <w:rPr>
                <w:rFonts w:cs="Calibri Light"/>
              </w:rPr>
              <w:t>C.3.1.c</w:t>
            </w:r>
          </w:p>
        </w:tc>
        <w:tc>
          <w:tcPr>
            <w:tcW w:w="6801" w:type="dxa"/>
            <w:tcBorders>
              <w:top w:val="single" w:sz="4" w:space="0" w:color="auto"/>
              <w:left w:val="single" w:sz="4" w:space="0" w:color="auto"/>
              <w:bottom w:val="single" w:sz="4" w:space="0" w:color="auto"/>
              <w:right w:val="single" w:sz="4" w:space="0" w:color="auto"/>
            </w:tcBorders>
            <w:hideMark/>
          </w:tcPr>
          <w:p w14:paraId="34094D08" w14:textId="77777777" w:rsidR="00B93B43" w:rsidRPr="00F245E6" w:rsidRDefault="00B93B43">
            <w:pPr>
              <w:rPr>
                <w:rFonts w:cs="Calibri Light"/>
              </w:rPr>
            </w:pPr>
            <w:r w:rsidRPr="00F245E6">
              <w:rPr>
                <w:rFonts w:cs="Calibri Light"/>
              </w:rPr>
              <w:t>Gibt es Leitlinien für Ersatzleistungen bei der Rodung von Bäumen oder ähnlichem?</w:t>
            </w:r>
          </w:p>
          <w:p w14:paraId="63DD0E49" w14:textId="77777777" w:rsidR="00B93B43" w:rsidRPr="00F245E6" w:rsidRDefault="00B93B43">
            <w:pPr>
              <w:rPr>
                <w:rFonts w:cs="Calibri Light"/>
              </w:rPr>
            </w:pPr>
            <w:r w:rsidRPr="00F245E6">
              <w:rPr>
                <w:rFonts w:cs="Calibri Light"/>
              </w:rPr>
              <w:t>(Ja = 2 Punkte)</w:t>
            </w:r>
          </w:p>
        </w:tc>
        <w:tc>
          <w:tcPr>
            <w:tcW w:w="749" w:type="dxa"/>
            <w:vMerge w:val="restart"/>
            <w:tcBorders>
              <w:top w:val="single" w:sz="4" w:space="0" w:color="auto"/>
              <w:left w:val="single" w:sz="4" w:space="0" w:color="auto"/>
              <w:right w:val="single" w:sz="4" w:space="0" w:color="auto"/>
            </w:tcBorders>
            <w:hideMark/>
          </w:tcPr>
          <w:p w14:paraId="3279F351" w14:textId="77777777" w:rsidR="00B93B43" w:rsidRPr="00F245E6" w:rsidRDefault="00B93B43">
            <w:pPr>
              <w:rPr>
                <w:rFonts w:cs="Calibri Light"/>
              </w:rPr>
            </w:pPr>
            <w:r w:rsidRPr="00F245E6">
              <w:rPr>
                <w:rFonts w:cs="Calibri Light"/>
              </w:rPr>
              <w:t>mögl.</w:t>
            </w:r>
          </w:p>
          <w:p w14:paraId="0B783A61" w14:textId="77777777" w:rsidR="00B93B43" w:rsidRPr="00F245E6" w:rsidRDefault="00B93B43">
            <w:pPr>
              <w:jc w:val="center"/>
              <w:rPr>
                <w:rFonts w:cs="Calibri Light"/>
                <w:b/>
              </w:rPr>
            </w:pPr>
            <w:r w:rsidRPr="00F245E6">
              <w:rPr>
                <w:rFonts w:cs="Calibri Light"/>
                <w:b/>
              </w:rPr>
              <w:t>2 (K)</w:t>
            </w:r>
          </w:p>
        </w:tc>
        <w:tc>
          <w:tcPr>
            <w:tcW w:w="749" w:type="dxa"/>
            <w:vMerge w:val="restart"/>
            <w:tcBorders>
              <w:top w:val="single" w:sz="4" w:space="0" w:color="auto"/>
              <w:left w:val="single" w:sz="4" w:space="0" w:color="auto"/>
              <w:bottom w:val="single" w:sz="4" w:space="0" w:color="auto"/>
              <w:right w:val="single" w:sz="4" w:space="0" w:color="auto"/>
            </w:tcBorders>
          </w:tcPr>
          <w:p w14:paraId="1E644773" w14:textId="77777777" w:rsidR="00B93B43" w:rsidRPr="00F245E6" w:rsidRDefault="00B93B43">
            <w:pPr>
              <w:rPr>
                <w:rFonts w:cs="Calibri Light"/>
              </w:rPr>
            </w:pPr>
            <w:r w:rsidRPr="00F245E6">
              <w:rPr>
                <w:rFonts w:cs="Calibri Light"/>
              </w:rPr>
              <w:t>tats.</w:t>
            </w:r>
          </w:p>
          <w:p w14:paraId="0815C0B3" w14:textId="77777777" w:rsidR="00B93B43" w:rsidRPr="00F245E6" w:rsidRDefault="00B93B43">
            <w:pPr>
              <w:jc w:val="center"/>
              <w:rPr>
                <w:rFonts w:cs="Calibri Light"/>
                <w:b/>
              </w:rPr>
            </w:pPr>
          </w:p>
        </w:tc>
      </w:tr>
      <w:tr w:rsidR="00B93B43" w:rsidRPr="00F245E6" w14:paraId="07BDD207" w14:textId="77777777" w:rsidTr="00FF27BD">
        <w:tc>
          <w:tcPr>
            <w:tcW w:w="988" w:type="dxa"/>
            <w:tcBorders>
              <w:top w:val="single" w:sz="4" w:space="0" w:color="auto"/>
              <w:left w:val="single" w:sz="4" w:space="0" w:color="auto"/>
              <w:bottom w:val="single" w:sz="4" w:space="0" w:color="auto"/>
              <w:right w:val="single" w:sz="4" w:space="0" w:color="auto"/>
            </w:tcBorders>
          </w:tcPr>
          <w:p w14:paraId="008C5983" w14:textId="77777777" w:rsidR="00B93B43" w:rsidRPr="00F245E6" w:rsidRDefault="00B93B43">
            <w:pPr>
              <w:rPr>
                <w:rFonts w:cs="Calibri Light"/>
                <w:color w:val="C00000"/>
              </w:rPr>
            </w:pPr>
          </w:p>
        </w:tc>
        <w:tc>
          <w:tcPr>
            <w:tcW w:w="6801" w:type="dxa"/>
            <w:tcBorders>
              <w:right w:val="single" w:sz="4" w:space="0" w:color="auto"/>
            </w:tcBorders>
            <w:vAlign w:val="center"/>
            <w:hideMark/>
          </w:tcPr>
          <w:p w14:paraId="2352984F" w14:textId="77777777" w:rsidR="00B93B43" w:rsidRPr="00F245E6" w:rsidRDefault="00B93B43">
            <w:pPr>
              <w:rPr>
                <w:rFonts w:cs="Calibri Light"/>
                <w:sz w:val="20"/>
                <w:szCs w:val="20"/>
                <w:lang w:val="de-AT" w:eastAsia="de-AT"/>
              </w:rPr>
            </w:pPr>
          </w:p>
        </w:tc>
        <w:tc>
          <w:tcPr>
            <w:tcW w:w="749" w:type="dxa"/>
            <w:vMerge/>
            <w:tcBorders>
              <w:left w:val="single" w:sz="4" w:space="0" w:color="auto"/>
              <w:right w:val="single" w:sz="4" w:space="0" w:color="auto"/>
            </w:tcBorders>
            <w:vAlign w:val="center"/>
            <w:hideMark/>
          </w:tcPr>
          <w:p w14:paraId="32A9DE80" w14:textId="77777777" w:rsidR="00B93B43" w:rsidRPr="00F245E6" w:rsidRDefault="00B93B43">
            <w:pPr>
              <w:rPr>
                <w:rFonts w:cs="Calibri Light"/>
                <w:sz w:val="20"/>
                <w:szCs w:val="20"/>
                <w:lang w:val="de-AT" w:eastAsia="de-AT"/>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9C9A4A3" w14:textId="77777777" w:rsidR="00B93B43" w:rsidRPr="00F245E6" w:rsidRDefault="00B93B43">
            <w:pPr>
              <w:rPr>
                <w:rFonts w:cs="Calibri Light"/>
                <w:b/>
              </w:rPr>
            </w:pPr>
          </w:p>
        </w:tc>
      </w:tr>
    </w:tbl>
    <w:p w14:paraId="182F1962"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8"/>
        <w:gridCol w:w="730"/>
        <w:gridCol w:w="731"/>
      </w:tblGrid>
      <w:tr w:rsidR="00B93B43" w:rsidRPr="00F245E6" w14:paraId="73D625A4"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61ED78FA" w14:textId="77777777" w:rsidR="00B93B43" w:rsidRPr="00F245E6" w:rsidRDefault="00B93B43">
            <w:pPr>
              <w:rPr>
                <w:rFonts w:cs="Calibri Light"/>
              </w:rPr>
            </w:pPr>
            <w:r w:rsidRPr="00F245E6">
              <w:rPr>
                <w:rFonts w:cs="Calibri Light"/>
              </w:rPr>
              <w:t>C.3.1.e</w:t>
            </w:r>
          </w:p>
        </w:tc>
        <w:tc>
          <w:tcPr>
            <w:tcW w:w="6838" w:type="dxa"/>
            <w:tcBorders>
              <w:top w:val="single" w:sz="4" w:space="0" w:color="auto"/>
              <w:left w:val="single" w:sz="4" w:space="0" w:color="auto"/>
              <w:bottom w:val="single" w:sz="4" w:space="0" w:color="auto"/>
              <w:right w:val="single" w:sz="4" w:space="0" w:color="auto"/>
            </w:tcBorders>
            <w:hideMark/>
          </w:tcPr>
          <w:p w14:paraId="6E46E762" w14:textId="0E82ECE1" w:rsidR="00B93B43" w:rsidRPr="00F245E6" w:rsidRDefault="00B93B43">
            <w:pPr>
              <w:rPr>
                <w:rFonts w:cs="Calibri Light"/>
              </w:rPr>
            </w:pPr>
            <w:r w:rsidRPr="00F245E6">
              <w:rPr>
                <w:rFonts w:cs="Calibri Light"/>
              </w:rPr>
              <w:t xml:space="preserve">Wurden Maßnahmen für die Stärkung der Ökosystemdienstleistungen in der Gemeinde formuliert? </w:t>
            </w:r>
          </w:p>
          <w:p w14:paraId="31278F44" w14:textId="77777777" w:rsidR="00B93B43" w:rsidRPr="00F245E6" w:rsidRDefault="00B93B43">
            <w:pPr>
              <w:rPr>
                <w:rFonts w:cs="Calibri Light"/>
              </w:rPr>
            </w:pPr>
            <w:r w:rsidRPr="00F245E6">
              <w:rPr>
                <w:rFonts w:cs="Calibri Light"/>
              </w:rPr>
              <w:t>(Ja + Beschreibung = 1 Punkt)</w:t>
            </w:r>
          </w:p>
        </w:tc>
        <w:tc>
          <w:tcPr>
            <w:tcW w:w="730" w:type="dxa"/>
            <w:vMerge w:val="restart"/>
            <w:tcBorders>
              <w:top w:val="single" w:sz="4" w:space="0" w:color="auto"/>
              <w:left w:val="single" w:sz="4" w:space="0" w:color="auto"/>
              <w:right w:val="single" w:sz="4" w:space="0" w:color="auto"/>
            </w:tcBorders>
            <w:hideMark/>
          </w:tcPr>
          <w:p w14:paraId="55AFF67F" w14:textId="77777777" w:rsidR="00B93B43" w:rsidRPr="00F245E6" w:rsidRDefault="00B93B43">
            <w:pPr>
              <w:rPr>
                <w:rFonts w:cs="Calibri Light"/>
              </w:rPr>
            </w:pPr>
            <w:r w:rsidRPr="00F245E6">
              <w:rPr>
                <w:rFonts w:cs="Calibri Light"/>
              </w:rPr>
              <w:t>mögl.</w:t>
            </w:r>
          </w:p>
          <w:p w14:paraId="5A905B53" w14:textId="77777777" w:rsidR="00B93B43" w:rsidRPr="00F245E6" w:rsidRDefault="00B93B43">
            <w:pPr>
              <w:jc w:val="center"/>
              <w:rPr>
                <w:rFonts w:cs="Calibri Light"/>
                <w:b/>
              </w:rPr>
            </w:pPr>
            <w:r w:rsidRPr="00F245E6">
              <w:rPr>
                <w:rFonts w:cs="Calibri Light"/>
                <w:b/>
              </w:rPr>
              <w:t>3 (K)</w:t>
            </w:r>
          </w:p>
        </w:tc>
        <w:tc>
          <w:tcPr>
            <w:tcW w:w="731" w:type="dxa"/>
            <w:vMerge w:val="restart"/>
            <w:tcBorders>
              <w:top w:val="single" w:sz="4" w:space="0" w:color="auto"/>
              <w:left w:val="single" w:sz="4" w:space="0" w:color="auto"/>
              <w:bottom w:val="single" w:sz="4" w:space="0" w:color="auto"/>
              <w:right w:val="single" w:sz="4" w:space="0" w:color="auto"/>
            </w:tcBorders>
          </w:tcPr>
          <w:p w14:paraId="6F0C5C49" w14:textId="77777777" w:rsidR="00B93B43" w:rsidRPr="00F245E6" w:rsidRDefault="00B93B43">
            <w:pPr>
              <w:rPr>
                <w:rFonts w:cs="Calibri Light"/>
              </w:rPr>
            </w:pPr>
            <w:r w:rsidRPr="00F245E6">
              <w:rPr>
                <w:rFonts w:cs="Calibri Light"/>
              </w:rPr>
              <w:t>tats.</w:t>
            </w:r>
          </w:p>
          <w:p w14:paraId="483D5441" w14:textId="77777777" w:rsidR="00B93B43" w:rsidRPr="00F245E6" w:rsidRDefault="00B93B43">
            <w:pPr>
              <w:jc w:val="center"/>
              <w:rPr>
                <w:rFonts w:cs="Calibri Light"/>
                <w:b/>
              </w:rPr>
            </w:pPr>
          </w:p>
        </w:tc>
      </w:tr>
      <w:tr w:rsidR="00B93B43" w:rsidRPr="00F245E6" w14:paraId="5EC724F7" w14:textId="77777777" w:rsidTr="00FF27BD">
        <w:tc>
          <w:tcPr>
            <w:tcW w:w="988" w:type="dxa"/>
            <w:tcBorders>
              <w:top w:val="single" w:sz="4" w:space="0" w:color="auto"/>
              <w:left w:val="single" w:sz="4" w:space="0" w:color="auto"/>
              <w:bottom w:val="single" w:sz="4" w:space="0" w:color="auto"/>
              <w:right w:val="single" w:sz="4" w:space="0" w:color="auto"/>
            </w:tcBorders>
          </w:tcPr>
          <w:p w14:paraId="796EF139" w14:textId="77777777" w:rsidR="00B93B43" w:rsidRPr="00F245E6" w:rsidRDefault="00B93B43">
            <w:pPr>
              <w:rPr>
                <w:rFonts w:cs="Calibri Light"/>
                <w:color w:val="C00000"/>
              </w:rPr>
            </w:pPr>
          </w:p>
        </w:tc>
        <w:tc>
          <w:tcPr>
            <w:tcW w:w="6838" w:type="dxa"/>
            <w:tcBorders>
              <w:right w:val="single" w:sz="4" w:space="0" w:color="auto"/>
            </w:tcBorders>
            <w:vAlign w:val="center"/>
            <w:hideMark/>
          </w:tcPr>
          <w:p w14:paraId="3029003C" w14:textId="77777777" w:rsidR="00B93B43" w:rsidRPr="00F245E6" w:rsidRDefault="00B93B43">
            <w:pPr>
              <w:rPr>
                <w:rFonts w:cs="Calibri Light"/>
                <w:sz w:val="20"/>
                <w:szCs w:val="20"/>
                <w:lang w:val="de-AT" w:eastAsia="de-AT"/>
              </w:rPr>
            </w:pPr>
          </w:p>
        </w:tc>
        <w:tc>
          <w:tcPr>
            <w:tcW w:w="730" w:type="dxa"/>
            <w:vMerge/>
            <w:tcBorders>
              <w:left w:val="single" w:sz="4" w:space="0" w:color="auto"/>
              <w:right w:val="single" w:sz="4" w:space="0" w:color="auto"/>
            </w:tcBorders>
            <w:vAlign w:val="center"/>
            <w:hideMark/>
          </w:tcPr>
          <w:p w14:paraId="2FFAC042" w14:textId="77777777" w:rsidR="00B93B43" w:rsidRPr="00F245E6" w:rsidRDefault="00B93B43">
            <w:pPr>
              <w:rPr>
                <w:rFonts w:cs="Calibri Light"/>
                <w:sz w:val="20"/>
                <w:szCs w:val="20"/>
                <w:lang w:val="de-AT" w:eastAsia="de-AT"/>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41AE823D" w14:textId="77777777" w:rsidR="00B93B43" w:rsidRPr="00F245E6" w:rsidRDefault="00B93B43">
            <w:pPr>
              <w:rPr>
                <w:rFonts w:cs="Calibri Light"/>
                <w:b/>
              </w:rPr>
            </w:pPr>
          </w:p>
        </w:tc>
      </w:tr>
    </w:tbl>
    <w:p w14:paraId="18E20A86"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3"/>
        <w:gridCol w:w="733"/>
        <w:gridCol w:w="733"/>
      </w:tblGrid>
      <w:tr w:rsidR="00B93B43" w:rsidRPr="004B0E8A" w14:paraId="128FCBED"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32BA74A6" w14:textId="77777777" w:rsidR="00B93B43" w:rsidRPr="004B0E8A" w:rsidRDefault="00B93B43">
            <w:pPr>
              <w:rPr>
                <w:rFonts w:cs="Calibri Light"/>
              </w:rPr>
            </w:pPr>
            <w:r w:rsidRPr="004B0E8A">
              <w:rPr>
                <w:rFonts w:cs="Calibri Light"/>
              </w:rPr>
              <w:t>C.4.1.a</w:t>
            </w:r>
          </w:p>
        </w:tc>
        <w:tc>
          <w:tcPr>
            <w:tcW w:w="6833" w:type="dxa"/>
            <w:tcBorders>
              <w:top w:val="single" w:sz="4" w:space="0" w:color="auto"/>
              <w:left w:val="single" w:sz="4" w:space="0" w:color="auto"/>
              <w:bottom w:val="single" w:sz="4" w:space="0" w:color="auto"/>
              <w:right w:val="single" w:sz="4" w:space="0" w:color="auto"/>
            </w:tcBorders>
            <w:hideMark/>
          </w:tcPr>
          <w:p w14:paraId="3619C019" w14:textId="77777777" w:rsidR="00B93B43" w:rsidRPr="004B0E8A" w:rsidRDefault="00B93B43">
            <w:pPr>
              <w:rPr>
                <w:rFonts w:cs="Calibri Light"/>
              </w:rPr>
            </w:pPr>
            <w:r w:rsidRPr="004B0E8A">
              <w:rPr>
                <w:rFonts w:cs="Calibri Light"/>
              </w:rPr>
              <w:t>Gibt es einen Beschluss von Leitlinien für ökologische Ausgleichsmaßnahmen?</w:t>
            </w:r>
          </w:p>
          <w:p w14:paraId="14EB56FA" w14:textId="77777777" w:rsidR="00B93B43" w:rsidRPr="004B0E8A" w:rsidRDefault="00B93B43">
            <w:pPr>
              <w:rPr>
                <w:rFonts w:cs="Calibri Light"/>
              </w:rPr>
            </w:pPr>
            <w:r w:rsidRPr="004B0E8A">
              <w:rPr>
                <w:rFonts w:cs="Calibri Light"/>
              </w:rPr>
              <w:t>(Ja = 3 Punkte)</w:t>
            </w:r>
          </w:p>
        </w:tc>
        <w:tc>
          <w:tcPr>
            <w:tcW w:w="733" w:type="dxa"/>
            <w:vMerge w:val="restart"/>
            <w:tcBorders>
              <w:top w:val="single" w:sz="4" w:space="0" w:color="auto"/>
              <w:left w:val="single" w:sz="4" w:space="0" w:color="auto"/>
              <w:right w:val="single" w:sz="4" w:space="0" w:color="auto"/>
            </w:tcBorders>
            <w:hideMark/>
          </w:tcPr>
          <w:p w14:paraId="23746AC5" w14:textId="77777777" w:rsidR="00B93B43" w:rsidRPr="004B0E8A" w:rsidRDefault="00B93B43">
            <w:pPr>
              <w:rPr>
                <w:rFonts w:cs="Calibri Light"/>
              </w:rPr>
            </w:pPr>
            <w:r w:rsidRPr="004B0E8A">
              <w:rPr>
                <w:rFonts w:cs="Calibri Light"/>
              </w:rPr>
              <w:t>mögl.</w:t>
            </w:r>
          </w:p>
          <w:p w14:paraId="4430D903" w14:textId="77777777" w:rsidR="00B93B43" w:rsidRPr="004B0E8A" w:rsidRDefault="00B93B43">
            <w:pPr>
              <w:jc w:val="center"/>
              <w:rPr>
                <w:rFonts w:cs="Calibri Light"/>
                <w:b/>
              </w:rPr>
            </w:pPr>
            <w:r w:rsidRPr="004B0E8A">
              <w:rPr>
                <w:rFonts w:cs="Calibri Light"/>
                <w:b/>
              </w:rPr>
              <w:t>3 (K)</w:t>
            </w:r>
          </w:p>
        </w:tc>
        <w:tc>
          <w:tcPr>
            <w:tcW w:w="733" w:type="dxa"/>
            <w:vMerge w:val="restart"/>
            <w:tcBorders>
              <w:top w:val="single" w:sz="4" w:space="0" w:color="auto"/>
              <w:left w:val="single" w:sz="4" w:space="0" w:color="auto"/>
              <w:bottom w:val="single" w:sz="4" w:space="0" w:color="auto"/>
              <w:right w:val="single" w:sz="4" w:space="0" w:color="auto"/>
            </w:tcBorders>
          </w:tcPr>
          <w:p w14:paraId="210232F1" w14:textId="77777777" w:rsidR="00B93B43" w:rsidRPr="004B0E8A" w:rsidRDefault="00B93B43">
            <w:pPr>
              <w:rPr>
                <w:rFonts w:cs="Calibri Light"/>
              </w:rPr>
            </w:pPr>
            <w:r w:rsidRPr="004B0E8A">
              <w:rPr>
                <w:rFonts w:cs="Calibri Light"/>
              </w:rPr>
              <w:t>tats.</w:t>
            </w:r>
          </w:p>
          <w:p w14:paraId="6C68FBC6" w14:textId="77777777" w:rsidR="00B93B43" w:rsidRPr="004B0E8A" w:rsidRDefault="00B93B43">
            <w:pPr>
              <w:jc w:val="center"/>
              <w:rPr>
                <w:rFonts w:cs="Calibri Light"/>
                <w:b/>
              </w:rPr>
            </w:pPr>
          </w:p>
        </w:tc>
      </w:tr>
      <w:tr w:rsidR="00B93B43" w:rsidRPr="004B0E8A" w14:paraId="5B7BBD79" w14:textId="77777777" w:rsidTr="00FF27BD">
        <w:tc>
          <w:tcPr>
            <w:tcW w:w="988" w:type="dxa"/>
            <w:tcBorders>
              <w:top w:val="single" w:sz="4" w:space="0" w:color="auto"/>
              <w:left w:val="single" w:sz="4" w:space="0" w:color="auto"/>
              <w:bottom w:val="single" w:sz="4" w:space="0" w:color="auto"/>
              <w:right w:val="single" w:sz="4" w:space="0" w:color="auto"/>
            </w:tcBorders>
          </w:tcPr>
          <w:p w14:paraId="318EF347" w14:textId="77777777" w:rsidR="00B93B43" w:rsidRPr="004B0E8A" w:rsidRDefault="00B93B43">
            <w:pPr>
              <w:rPr>
                <w:rFonts w:cs="Calibri Light"/>
                <w:color w:val="C00000"/>
              </w:rPr>
            </w:pPr>
          </w:p>
        </w:tc>
        <w:tc>
          <w:tcPr>
            <w:tcW w:w="6833" w:type="dxa"/>
            <w:tcBorders>
              <w:right w:val="single" w:sz="4" w:space="0" w:color="auto"/>
            </w:tcBorders>
            <w:vAlign w:val="center"/>
            <w:hideMark/>
          </w:tcPr>
          <w:p w14:paraId="5417BCC3" w14:textId="77777777" w:rsidR="00B93B43" w:rsidRPr="004B0E8A" w:rsidRDefault="00B93B43">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2DB17A1B" w14:textId="77777777" w:rsidR="00B93B43" w:rsidRPr="004B0E8A" w:rsidRDefault="00B93B43">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0CA61B8E" w14:textId="77777777" w:rsidR="00B93B43" w:rsidRPr="004B0E8A" w:rsidRDefault="00B93B43">
            <w:pPr>
              <w:rPr>
                <w:rFonts w:cs="Calibri Light"/>
                <w:b/>
              </w:rPr>
            </w:pPr>
          </w:p>
        </w:tc>
      </w:tr>
    </w:tbl>
    <w:p w14:paraId="3520AF36" w14:textId="77777777" w:rsidR="00D94C7A" w:rsidRPr="004B0E8A"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8"/>
        <w:gridCol w:w="730"/>
        <w:gridCol w:w="731"/>
      </w:tblGrid>
      <w:tr w:rsidR="00B93B43" w:rsidRPr="004B0E8A" w14:paraId="229C25FE"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41EE85CE" w14:textId="77777777" w:rsidR="00B93B43" w:rsidRPr="004B0E8A" w:rsidRDefault="00B93B43">
            <w:pPr>
              <w:rPr>
                <w:rFonts w:cs="Calibri Light"/>
              </w:rPr>
            </w:pPr>
            <w:r w:rsidRPr="004B0E8A">
              <w:rPr>
                <w:rFonts w:cs="Calibri Light"/>
              </w:rPr>
              <w:t>C.4.1.b</w:t>
            </w:r>
          </w:p>
        </w:tc>
        <w:tc>
          <w:tcPr>
            <w:tcW w:w="6838" w:type="dxa"/>
            <w:tcBorders>
              <w:top w:val="single" w:sz="4" w:space="0" w:color="auto"/>
              <w:left w:val="single" w:sz="4" w:space="0" w:color="auto"/>
              <w:bottom w:val="single" w:sz="4" w:space="0" w:color="auto"/>
              <w:right w:val="single" w:sz="4" w:space="0" w:color="auto"/>
            </w:tcBorders>
            <w:hideMark/>
          </w:tcPr>
          <w:p w14:paraId="76900BD8" w14:textId="77777777" w:rsidR="00B93B43" w:rsidRPr="004B0E8A" w:rsidRDefault="00B93B43">
            <w:pPr>
              <w:rPr>
                <w:rFonts w:cs="Calibri Light"/>
              </w:rPr>
            </w:pPr>
            <w:r w:rsidRPr="004B0E8A">
              <w:rPr>
                <w:rFonts w:cs="Calibri Light"/>
              </w:rPr>
              <w:t>Gibt es eine Umsetzung von Maßnahmen für die Stärkung der Ökosystemdienstleistungen in der Gemeinde innerhalb der letzten 5 Jahre? Beschreibung</w:t>
            </w:r>
          </w:p>
          <w:p w14:paraId="0F235FC6" w14:textId="77777777" w:rsidR="00B93B43" w:rsidRPr="004B0E8A" w:rsidRDefault="00B93B43">
            <w:pPr>
              <w:rPr>
                <w:rFonts w:cs="Calibri Light"/>
              </w:rPr>
            </w:pPr>
            <w:r w:rsidRPr="004B0E8A">
              <w:rPr>
                <w:rFonts w:cs="Calibri Light"/>
              </w:rPr>
              <w:t>(Ja + Beschreibung = 2 Punkte je Maßnahme)</w:t>
            </w:r>
          </w:p>
        </w:tc>
        <w:tc>
          <w:tcPr>
            <w:tcW w:w="730" w:type="dxa"/>
            <w:vMerge w:val="restart"/>
            <w:tcBorders>
              <w:top w:val="single" w:sz="4" w:space="0" w:color="auto"/>
              <w:left w:val="single" w:sz="4" w:space="0" w:color="auto"/>
              <w:right w:val="single" w:sz="4" w:space="0" w:color="auto"/>
            </w:tcBorders>
            <w:hideMark/>
          </w:tcPr>
          <w:p w14:paraId="5B1DDD9C" w14:textId="77777777" w:rsidR="00B93B43" w:rsidRPr="004B0E8A" w:rsidRDefault="00B93B43">
            <w:pPr>
              <w:rPr>
                <w:rFonts w:cs="Calibri Light"/>
              </w:rPr>
            </w:pPr>
            <w:r w:rsidRPr="004B0E8A">
              <w:rPr>
                <w:rFonts w:cs="Calibri Light"/>
              </w:rPr>
              <w:t>mögl.</w:t>
            </w:r>
          </w:p>
          <w:p w14:paraId="23CB89BB" w14:textId="77777777" w:rsidR="00B93B43" w:rsidRPr="004B0E8A" w:rsidRDefault="00B93B43">
            <w:pPr>
              <w:jc w:val="center"/>
              <w:rPr>
                <w:rFonts w:cs="Calibri Light"/>
                <w:b/>
              </w:rPr>
            </w:pPr>
            <w:r w:rsidRPr="004B0E8A">
              <w:rPr>
                <w:rFonts w:cs="Calibri Light"/>
                <w:b/>
              </w:rPr>
              <w:t>10 (K)</w:t>
            </w:r>
          </w:p>
        </w:tc>
        <w:tc>
          <w:tcPr>
            <w:tcW w:w="731" w:type="dxa"/>
            <w:vMerge w:val="restart"/>
            <w:tcBorders>
              <w:top w:val="single" w:sz="4" w:space="0" w:color="auto"/>
              <w:left w:val="single" w:sz="4" w:space="0" w:color="auto"/>
              <w:bottom w:val="single" w:sz="4" w:space="0" w:color="auto"/>
              <w:right w:val="single" w:sz="4" w:space="0" w:color="auto"/>
            </w:tcBorders>
          </w:tcPr>
          <w:p w14:paraId="526F9F87" w14:textId="77777777" w:rsidR="00B93B43" w:rsidRPr="004B0E8A" w:rsidRDefault="00B93B43">
            <w:pPr>
              <w:rPr>
                <w:rFonts w:cs="Calibri Light"/>
              </w:rPr>
            </w:pPr>
            <w:r w:rsidRPr="004B0E8A">
              <w:rPr>
                <w:rFonts w:cs="Calibri Light"/>
              </w:rPr>
              <w:t>tats.</w:t>
            </w:r>
          </w:p>
          <w:p w14:paraId="1F47DAA8" w14:textId="77777777" w:rsidR="00B93B43" w:rsidRPr="004B0E8A" w:rsidRDefault="00B93B43">
            <w:pPr>
              <w:jc w:val="center"/>
              <w:rPr>
                <w:rFonts w:cs="Calibri Light"/>
                <w:b/>
              </w:rPr>
            </w:pPr>
          </w:p>
        </w:tc>
      </w:tr>
      <w:tr w:rsidR="00B93B43" w:rsidRPr="004B0E8A" w14:paraId="23A88308" w14:textId="77777777" w:rsidTr="00FF27BD">
        <w:tc>
          <w:tcPr>
            <w:tcW w:w="988" w:type="dxa"/>
            <w:tcBorders>
              <w:top w:val="single" w:sz="4" w:space="0" w:color="auto"/>
              <w:left w:val="single" w:sz="4" w:space="0" w:color="auto"/>
              <w:bottom w:val="single" w:sz="4" w:space="0" w:color="auto"/>
              <w:right w:val="single" w:sz="4" w:space="0" w:color="auto"/>
            </w:tcBorders>
          </w:tcPr>
          <w:p w14:paraId="5B6A3546" w14:textId="77777777" w:rsidR="00B93B43" w:rsidRPr="004B0E8A" w:rsidRDefault="00B93B43">
            <w:pPr>
              <w:rPr>
                <w:rFonts w:cs="Calibri Light"/>
                <w:color w:val="C00000"/>
              </w:rPr>
            </w:pPr>
          </w:p>
        </w:tc>
        <w:tc>
          <w:tcPr>
            <w:tcW w:w="6838" w:type="dxa"/>
            <w:tcBorders>
              <w:right w:val="single" w:sz="4" w:space="0" w:color="auto"/>
            </w:tcBorders>
            <w:vAlign w:val="center"/>
            <w:hideMark/>
          </w:tcPr>
          <w:p w14:paraId="148A9A85" w14:textId="77777777" w:rsidR="00B93B43" w:rsidRPr="004B0E8A" w:rsidRDefault="00B93B43">
            <w:pPr>
              <w:rPr>
                <w:rFonts w:cs="Calibri Light"/>
                <w:sz w:val="20"/>
                <w:szCs w:val="20"/>
                <w:lang w:val="de-AT" w:eastAsia="de-AT"/>
              </w:rPr>
            </w:pPr>
          </w:p>
        </w:tc>
        <w:tc>
          <w:tcPr>
            <w:tcW w:w="730" w:type="dxa"/>
            <w:vMerge/>
            <w:tcBorders>
              <w:left w:val="single" w:sz="4" w:space="0" w:color="auto"/>
              <w:right w:val="single" w:sz="4" w:space="0" w:color="auto"/>
            </w:tcBorders>
            <w:vAlign w:val="center"/>
            <w:hideMark/>
          </w:tcPr>
          <w:p w14:paraId="24569CDC" w14:textId="77777777" w:rsidR="00B93B43" w:rsidRPr="004B0E8A" w:rsidRDefault="00B93B43">
            <w:pPr>
              <w:rPr>
                <w:rFonts w:cs="Calibri Light"/>
                <w:sz w:val="20"/>
                <w:szCs w:val="20"/>
                <w:lang w:val="de-AT" w:eastAsia="de-AT"/>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29CC74C5" w14:textId="77777777" w:rsidR="00B93B43" w:rsidRPr="004B0E8A" w:rsidRDefault="00B93B43">
            <w:pPr>
              <w:rPr>
                <w:rFonts w:cs="Calibri Light"/>
                <w:b/>
              </w:rPr>
            </w:pPr>
          </w:p>
        </w:tc>
      </w:tr>
    </w:tbl>
    <w:p w14:paraId="12B79F1A" w14:textId="77777777" w:rsidR="00D94C7A" w:rsidRPr="004B0E8A"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9"/>
        <w:gridCol w:w="740"/>
        <w:gridCol w:w="740"/>
      </w:tblGrid>
      <w:tr w:rsidR="00B93B43" w:rsidRPr="00F245E6" w14:paraId="4D994014"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295F7014" w14:textId="77777777" w:rsidR="00B93B43" w:rsidRPr="004B0E8A" w:rsidRDefault="00B93B43">
            <w:pPr>
              <w:rPr>
                <w:rFonts w:cs="Calibri Light"/>
              </w:rPr>
            </w:pPr>
            <w:r w:rsidRPr="004B0E8A">
              <w:rPr>
                <w:rFonts w:cs="Calibri Light"/>
              </w:rPr>
              <w:t>C.4.1.c</w:t>
            </w:r>
          </w:p>
        </w:tc>
        <w:tc>
          <w:tcPr>
            <w:tcW w:w="6819" w:type="dxa"/>
            <w:tcBorders>
              <w:top w:val="single" w:sz="4" w:space="0" w:color="auto"/>
              <w:left w:val="single" w:sz="4" w:space="0" w:color="auto"/>
              <w:bottom w:val="single" w:sz="4" w:space="0" w:color="auto"/>
              <w:right w:val="single" w:sz="4" w:space="0" w:color="auto"/>
            </w:tcBorders>
            <w:hideMark/>
          </w:tcPr>
          <w:p w14:paraId="4D5B7B9E" w14:textId="77777777" w:rsidR="00B93B43" w:rsidRPr="004B0E8A" w:rsidRDefault="00B93B43">
            <w:pPr>
              <w:rPr>
                <w:rFonts w:cs="Calibri Light"/>
              </w:rPr>
            </w:pPr>
            <w:r w:rsidRPr="004B0E8A">
              <w:rPr>
                <w:rFonts w:cs="Calibri Light"/>
              </w:rPr>
              <w:t>Gibt es eine Umsetzung von Maßnahmen zur Stärkung der ökologischen Vorbildwirkung der Gemeinde innerhalb der letzten 5 Jahre? Beschreibung</w:t>
            </w:r>
          </w:p>
          <w:p w14:paraId="49A239C2" w14:textId="77777777" w:rsidR="00B93B43" w:rsidRPr="004B0E8A" w:rsidRDefault="00B93B43">
            <w:pPr>
              <w:rPr>
                <w:rFonts w:cs="Calibri Light"/>
              </w:rPr>
            </w:pPr>
            <w:r w:rsidRPr="004B0E8A">
              <w:rPr>
                <w:rFonts w:cs="Calibri Light"/>
              </w:rPr>
              <w:t>(Ja + Beschreibung = 2 Punkte je Maßnahme)</w:t>
            </w:r>
          </w:p>
        </w:tc>
        <w:tc>
          <w:tcPr>
            <w:tcW w:w="740" w:type="dxa"/>
            <w:vMerge w:val="restart"/>
            <w:tcBorders>
              <w:top w:val="single" w:sz="4" w:space="0" w:color="auto"/>
              <w:left w:val="single" w:sz="4" w:space="0" w:color="auto"/>
              <w:right w:val="single" w:sz="4" w:space="0" w:color="auto"/>
            </w:tcBorders>
            <w:hideMark/>
          </w:tcPr>
          <w:p w14:paraId="6F8EADC0" w14:textId="77777777" w:rsidR="00B93B43" w:rsidRPr="004B0E8A" w:rsidRDefault="00B93B43">
            <w:pPr>
              <w:rPr>
                <w:rFonts w:cs="Calibri Light"/>
              </w:rPr>
            </w:pPr>
            <w:r w:rsidRPr="004B0E8A">
              <w:rPr>
                <w:rFonts w:cs="Calibri Light"/>
              </w:rPr>
              <w:t>mögl.</w:t>
            </w:r>
          </w:p>
          <w:p w14:paraId="4FAC9CA1" w14:textId="77777777" w:rsidR="00B93B43" w:rsidRPr="004B0E8A" w:rsidRDefault="00B93B43">
            <w:pPr>
              <w:jc w:val="center"/>
              <w:rPr>
                <w:rFonts w:cs="Calibri Light"/>
                <w:b/>
              </w:rPr>
            </w:pPr>
            <w:r w:rsidRPr="004B0E8A">
              <w:rPr>
                <w:rFonts w:cs="Calibri Light"/>
                <w:b/>
              </w:rPr>
              <w:t>6 (K)</w:t>
            </w:r>
          </w:p>
        </w:tc>
        <w:tc>
          <w:tcPr>
            <w:tcW w:w="740" w:type="dxa"/>
            <w:vMerge w:val="restart"/>
            <w:tcBorders>
              <w:top w:val="single" w:sz="4" w:space="0" w:color="auto"/>
              <w:left w:val="single" w:sz="4" w:space="0" w:color="auto"/>
              <w:bottom w:val="single" w:sz="4" w:space="0" w:color="auto"/>
              <w:right w:val="single" w:sz="4" w:space="0" w:color="auto"/>
            </w:tcBorders>
          </w:tcPr>
          <w:p w14:paraId="2C01AC53" w14:textId="77777777" w:rsidR="00B93B43" w:rsidRPr="00F245E6" w:rsidRDefault="00B93B43">
            <w:pPr>
              <w:rPr>
                <w:rFonts w:cs="Calibri Light"/>
              </w:rPr>
            </w:pPr>
            <w:r w:rsidRPr="004B0E8A">
              <w:rPr>
                <w:rFonts w:cs="Calibri Light"/>
              </w:rPr>
              <w:t>tats.</w:t>
            </w:r>
          </w:p>
          <w:p w14:paraId="573CABD7" w14:textId="77777777" w:rsidR="00B93B43" w:rsidRPr="00F245E6" w:rsidRDefault="00B93B43">
            <w:pPr>
              <w:jc w:val="center"/>
              <w:rPr>
                <w:rFonts w:cs="Calibri Light"/>
                <w:b/>
              </w:rPr>
            </w:pPr>
          </w:p>
        </w:tc>
      </w:tr>
      <w:tr w:rsidR="00B93B43" w:rsidRPr="00F245E6" w14:paraId="0B4CC826" w14:textId="77777777" w:rsidTr="00FF27BD">
        <w:tc>
          <w:tcPr>
            <w:tcW w:w="988" w:type="dxa"/>
            <w:tcBorders>
              <w:top w:val="single" w:sz="4" w:space="0" w:color="auto"/>
              <w:left w:val="single" w:sz="4" w:space="0" w:color="auto"/>
              <w:bottom w:val="single" w:sz="4" w:space="0" w:color="auto"/>
              <w:right w:val="single" w:sz="4" w:space="0" w:color="auto"/>
            </w:tcBorders>
          </w:tcPr>
          <w:p w14:paraId="0B3C2B77" w14:textId="77777777" w:rsidR="00B93B43" w:rsidRPr="00F245E6" w:rsidRDefault="00B93B43">
            <w:pPr>
              <w:rPr>
                <w:rFonts w:cs="Calibri Light"/>
                <w:color w:val="C00000"/>
              </w:rPr>
            </w:pPr>
          </w:p>
        </w:tc>
        <w:tc>
          <w:tcPr>
            <w:tcW w:w="6819" w:type="dxa"/>
            <w:tcBorders>
              <w:right w:val="single" w:sz="4" w:space="0" w:color="auto"/>
            </w:tcBorders>
            <w:vAlign w:val="center"/>
            <w:hideMark/>
          </w:tcPr>
          <w:p w14:paraId="1E5C32CC" w14:textId="77777777" w:rsidR="00B93B43" w:rsidRPr="00F245E6" w:rsidRDefault="00B93B43">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52158949" w14:textId="77777777" w:rsidR="00B93B43" w:rsidRPr="00F245E6" w:rsidRDefault="00B93B43">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F4092CF" w14:textId="77777777" w:rsidR="00B93B43" w:rsidRPr="00F245E6" w:rsidRDefault="00B93B43">
            <w:pPr>
              <w:rPr>
                <w:rFonts w:cs="Calibri Light"/>
                <w:b/>
              </w:rPr>
            </w:pPr>
          </w:p>
        </w:tc>
      </w:tr>
    </w:tbl>
    <w:p w14:paraId="1BA70F15"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1"/>
        <w:gridCol w:w="734"/>
        <w:gridCol w:w="734"/>
      </w:tblGrid>
      <w:tr w:rsidR="00B93B43" w:rsidRPr="00F245E6" w14:paraId="2C72ACD6"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72FA51B9" w14:textId="77777777" w:rsidR="00B93B43" w:rsidRPr="00F245E6" w:rsidRDefault="00B93B43">
            <w:pPr>
              <w:rPr>
                <w:rFonts w:cs="Calibri Light"/>
              </w:rPr>
            </w:pPr>
            <w:r w:rsidRPr="00F245E6">
              <w:rPr>
                <w:rFonts w:cs="Calibri Light"/>
              </w:rPr>
              <w:t>C.4.4.a</w:t>
            </w:r>
          </w:p>
        </w:tc>
        <w:tc>
          <w:tcPr>
            <w:tcW w:w="6831" w:type="dxa"/>
            <w:tcBorders>
              <w:top w:val="single" w:sz="4" w:space="0" w:color="auto"/>
              <w:left w:val="single" w:sz="4" w:space="0" w:color="auto"/>
              <w:bottom w:val="single" w:sz="4" w:space="0" w:color="auto"/>
              <w:right w:val="single" w:sz="4" w:space="0" w:color="auto"/>
            </w:tcBorders>
            <w:hideMark/>
          </w:tcPr>
          <w:p w14:paraId="081E0FC9" w14:textId="0F167C4A" w:rsidR="00B93B43" w:rsidRPr="00F245E6" w:rsidRDefault="00B93B43">
            <w:pPr>
              <w:rPr>
                <w:rFonts w:cs="Calibri Light"/>
              </w:rPr>
            </w:pPr>
            <w:r w:rsidRPr="00654CB9">
              <w:rPr>
                <w:rFonts w:cs="Calibri Light"/>
              </w:rPr>
              <w:t>Gibt es eine jährliche Erhebung der durchgeführten ökologische</w:t>
            </w:r>
            <w:r w:rsidR="00BE1A64" w:rsidRPr="00654CB9">
              <w:rPr>
                <w:rFonts w:cs="Calibri Light"/>
              </w:rPr>
              <w:t>n</w:t>
            </w:r>
            <w:r w:rsidRPr="00654CB9">
              <w:rPr>
                <w:rFonts w:cs="Calibri Light"/>
              </w:rPr>
              <w:t xml:space="preserve"> Ausgleichsmaßnahmen in der Gemeinde, über die letzten 5 Jahre?</w:t>
            </w:r>
          </w:p>
          <w:p w14:paraId="045042F4" w14:textId="77777777" w:rsidR="00B93B43" w:rsidRPr="00F245E6" w:rsidRDefault="00B93B43">
            <w:pPr>
              <w:rPr>
                <w:rFonts w:cs="Calibri Light"/>
              </w:rPr>
            </w:pPr>
            <w:r w:rsidRPr="00F245E6">
              <w:rPr>
                <w:rFonts w:cs="Calibri Light"/>
              </w:rPr>
              <w:t>(Ja = 2 Punkte)</w:t>
            </w:r>
          </w:p>
        </w:tc>
        <w:tc>
          <w:tcPr>
            <w:tcW w:w="734" w:type="dxa"/>
            <w:vMerge w:val="restart"/>
            <w:tcBorders>
              <w:top w:val="single" w:sz="4" w:space="0" w:color="auto"/>
              <w:left w:val="single" w:sz="4" w:space="0" w:color="auto"/>
              <w:right w:val="single" w:sz="4" w:space="0" w:color="auto"/>
            </w:tcBorders>
            <w:hideMark/>
          </w:tcPr>
          <w:p w14:paraId="16252F35" w14:textId="77777777" w:rsidR="00B93B43" w:rsidRPr="00F245E6" w:rsidRDefault="00B93B43">
            <w:pPr>
              <w:rPr>
                <w:rFonts w:cs="Calibri Light"/>
              </w:rPr>
            </w:pPr>
            <w:r w:rsidRPr="00F245E6">
              <w:rPr>
                <w:rFonts w:cs="Calibri Light"/>
              </w:rPr>
              <w:t>mögl.</w:t>
            </w:r>
          </w:p>
          <w:p w14:paraId="2B90D04F" w14:textId="77777777" w:rsidR="00B93B43" w:rsidRPr="00F245E6" w:rsidRDefault="00B93B43">
            <w:pPr>
              <w:jc w:val="center"/>
              <w:rPr>
                <w:rFonts w:cs="Calibri Light"/>
                <w:b/>
              </w:rPr>
            </w:pPr>
            <w:r w:rsidRPr="00F245E6">
              <w:rPr>
                <w:rFonts w:cs="Calibri Light"/>
                <w:b/>
              </w:rPr>
              <w:t>2 (K)</w:t>
            </w:r>
          </w:p>
        </w:tc>
        <w:tc>
          <w:tcPr>
            <w:tcW w:w="734" w:type="dxa"/>
            <w:vMerge w:val="restart"/>
            <w:tcBorders>
              <w:top w:val="single" w:sz="4" w:space="0" w:color="auto"/>
              <w:left w:val="single" w:sz="4" w:space="0" w:color="auto"/>
              <w:bottom w:val="single" w:sz="4" w:space="0" w:color="auto"/>
              <w:right w:val="single" w:sz="4" w:space="0" w:color="auto"/>
            </w:tcBorders>
          </w:tcPr>
          <w:p w14:paraId="6D94282F" w14:textId="77777777" w:rsidR="00B93B43" w:rsidRPr="00F245E6" w:rsidRDefault="00B93B43">
            <w:pPr>
              <w:rPr>
                <w:rFonts w:cs="Calibri Light"/>
              </w:rPr>
            </w:pPr>
            <w:r w:rsidRPr="00F245E6">
              <w:rPr>
                <w:rFonts w:cs="Calibri Light"/>
              </w:rPr>
              <w:t>tats.</w:t>
            </w:r>
          </w:p>
          <w:p w14:paraId="67D689D5" w14:textId="77777777" w:rsidR="00B93B43" w:rsidRPr="00F245E6" w:rsidRDefault="00B93B43">
            <w:pPr>
              <w:jc w:val="center"/>
              <w:rPr>
                <w:rFonts w:cs="Calibri Light"/>
                <w:b/>
              </w:rPr>
            </w:pPr>
          </w:p>
        </w:tc>
      </w:tr>
      <w:tr w:rsidR="00B93B43" w:rsidRPr="00F245E6" w14:paraId="7383C99F" w14:textId="77777777" w:rsidTr="00FF27BD">
        <w:tc>
          <w:tcPr>
            <w:tcW w:w="988" w:type="dxa"/>
            <w:tcBorders>
              <w:top w:val="single" w:sz="4" w:space="0" w:color="auto"/>
              <w:left w:val="single" w:sz="4" w:space="0" w:color="auto"/>
              <w:bottom w:val="single" w:sz="4" w:space="0" w:color="auto"/>
              <w:right w:val="single" w:sz="4" w:space="0" w:color="auto"/>
            </w:tcBorders>
          </w:tcPr>
          <w:p w14:paraId="465D5C44" w14:textId="77777777" w:rsidR="00B93B43" w:rsidRPr="00F245E6" w:rsidRDefault="00B93B43">
            <w:pPr>
              <w:rPr>
                <w:rFonts w:cs="Calibri Light"/>
                <w:color w:val="C00000"/>
              </w:rPr>
            </w:pPr>
          </w:p>
        </w:tc>
        <w:tc>
          <w:tcPr>
            <w:tcW w:w="6831" w:type="dxa"/>
            <w:tcBorders>
              <w:right w:val="single" w:sz="4" w:space="0" w:color="auto"/>
            </w:tcBorders>
            <w:vAlign w:val="center"/>
            <w:hideMark/>
          </w:tcPr>
          <w:p w14:paraId="06A98455" w14:textId="77777777" w:rsidR="00B93B43" w:rsidRPr="00F245E6" w:rsidRDefault="00B93B43">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30466C60" w14:textId="77777777" w:rsidR="00B93B43" w:rsidRPr="00F245E6" w:rsidRDefault="00B93B43">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18B85AE5" w14:textId="77777777" w:rsidR="00B93B43" w:rsidRPr="00F245E6" w:rsidRDefault="00B93B43">
            <w:pPr>
              <w:rPr>
                <w:rFonts w:cs="Calibri Light"/>
                <w:b/>
              </w:rPr>
            </w:pPr>
          </w:p>
        </w:tc>
      </w:tr>
    </w:tbl>
    <w:p w14:paraId="21DACF13"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44"/>
        <w:gridCol w:w="727"/>
        <w:gridCol w:w="728"/>
      </w:tblGrid>
      <w:tr w:rsidR="00B93B43" w:rsidRPr="00F245E6" w14:paraId="71C5CF5F"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6246DE8C" w14:textId="77777777" w:rsidR="00B93B43" w:rsidRPr="00F245E6" w:rsidRDefault="00B93B43">
            <w:pPr>
              <w:rPr>
                <w:rFonts w:cs="Calibri Light"/>
              </w:rPr>
            </w:pPr>
            <w:r w:rsidRPr="00F245E6">
              <w:rPr>
                <w:rFonts w:cs="Calibri Light"/>
              </w:rPr>
              <w:t>C.3.3.a</w:t>
            </w:r>
          </w:p>
        </w:tc>
        <w:tc>
          <w:tcPr>
            <w:tcW w:w="6844" w:type="dxa"/>
            <w:tcBorders>
              <w:top w:val="single" w:sz="4" w:space="0" w:color="auto"/>
              <w:left w:val="single" w:sz="4" w:space="0" w:color="auto"/>
              <w:bottom w:val="single" w:sz="4" w:space="0" w:color="auto"/>
              <w:right w:val="single" w:sz="4" w:space="0" w:color="auto"/>
            </w:tcBorders>
            <w:hideMark/>
          </w:tcPr>
          <w:p w14:paraId="53D4881C" w14:textId="77777777" w:rsidR="00B93B43" w:rsidRPr="00F245E6" w:rsidRDefault="00B93B43">
            <w:pPr>
              <w:rPr>
                <w:rFonts w:cs="Calibri Light"/>
              </w:rPr>
            </w:pPr>
            <w:r w:rsidRPr="00F245E6">
              <w:rPr>
                <w:rFonts w:cs="Calibri Light"/>
              </w:rPr>
              <w:t>Gibt es ein Abfallbewirtschaftungskonzept in der Gemeinde?</w:t>
            </w:r>
          </w:p>
          <w:p w14:paraId="1B767F8D" w14:textId="77777777" w:rsidR="00B93B43" w:rsidRPr="00F245E6" w:rsidRDefault="00B93B43">
            <w:pPr>
              <w:rPr>
                <w:rFonts w:cs="Calibri Light"/>
              </w:rPr>
            </w:pPr>
            <w:r w:rsidRPr="00F245E6">
              <w:rPr>
                <w:rFonts w:cs="Calibri Light"/>
              </w:rPr>
              <w:t>(Ja = 3 Punkte)</w:t>
            </w:r>
          </w:p>
        </w:tc>
        <w:tc>
          <w:tcPr>
            <w:tcW w:w="727" w:type="dxa"/>
            <w:vMerge w:val="restart"/>
            <w:tcBorders>
              <w:top w:val="single" w:sz="4" w:space="0" w:color="auto"/>
              <w:left w:val="single" w:sz="4" w:space="0" w:color="auto"/>
              <w:right w:val="single" w:sz="4" w:space="0" w:color="auto"/>
            </w:tcBorders>
            <w:hideMark/>
          </w:tcPr>
          <w:p w14:paraId="2C0814D9" w14:textId="77777777" w:rsidR="00B93B43" w:rsidRPr="00F245E6" w:rsidRDefault="00B93B43">
            <w:pPr>
              <w:rPr>
                <w:rFonts w:cs="Calibri Light"/>
              </w:rPr>
            </w:pPr>
            <w:r w:rsidRPr="00F245E6">
              <w:rPr>
                <w:rFonts w:cs="Calibri Light"/>
              </w:rPr>
              <w:t>mögl.</w:t>
            </w:r>
          </w:p>
          <w:p w14:paraId="4D148D64" w14:textId="77777777" w:rsidR="00B93B43" w:rsidRPr="00F245E6" w:rsidRDefault="00B93B43">
            <w:pPr>
              <w:jc w:val="center"/>
              <w:rPr>
                <w:rFonts w:cs="Calibri Light"/>
                <w:b/>
              </w:rPr>
            </w:pPr>
            <w:r w:rsidRPr="00F245E6">
              <w:rPr>
                <w:rFonts w:cs="Calibri Light"/>
                <w:b/>
              </w:rPr>
              <w:t>3 (K)</w:t>
            </w:r>
          </w:p>
        </w:tc>
        <w:tc>
          <w:tcPr>
            <w:tcW w:w="728" w:type="dxa"/>
            <w:vMerge w:val="restart"/>
            <w:tcBorders>
              <w:top w:val="single" w:sz="4" w:space="0" w:color="auto"/>
              <w:left w:val="single" w:sz="4" w:space="0" w:color="auto"/>
              <w:bottom w:val="single" w:sz="4" w:space="0" w:color="auto"/>
              <w:right w:val="single" w:sz="4" w:space="0" w:color="auto"/>
            </w:tcBorders>
          </w:tcPr>
          <w:p w14:paraId="288116E3" w14:textId="77777777" w:rsidR="00B93B43" w:rsidRPr="00F245E6" w:rsidRDefault="00B93B43">
            <w:pPr>
              <w:rPr>
                <w:rFonts w:cs="Calibri Light"/>
              </w:rPr>
            </w:pPr>
            <w:r w:rsidRPr="00F245E6">
              <w:rPr>
                <w:rFonts w:cs="Calibri Light"/>
              </w:rPr>
              <w:t>tats.</w:t>
            </w:r>
          </w:p>
          <w:p w14:paraId="7B57C8F8" w14:textId="77777777" w:rsidR="00B93B43" w:rsidRPr="00F245E6" w:rsidRDefault="00B93B43">
            <w:pPr>
              <w:jc w:val="center"/>
              <w:rPr>
                <w:rFonts w:cs="Calibri Light"/>
                <w:b/>
              </w:rPr>
            </w:pPr>
          </w:p>
        </w:tc>
      </w:tr>
      <w:tr w:rsidR="00B93B43" w:rsidRPr="00F245E6" w14:paraId="2F4F944B" w14:textId="77777777" w:rsidTr="00FF27BD">
        <w:tc>
          <w:tcPr>
            <w:tcW w:w="988" w:type="dxa"/>
            <w:tcBorders>
              <w:top w:val="single" w:sz="4" w:space="0" w:color="auto"/>
              <w:left w:val="single" w:sz="4" w:space="0" w:color="auto"/>
              <w:bottom w:val="single" w:sz="4" w:space="0" w:color="auto"/>
              <w:right w:val="single" w:sz="4" w:space="0" w:color="auto"/>
            </w:tcBorders>
          </w:tcPr>
          <w:p w14:paraId="4CB16453" w14:textId="77777777" w:rsidR="00B93B43" w:rsidRPr="00F245E6" w:rsidRDefault="00B93B43">
            <w:pPr>
              <w:rPr>
                <w:rFonts w:cs="Calibri Light"/>
                <w:color w:val="C00000"/>
              </w:rPr>
            </w:pPr>
          </w:p>
        </w:tc>
        <w:tc>
          <w:tcPr>
            <w:tcW w:w="6844" w:type="dxa"/>
            <w:tcBorders>
              <w:right w:val="single" w:sz="4" w:space="0" w:color="auto"/>
            </w:tcBorders>
            <w:vAlign w:val="center"/>
            <w:hideMark/>
          </w:tcPr>
          <w:p w14:paraId="4C62A4E2" w14:textId="77777777" w:rsidR="00B93B43" w:rsidRPr="00F245E6" w:rsidRDefault="00B93B43">
            <w:pPr>
              <w:rPr>
                <w:rFonts w:cs="Calibri Light"/>
                <w:sz w:val="20"/>
                <w:szCs w:val="20"/>
                <w:lang w:val="de-AT" w:eastAsia="de-AT"/>
              </w:rPr>
            </w:pPr>
          </w:p>
        </w:tc>
        <w:tc>
          <w:tcPr>
            <w:tcW w:w="727" w:type="dxa"/>
            <w:vMerge/>
            <w:tcBorders>
              <w:left w:val="single" w:sz="4" w:space="0" w:color="auto"/>
              <w:right w:val="single" w:sz="4" w:space="0" w:color="auto"/>
            </w:tcBorders>
            <w:vAlign w:val="center"/>
            <w:hideMark/>
          </w:tcPr>
          <w:p w14:paraId="7F5C5F0B" w14:textId="77777777" w:rsidR="00B93B43" w:rsidRPr="00F245E6" w:rsidRDefault="00B93B43">
            <w:pPr>
              <w:rPr>
                <w:rFonts w:cs="Calibri Light"/>
                <w:sz w:val="20"/>
                <w:szCs w:val="20"/>
                <w:lang w:val="de-AT" w:eastAsia="de-AT"/>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5B72D3F" w14:textId="77777777" w:rsidR="00B93B43" w:rsidRPr="00F245E6" w:rsidRDefault="00B93B43">
            <w:pPr>
              <w:rPr>
                <w:rFonts w:cs="Calibri Light"/>
                <w:b/>
              </w:rPr>
            </w:pPr>
          </w:p>
        </w:tc>
      </w:tr>
    </w:tbl>
    <w:p w14:paraId="1AF8C2E3"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51"/>
        <w:gridCol w:w="724"/>
        <w:gridCol w:w="724"/>
      </w:tblGrid>
      <w:tr w:rsidR="00B93B43" w:rsidRPr="00F245E6" w14:paraId="7B780414"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5459366F" w14:textId="77777777" w:rsidR="00B93B43" w:rsidRPr="00F245E6" w:rsidRDefault="00B93B43">
            <w:pPr>
              <w:rPr>
                <w:rFonts w:cs="Calibri Light"/>
              </w:rPr>
            </w:pPr>
            <w:r w:rsidRPr="00F245E6">
              <w:rPr>
                <w:rFonts w:cs="Calibri Light"/>
              </w:rPr>
              <w:t>C.4.2.c</w:t>
            </w:r>
          </w:p>
        </w:tc>
        <w:tc>
          <w:tcPr>
            <w:tcW w:w="6851" w:type="dxa"/>
            <w:tcBorders>
              <w:top w:val="single" w:sz="4" w:space="0" w:color="auto"/>
              <w:left w:val="single" w:sz="4" w:space="0" w:color="auto"/>
              <w:bottom w:val="single" w:sz="4" w:space="0" w:color="auto"/>
              <w:right w:val="single" w:sz="4" w:space="0" w:color="auto"/>
            </w:tcBorders>
            <w:hideMark/>
          </w:tcPr>
          <w:p w14:paraId="7D8A3476" w14:textId="77777777" w:rsidR="00B93B43" w:rsidRPr="00F245E6" w:rsidRDefault="00B93B43">
            <w:pPr>
              <w:rPr>
                <w:rFonts w:cs="Calibri Light"/>
              </w:rPr>
            </w:pPr>
            <w:r w:rsidRPr="00F245E6">
              <w:rPr>
                <w:rFonts w:cs="Calibri Light"/>
              </w:rPr>
              <w:t>Gibt es einen Beschluss eines Abfallbewirtschaftungskonzeptes?</w:t>
            </w:r>
          </w:p>
          <w:p w14:paraId="3A0B8189" w14:textId="77777777" w:rsidR="00B93B43" w:rsidRPr="00F245E6" w:rsidRDefault="00B93B43">
            <w:pPr>
              <w:rPr>
                <w:rFonts w:cs="Calibri Light"/>
              </w:rPr>
            </w:pPr>
            <w:r w:rsidRPr="00F245E6">
              <w:rPr>
                <w:rFonts w:cs="Calibri Light"/>
              </w:rPr>
              <w:t>(Ja = 3 Punkte)</w:t>
            </w:r>
          </w:p>
        </w:tc>
        <w:tc>
          <w:tcPr>
            <w:tcW w:w="724" w:type="dxa"/>
            <w:vMerge w:val="restart"/>
            <w:tcBorders>
              <w:top w:val="single" w:sz="4" w:space="0" w:color="auto"/>
              <w:left w:val="single" w:sz="4" w:space="0" w:color="auto"/>
              <w:right w:val="single" w:sz="4" w:space="0" w:color="auto"/>
            </w:tcBorders>
            <w:hideMark/>
          </w:tcPr>
          <w:p w14:paraId="6675498C" w14:textId="77777777" w:rsidR="00B93B43" w:rsidRPr="00F245E6" w:rsidRDefault="00B93B43">
            <w:pPr>
              <w:rPr>
                <w:rFonts w:cs="Calibri Light"/>
              </w:rPr>
            </w:pPr>
            <w:r w:rsidRPr="00F245E6">
              <w:rPr>
                <w:rFonts w:cs="Calibri Light"/>
              </w:rPr>
              <w:t>mögl.</w:t>
            </w:r>
          </w:p>
          <w:p w14:paraId="3C936576" w14:textId="77777777" w:rsidR="00B93B43" w:rsidRPr="00F245E6" w:rsidRDefault="00B93B43">
            <w:pPr>
              <w:jc w:val="center"/>
              <w:rPr>
                <w:rFonts w:cs="Calibri Light"/>
                <w:b/>
              </w:rPr>
            </w:pPr>
            <w:r w:rsidRPr="00F245E6">
              <w:rPr>
                <w:rFonts w:cs="Calibri Light"/>
                <w:b/>
              </w:rPr>
              <w:t>3 (K)</w:t>
            </w:r>
          </w:p>
        </w:tc>
        <w:tc>
          <w:tcPr>
            <w:tcW w:w="724" w:type="dxa"/>
            <w:vMerge w:val="restart"/>
            <w:tcBorders>
              <w:top w:val="single" w:sz="4" w:space="0" w:color="auto"/>
              <w:left w:val="single" w:sz="4" w:space="0" w:color="auto"/>
              <w:bottom w:val="single" w:sz="4" w:space="0" w:color="auto"/>
              <w:right w:val="single" w:sz="4" w:space="0" w:color="auto"/>
            </w:tcBorders>
          </w:tcPr>
          <w:p w14:paraId="7DA84564" w14:textId="77777777" w:rsidR="00B93B43" w:rsidRPr="00F245E6" w:rsidRDefault="00B93B43">
            <w:pPr>
              <w:rPr>
                <w:rFonts w:cs="Calibri Light"/>
              </w:rPr>
            </w:pPr>
            <w:r w:rsidRPr="00F245E6">
              <w:rPr>
                <w:rFonts w:cs="Calibri Light"/>
              </w:rPr>
              <w:t>tats.</w:t>
            </w:r>
          </w:p>
          <w:p w14:paraId="3B7B1240" w14:textId="77777777" w:rsidR="00B93B43" w:rsidRPr="00F245E6" w:rsidRDefault="00B93B43">
            <w:pPr>
              <w:jc w:val="center"/>
              <w:rPr>
                <w:rFonts w:cs="Calibri Light"/>
                <w:b/>
              </w:rPr>
            </w:pPr>
          </w:p>
        </w:tc>
      </w:tr>
      <w:tr w:rsidR="00B93B43" w:rsidRPr="00F245E6" w14:paraId="3EFE4A7A" w14:textId="77777777" w:rsidTr="00FF27BD">
        <w:tc>
          <w:tcPr>
            <w:tcW w:w="988" w:type="dxa"/>
            <w:tcBorders>
              <w:top w:val="single" w:sz="4" w:space="0" w:color="auto"/>
              <w:left w:val="single" w:sz="4" w:space="0" w:color="auto"/>
              <w:bottom w:val="single" w:sz="4" w:space="0" w:color="auto"/>
              <w:right w:val="single" w:sz="4" w:space="0" w:color="auto"/>
            </w:tcBorders>
          </w:tcPr>
          <w:p w14:paraId="46416382" w14:textId="77777777" w:rsidR="00B93B43" w:rsidRPr="00F245E6" w:rsidRDefault="00B93B43">
            <w:pPr>
              <w:rPr>
                <w:rFonts w:cs="Calibri Light"/>
                <w:color w:val="C00000"/>
              </w:rPr>
            </w:pPr>
          </w:p>
        </w:tc>
        <w:tc>
          <w:tcPr>
            <w:tcW w:w="6851" w:type="dxa"/>
            <w:tcBorders>
              <w:right w:val="single" w:sz="4" w:space="0" w:color="auto"/>
            </w:tcBorders>
            <w:vAlign w:val="center"/>
            <w:hideMark/>
          </w:tcPr>
          <w:p w14:paraId="55934FF6" w14:textId="77777777" w:rsidR="00B93B43" w:rsidRPr="00F245E6" w:rsidRDefault="00B93B43">
            <w:pPr>
              <w:rPr>
                <w:rFonts w:cs="Calibri Light"/>
                <w:sz w:val="20"/>
                <w:szCs w:val="20"/>
                <w:lang w:val="de-AT" w:eastAsia="de-AT"/>
              </w:rPr>
            </w:pPr>
          </w:p>
        </w:tc>
        <w:tc>
          <w:tcPr>
            <w:tcW w:w="724" w:type="dxa"/>
            <w:vMerge/>
            <w:tcBorders>
              <w:left w:val="single" w:sz="4" w:space="0" w:color="auto"/>
              <w:right w:val="single" w:sz="4" w:space="0" w:color="auto"/>
            </w:tcBorders>
            <w:vAlign w:val="center"/>
            <w:hideMark/>
          </w:tcPr>
          <w:p w14:paraId="0F6F7320" w14:textId="77777777" w:rsidR="00B93B43" w:rsidRPr="00F245E6" w:rsidRDefault="00B93B43">
            <w:pPr>
              <w:rPr>
                <w:rFonts w:cs="Calibri Light"/>
                <w:sz w:val="20"/>
                <w:szCs w:val="20"/>
                <w:lang w:val="de-AT" w:eastAsia="de-AT"/>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41A05589" w14:textId="77777777" w:rsidR="00B93B43" w:rsidRPr="00F245E6" w:rsidRDefault="00B93B43">
            <w:pPr>
              <w:rPr>
                <w:rFonts w:cs="Calibri Light"/>
                <w:b/>
              </w:rPr>
            </w:pPr>
          </w:p>
        </w:tc>
      </w:tr>
    </w:tbl>
    <w:p w14:paraId="3C7BFEC4"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51"/>
        <w:gridCol w:w="724"/>
        <w:gridCol w:w="724"/>
      </w:tblGrid>
      <w:tr w:rsidR="00B93B43" w:rsidRPr="00F245E6" w14:paraId="61590590"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7BE973E0" w14:textId="77777777" w:rsidR="00B93B43" w:rsidRPr="00F245E6" w:rsidRDefault="00B93B43">
            <w:pPr>
              <w:rPr>
                <w:rFonts w:cs="Calibri Light"/>
              </w:rPr>
            </w:pPr>
            <w:r w:rsidRPr="00F245E6">
              <w:rPr>
                <w:rFonts w:cs="Calibri Light"/>
              </w:rPr>
              <w:t>C.3.3.b</w:t>
            </w:r>
          </w:p>
        </w:tc>
        <w:tc>
          <w:tcPr>
            <w:tcW w:w="6851" w:type="dxa"/>
            <w:tcBorders>
              <w:top w:val="single" w:sz="4" w:space="0" w:color="auto"/>
              <w:left w:val="single" w:sz="4" w:space="0" w:color="auto"/>
              <w:bottom w:val="single" w:sz="4" w:space="0" w:color="auto"/>
              <w:right w:val="single" w:sz="4" w:space="0" w:color="auto"/>
            </w:tcBorders>
            <w:hideMark/>
          </w:tcPr>
          <w:p w14:paraId="460F4DF0" w14:textId="77777777" w:rsidR="00B93B43" w:rsidRPr="00F245E6" w:rsidRDefault="00B93B43">
            <w:pPr>
              <w:rPr>
                <w:rFonts w:cs="Calibri Light"/>
              </w:rPr>
            </w:pPr>
            <w:r w:rsidRPr="00F245E6">
              <w:rPr>
                <w:rFonts w:cs="Calibri Light"/>
              </w:rPr>
              <w:t>Was sind die wichtigsten Maßnahmen des Abfallbewirtschaftungskonzeptes? Maßnahmen</w:t>
            </w:r>
          </w:p>
          <w:p w14:paraId="542DC9E0" w14:textId="77777777" w:rsidR="00B93B43" w:rsidRPr="00F245E6" w:rsidRDefault="00B93B43">
            <w:pPr>
              <w:rPr>
                <w:rFonts w:cs="Calibri Light"/>
              </w:rPr>
            </w:pPr>
            <w:r w:rsidRPr="00F245E6">
              <w:rPr>
                <w:rFonts w:cs="Calibri Light"/>
              </w:rPr>
              <w:t>(1-2 Maßnahmen = 1 Punkt, ab 3 Maßnahmen = 2 Punkte)</w:t>
            </w:r>
          </w:p>
        </w:tc>
        <w:tc>
          <w:tcPr>
            <w:tcW w:w="724" w:type="dxa"/>
            <w:vMerge w:val="restart"/>
            <w:tcBorders>
              <w:top w:val="single" w:sz="4" w:space="0" w:color="auto"/>
              <w:left w:val="single" w:sz="4" w:space="0" w:color="auto"/>
              <w:right w:val="single" w:sz="4" w:space="0" w:color="auto"/>
            </w:tcBorders>
            <w:hideMark/>
          </w:tcPr>
          <w:p w14:paraId="7BA68078" w14:textId="77777777" w:rsidR="00B93B43" w:rsidRPr="00F245E6" w:rsidRDefault="00B93B43">
            <w:pPr>
              <w:rPr>
                <w:rFonts w:cs="Calibri Light"/>
              </w:rPr>
            </w:pPr>
            <w:r w:rsidRPr="00F245E6">
              <w:rPr>
                <w:rFonts w:cs="Calibri Light"/>
              </w:rPr>
              <w:t>mögl.</w:t>
            </w:r>
          </w:p>
          <w:p w14:paraId="3D9B8397" w14:textId="77777777" w:rsidR="00B93B43" w:rsidRPr="00F245E6" w:rsidRDefault="00B93B43">
            <w:pPr>
              <w:jc w:val="center"/>
              <w:rPr>
                <w:rFonts w:cs="Calibri Light"/>
                <w:b/>
              </w:rPr>
            </w:pPr>
            <w:r w:rsidRPr="00F245E6">
              <w:rPr>
                <w:rFonts w:cs="Calibri Light"/>
                <w:b/>
              </w:rPr>
              <w:t>2 (K)</w:t>
            </w:r>
          </w:p>
        </w:tc>
        <w:tc>
          <w:tcPr>
            <w:tcW w:w="724" w:type="dxa"/>
            <w:vMerge w:val="restart"/>
            <w:tcBorders>
              <w:top w:val="single" w:sz="4" w:space="0" w:color="auto"/>
              <w:left w:val="single" w:sz="4" w:space="0" w:color="auto"/>
              <w:bottom w:val="single" w:sz="4" w:space="0" w:color="auto"/>
              <w:right w:val="single" w:sz="4" w:space="0" w:color="auto"/>
            </w:tcBorders>
          </w:tcPr>
          <w:p w14:paraId="12140569" w14:textId="77777777" w:rsidR="00B93B43" w:rsidRPr="00F245E6" w:rsidRDefault="00B93B43">
            <w:pPr>
              <w:rPr>
                <w:rFonts w:cs="Calibri Light"/>
              </w:rPr>
            </w:pPr>
            <w:r w:rsidRPr="00F245E6">
              <w:rPr>
                <w:rFonts w:cs="Calibri Light"/>
              </w:rPr>
              <w:t>tats.</w:t>
            </w:r>
          </w:p>
          <w:p w14:paraId="2520408C" w14:textId="77777777" w:rsidR="00B93B43" w:rsidRPr="00F245E6" w:rsidRDefault="00B93B43">
            <w:pPr>
              <w:jc w:val="center"/>
              <w:rPr>
                <w:rFonts w:cs="Calibri Light"/>
                <w:b/>
              </w:rPr>
            </w:pPr>
          </w:p>
        </w:tc>
      </w:tr>
      <w:tr w:rsidR="00B93B43" w:rsidRPr="00F245E6" w14:paraId="4C06875C" w14:textId="77777777" w:rsidTr="00FF27BD">
        <w:tc>
          <w:tcPr>
            <w:tcW w:w="988" w:type="dxa"/>
            <w:tcBorders>
              <w:top w:val="single" w:sz="4" w:space="0" w:color="auto"/>
              <w:left w:val="single" w:sz="4" w:space="0" w:color="auto"/>
              <w:bottom w:val="single" w:sz="4" w:space="0" w:color="auto"/>
              <w:right w:val="single" w:sz="4" w:space="0" w:color="auto"/>
            </w:tcBorders>
          </w:tcPr>
          <w:p w14:paraId="2F3742D3" w14:textId="77777777" w:rsidR="00B93B43" w:rsidRPr="00F245E6" w:rsidRDefault="00B93B43">
            <w:pPr>
              <w:rPr>
                <w:rFonts w:cs="Calibri Light"/>
                <w:color w:val="C00000"/>
              </w:rPr>
            </w:pPr>
          </w:p>
        </w:tc>
        <w:tc>
          <w:tcPr>
            <w:tcW w:w="6851" w:type="dxa"/>
            <w:tcBorders>
              <w:right w:val="single" w:sz="4" w:space="0" w:color="auto"/>
            </w:tcBorders>
            <w:vAlign w:val="center"/>
            <w:hideMark/>
          </w:tcPr>
          <w:p w14:paraId="760B6680" w14:textId="77777777" w:rsidR="00B93B43" w:rsidRPr="00F245E6" w:rsidRDefault="00B93B43">
            <w:pPr>
              <w:rPr>
                <w:rFonts w:cs="Calibri Light"/>
                <w:sz w:val="20"/>
                <w:szCs w:val="20"/>
                <w:lang w:val="de-AT" w:eastAsia="de-AT"/>
              </w:rPr>
            </w:pPr>
          </w:p>
        </w:tc>
        <w:tc>
          <w:tcPr>
            <w:tcW w:w="724" w:type="dxa"/>
            <w:vMerge/>
            <w:tcBorders>
              <w:left w:val="single" w:sz="4" w:space="0" w:color="auto"/>
              <w:right w:val="single" w:sz="4" w:space="0" w:color="auto"/>
            </w:tcBorders>
            <w:vAlign w:val="center"/>
            <w:hideMark/>
          </w:tcPr>
          <w:p w14:paraId="2E683224" w14:textId="77777777" w:rsidR="00B93B43" w:rsidRPr="00F245E6" w:rsidRDefault="00B93B43">
            <w:pPr>
              <w:rPr>
                <w:rFonts w:cs="Calibri Light"/>
                <w:sz w:val="20"/>
                <w:szCs w:val="20"/>
                <w:lang w:val="de-AT" w:eastAsia="de-AT"/>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6E584972" w14:textId="77777777" w:rsidR="00B93B43" w:rsidRPr="00F245E6" w:rsidRDefault="00B93B43">
            <w:pPr>
              <w:rPr>
                <w:rFonts w:cs="Calibri Light"/>
                <w:b/>
              </w:rPr>
            </w:pPr>
          </w:p>
        </w:tc>
      </w:tr>
    </w:tbl>
    <w:p w14:paraId="3183B275"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44"/>
        <w:gridCol w:w="727"/>
        <w:gridCol w:w="728"/>
      </w:tblGrid>
      <w:tr w:rsidR="00B93B43" w:rsidRPr="00F245E6" w14:paraId="3381293E"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24620AC5" w14:textId="77777777" w:rsidR="00B93B43" w:rsidRPr="00F245E6" w:rsidRDefault="00B93B43">
            <w:pPr>
              <w:rPr>
                <w:rFonts w:cs="Calibri Light"/>
              </w:rPr>
            </w:pPr>
            <w:r w:rsidRPr="00F245E6">
              <w:rPr>
                <w:rFonts w:cs="Calibri Light"/>
              </w:rPr>
              <w:t>C.4.2.d</w:t>
            </w:r>
          </w:p>
        </w:tc>
        <w:tc>
          <w:tcPr>
            <w:tcW w:w="6844" w:type="dxa"/>
            <w:tcBorders>
              <w:top w:val="single" w:sz="4" w:space="0" w:color="auto"/>
              <w:left w:val="single" w:sz="4" w:space="0" w:color="auto"/>
              <w:bottom w:val="single" w:sz="4" w:space="0" w:color="auto"/>
              <w:right w:val="single" w:sz="4" w:space="0" w:color="auto"/>
            </w:tcBorders>
            <w:hideMark/>
          </w:tcPr>
          <w:p w14:paraId="6044005B" w14:textId="77777777" w:rsidR="00B93B43" w:rsidRPr="00F245E6" w:rsidRDefault="00B93B43">
            <w:pPr>
              <w:rPr>
                <w:rFonts w:cs="Calibri Light"/>
              </w:rPr>
            </w:pPr>
            <w:r w:rsidRPr="00F245E6">
              <w:rPr>
                <w:rFonts w:cs="Calibri Light"/>
              </w:rPr>
              <w:t xml:space="preserve">Gibt es eine Umsetzung von Maßnahmen aus dem Abfallbewirtschaftungskonzept innerhalb der letzten 5 Jahre? </w:t>
            </w:r>
            <w:r w:rsidRPr="00F245E6">
              <w:rPr>
                <w:rFonts w:cs="Calibri Light"/>
              </w:rPr>
              <w:lastRenderedPageBreak/>
              <w:t>Beschreibung</w:t>
            </w:r>
          </w:p>
          <w:p w14:paraId="2BCE8644" w14:textId="6CAAD78E" w:rsidR="00B93B43" w:rsidRPr="00F245E6" w:rsidRDefault="00B93B43">
            <w:pPr>
              <w:rPr>
                <w:rFonts w:cs="Calibri Light"/>
              </w:rPr>
            </w:pPr>
            <w:r w:rsidRPr="00F245E6">
              <w:rPr>
                <w:rFonts w:cs="Calibri Light"/>
              </w:rPr>
              <w:t>(Ja + Besc</w:t>
            </w:r>
            <w:r w:rsidR="00BE1A64">
              <w:rPr>
                <w:rFonts w:cs="Calibri Light"/>
              </w:rPr>
              <w:t>h</w:t>
            </w:r>
            <w:r w:rsidRPr="00F245E6">
              <w:rPr>
                <w:rFonts w:cs="Calibri Light"/>
              </w:rPr>
              <w:t>reibung = 2 Punkte je Maßnahme)</w:t>
            </w:r>
          </w:p>
        </w:tc>
        <w:tc>
          <w:tcPr>
            <w:tcW w:w="727" w:type="dxa"/>
            <w:vMerge w:val="restart"/>
            <w:tcBorders>
              <w:top w:val="single" w:sz="4" w:space="0" w:color="auto"/>
              <w:left w:val="single" w:sz="4" w:space="0" w:color="auto"/>
              <w:right w:val="single" w:sz="4" w:space="0" w:color="auto"/>
            </w:tcBorders>
            <w:hideMark/>
          </w:tcPr>
          <w:p w14:paraId="2D01A510" w14:textId="77777777" w:rsidR="00B93B43" w:rsidRPr="00F245E6" w:rsidRDefault="00B93B43">
            <w:pPr>
              <w:rPr>
                <w:rFonts w:cs="Calibri Light"/>
              </w:rPr>
            </w:pPr>
            <w:r w:rsidRPr="00F245E6">
              <w:rPr>
                <w:rFonts w:cs="Calibri Light"/>
              </w:rPr>
              <w:lastRenderedPageBreak/>
              <w:t>mögl.</w:t>
            </w:r>
          </w:p>
          <w:p w14:paraId="33261FCB" w14:textId="77777777" w:rsidR="00B93B43" w:rsidRPr="00F245E6" w:rsidRDefault="00B93B43">
            <w:pPr>
              <w:jc w:val="center"/>
              <w:rPr>
                <w:rFonts w:cs="Calibri Light"/>
                <w:b/>
              </w:rPr>
            </w:pPr>
            <w:r w:rsidRPr="00F245E6">
              <w:rPr>
                <w:rFonts w:cs="Calibri Light"/>
                <w:b/>
              </w:rPr>
              <w:t>4 (K)</w:t>
            </w:r>
          </w:p>
        </w:tc>
        <w:tc>
          <w:tcPr>
            <w:tcW w:w="728" w:type="dxa"/>
            <w:vMerge w:val="restart"/>
            <w:tcBorders>
              <w:top w:val="single" w:sz="4" w:space="0" w:color="auto"/>
              <w:left w:val="single" w:sz="4" w:space="0" w:color="auto"/>
              <w:bottom w:val="single" w:sz="4" w:space="0" w:color="auto"/>
              <w:right w:val="single" w:sz="4" w:space="0" w:color="auto"/>
            </w:tcBorders>
          </w:tcPr>
          <w:p w14:paraId="589E8570" w14:textId="77777777" w:rsidR="00B93B43" w:rsidRPr="00F245E6" w:rsidRDefault="00B93B43">
            <w:pPr>
              <w:rPr>
                <w:rFonts w:cs="Calibri Light"/>
              </w:rPr>
            </w:pPr>
            <w:r w:rsidRPr="00F245E6">
              <w:rPr>
                <w:rFonts w:cs="Calibri Light"/>
              </w:rPr>
              <w:t>tats.</w:t>
            </w:r>
          </w:p>
          <w:p w14:paraId="5471F998" w14:textId="77777777" w:rsidR="00B93B43" w:rsidRPr="00F245E6" w:rsidRDefault="00B93B43">
            <w:pPr>
              <w:jc w:val="center"/>
              <w:rPr>
                <w:rFonts w:cs="Calibri Light"/>
                <w:b/>
              </w:rPr>
            </w:pPr>
          </w:p>
        </w:tc>
      </w:tr>
      <w:tr w:rsidR="00B93B43" w:rsidRPr="00F245E6" w14:paraId="79CBB6D4" w14:textId="77777777" w:rsidTr="00FF27BD">
        <w:tc>
          <w:tcPr>
            <w:tcW w:w="988" w:type="dxa"/>
            <w:tcBorders>
              <w:top w:val="single" w:sz="4" w:space="0" w:color="auto"/>
              <w:left w:val="single" w:sz="4" w:space="0" w:color="auto"/>
              <w:bottom w:val="single" w:sz="4" w:space="0" w:color="auto"/>
              <w:right w:val="single" w:sz="4" w:space="0" w:color="auto"/>
            </w:tcBorders>
          </w:tcPr>
          <w:p w14:paraId="7D17EE03" w14:textId="77777777" w:rsidR="00B93B43" w:rsidRPr="00F245E6" w:rsidRDefault="00B93B43">
            <w:pPr>
              <w:rPr>
                <w:rFonts w:cs="Calibri Light"/>
                <w:color w:val="C00000"/>
              </w:rPr>
            </w:pPr>
          </w:p>
        </w:tc>
        <w:tc>
          <w:tcPr>
            <w:tcW w:w="6844" w:type="dxa"/>
            <w:tcBorders>
              <w:right w:val="single" w:sz="4" w:space="0" w:color="auto"/>
            </w:tcBorders>
            <w:vAlign w:val="center"/>
            <w:hideMark/>
          </w:tcPr>
          <w:p w14:paraId="1A12D5AA" w14:textId="77777777" w:rsidR="00B93B43" w:rsidRPr="00F245E6" w:rsidRDefault="00B93B43">
            <w:pPr>
              <w:rPr>
                <w:rFonts w:cs="Calibri Light"/>
                <w:sz w:val="20"/>
                <w:szCs w:val="20"/>
                <w:lang w:val="de-AT" w:eastAsia="de-AT"/>
              </w:rPr>
            </w:pPr>
          </w:p>
        </w:tc>
        <w:tc>
          <w:tcPr>
            <w:tcW w:w="727" w:type="dxa"/>
            <w:vMerge/>
            <w:tcBorders>
              <w:left w:val="single" w:sz="4" w:space="0" w:color="auto"/>
              <w:right w:val="single" w:sz="4" w:space="0" w:color="auto"/>
            </w:tcBorders>
            <w:vAlign w:val="center"/>
            <w:hideMark/>
          </w:tcPr>
          <w:p w14:paraId="5F9B95E0" w14:textId="77777777" w:rsidR="00B93B43" w:rsidRPr="00F245E6" w:rsidRDefault="00B93B43">
            <w:pPr>
              <w:rPr>
                <w:rFonts w:cs="Calibri Light"/>
                <w:sz w:val="20"/>
                <w:szCs w:val="20"/>
                <w:lang w:val="de-AT" w:eastAsia="de-AT"/>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ED19846" w14:textId="77777777" w:rsidR="00B93B43" w:rsidRPr="00F245E6" w:rsidRDefault="00B93B43">
            <w:pPr>
              <w:rPr>
                <w:rFonts w:cs="Calibri Light"/>
                <w:b/>
              </w:rPr>
            </w:pPr>
          </w:p>
        </w:tc>
      </w:tr>
    </w:tbl>
    <w:p w14:paraId="1731D78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B93B43" w:rsidRPr="00F245E6" w14:paraId="65DA14FE"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6E264143" w14:textId="77777777" w:rsidR="00B93B43" w:rsidRPr="00F245E6" w:rsidRDefault="00B93B43">
            <w:pPr>
              <w:rPr>
                <w:rFonts w:cs="Calibri Light"/>
              </w:rPr>
            </w:pPr>
            <w:r w:rsidRPr="00F245E6">
              <w:rPr>
                <w:rFonts w:cs="Calibri Light"/>
              </w:rPr>
              <w:t>C.2.3.a</w:t>
            </w:r>
          </w:p>
        </w:tc>
        <w:tc>
          <w:tcPr>
            <w:tcW w:w="6824" w:type="dxa"/>
            <w:tcBorders>
              <w:top w:val="single" w:sz="4" w:space="0" w:color="auto"/>
              <w:left w:val="single" w:sz="4" w:space="0" w:color="auto"/>
              <w:bottom w:val="single" w:sz="4" w:space="0" w:color="auto"/>
              <w:right w:val="single" w:sz="4" w:space="0" w:color="auto"/>
            </w:tcBorders>
            <w:hideMark/>
          </w:tcPr>
          <w:p w14:paraId="4CA2A4C5" w14:textId="77777777" w:rsidR="00B93B43" w:rsidRPr="00F245E6" w:rsidRDefault="00B93B43">
            <w:pPr>
              <w:rPr>
                <w:rFonts w:cs="Calibri Light"/>
              </w:rPr>
            </w:pPr>
            <w:r w:rsidRPr="00F245E6">
              <w:rPr>
                <w:rFonts w:cs="Calibri Light"/>
              </w:rPr>
              <w:t>Gibt es eine Erfassung der durchschnittlichen Materialflüsse für den gesamten Bodenaushub (öffentlich und privat) in der Gemeinde für ein volles Jahr in den letzten 5 Jahren? Aufzeigen allfälliger Probleme.</w:t>
            </w:r>
          </w:p>
          <w:p w14:paraId="1697F61B" w14:textId="77777777" w:rsidR="00B93B43" w:rsidRPr="00F245E6" w:rsidRDefault="00B93B43">
            <w:pPr>
              <w:rPr>
                <w:rFonts w:cs="Calibri Light"/>
              </w:rPr>
            </w:pPr>
            <w:r w:rsidRPr="00F245E6">
              <w:rPr>
                <w:rFonts w:cs="Calibri Light"/>
              </w:rPr>
              <w:t>(Ja + Beschreibung = 1 Punkt)</w:t>
            </w:r>
          </w:p>
        </w:tc>
        <w:tc>
          <w:tcPr>
            <w:tcW w:w="737" w:type="dxa"/>
            <w:vMerge w:val="restart"/>
            <w:tcBorders>
              <w:top w:val="single" w:sz="4" w:space="0" w:color="auto"/>
              <w:left w:val="single" w:sz="4" w:space="0" w:color="auto"/>
              <w:right w:val="single" w:sz="4" w:space="0" w:color="auto"/>
            </w:tcBorders>
            <w:hideMark/>
          </w:tcPr>
          <w:p w14:paraId="5EC929CC" w14:textId="77777777" w:rsidR="00B93B43" w:rsidRPr="00F245E6" w:rsidRDefault="00B93B43">
            <w:pPr>
              <w:rPr>
                <w:rFonts w:cs="Calibri Light"/>
              </w:rPr>
            </w:pPr>
            <w:r w:rsidRPr="00F245E6">
              <w:rPr>
                <w:rFonts w:cs="Calibri Light"/>
              </w:rPr>
              <w:t>mögl.</w:t>
            </w:r>
          </w:p>
          <w:p w14:paraId="66555598" w14:textId="77777777" w:rsidR="00B93B43" w:rsidRPr="00F245E6" w:rsidRDefault="00B93B43">
            <w:pPr>
              <w:jc w:val="center"/>
              <w:rPr>
                <w:rFonts w:cs="Calibri Light"/>
                <w:b/>
              </w:rPr>
            </w:pPr>
            <w:r w:rsidRPr="00F245E6">
              <w:rPr>
                <w:rFonts w:cs="Calibri Light"/>
                <w:b/>
              </w:rPr>
              <w:t>1 (K)</w:t>
            </w:r>
          </w:p>
        </w:tc>
        <w:tc>
          <w:tcPr>
            <w:tcW w:w="738" w:type="dxa"/>
            <w:vMerge w:val="restart"/>
            <w:tcBorders>
              <w:top w:val="single" w:sz="4" w:space="0" w:color="auto"/>
              <w:left w:val="single" w:sz="4" w:space="0" w:color="auto"/>
              <w:bottom w:val="single" w:sz="4" w:space="0" w:color="auto"/>
              <w:right w:val="single" w:sz="4" w:space="0" w:color="auto"/>
            </w:tcBorders>
          </w:tcPr>
          <w:p w14:paraId="72C183EE" w14:textId="77777777" w:rsidR="00B93B43" w:rsidRPr="00F245E6" w:rsidRDefault="00B93B43">
            <w:pPr>
              <w:rPr>
                <w:rFonts w:cs="Calibri Light"/>
              </w:rPr>
            </w:pPr>
            <w:r w:rsidRPr="00F245E6">
              <w:rPr>
                <w:rFonts w:cs="Calibri Light"/>
              </w:rPr>
              <w:t>tats.</w:t>
            </w:r>
          </w:p>
          <w:p w14:paraId="04EF27E4" w14:textId="77777777" w:rsidR="00B93B43" w:rsidRPr="00F245E6" w:rsidRDefault="00B93B43">
            <w:pPr>
              <w:jc w:val="center"/>
              <w:rPr>
                <w:rFonts w:cs="Calibri Light"/>
                <w:b/>
              </w:rPr>
            </w:pPr>
          </w:p>
        </w:tc>
      </w:tr>
      <w:tr w:rsidR="00B93B43" w:rsidRPr="00F245E6" w14:paraId="74A9E961" w14:textId="77777777" w:rsidTr="00FF27BD">
        <w:tc>
          <w:tcPr>
            <w:tcW w:w="988" w:type="dxa"/>
            <w:tcBorders>
              <w:top w:val="single" w:sz="4" w:space="0" w:color="auto"/>
              <w:left w:val="single" w:sz="4" w:space="0" w:color="auto"/>
              <w:bottom w:val="single" w:sz="4" w:space="0" w:color="auto"/>
              <w:right w:val="single" w:sz="4" w:space="0" w:color="auto"/>
            </w:tcBorders>
          </w:tcPr>
          <w:p w14:paraId="7A6432D4" w14:textId="77777777" w:rsidR="00B93B43" w:rsidRPr="00F245E6" w:rsidRDefault="00B93B43">
            <w:pPr>
              <w:rPr>
                <w:rFonts w:cs="Calibri Light"/>
                <w:color w:val="C00000"/>
              </w:rPr>
            </w:pPr>
          </w:p>
        </w:tc>
        <w:tc>
          <w:tcPr>
            <w:tcW w:w="6824" w:type="dxa"/>
            <w:tcBorders>
              <w:right w:val="single" w:sz="4" w:space="0" w:color="auto"/>
            </w:tcBorders>
            <w:vAlign w:val="center"/>
            <w:hideMark/>
          </w:tcPr>
          <w:p w14:paraId="70FEF80F" w14:textId="77777777" w:rsidR="00B93B43" w:rsidRPr="00F245E6" w:rsidRDefault="00B93B43">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007F39D6" w14:textId="77777777" w:rsidR="00B93B43" w:rsidRPr="00F245E6" w:rsidRDefault="00B93B43">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BDA66E3" w14:textId="77777777" w:rsidR="00B93B43" w:rsidRPr="00F245E6" w:rsidRDefault="00B93B43">
            <w:pPr>
              <w:rPr>
                <w:rFonts w:cs="Calibri Light"/>
                <w:b/>
              </w:rPr>
            </w:pPr>
          </w:p>
        </w:tc>
      </w:tr>
    </w:tbl>
    <w:p w14:paraId="356B2E8E"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B93B43" w:rsidRPr="00F245E6" w14:paraId="2FDAB363"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6BE5C6A3" w14:textId="77777777" w:rsidR="00B93B43" w:rsidRPr="00F245E6" w:rsidRDefault="00B93B43">
            <w:pPr>
              <w:rPr>
                <w:rFonts w:cs="Calibri Light"/>
              </w:rPr>
            </w:pPr>
            <w:r w:rsidRPr="00F245E6">
              <w:rPr>
                <w:rFonts w:cs="Calibri Light"/>
              </w:rPr>
              <w:t>C.2.3.b</w:t>
            </w:r>
          </w:p>
        </w:tc>
        <w:tc>
          <w:tcPr>
            <w:tcW w:w="6824" w:type="dxa"/>
            <w:tcBorders>
              <w:top w:val="single" w:sz="4" w:space="0" w:color="auto"/>
              <w:left w:val="single" w:sz="4" w:space="0" w:color="auto"/>
              <w:bottom w:val="single" w:sz="4" w:space="0" w:color="auto"/>
              <w:right w:val="single" w:sz="4" w:space="0" w:color="auto"/>
            </w:tcBorders>
            <w:hideMark/>
          </w:tcPr>
          <w:p w14:paraId="69025F3C" w14:textId="77777777" w:rsidR="00B93B43" w:rsidRPr="00F245E6" w:rsidRDefault="00B93B43">
            <w:pPr>
              <w:rPr>
                <w:rFonts w:cs="Calibri Light"/>
              </w:rPr>
            </w:pPr>
            <w:r w:rsidRPr="00F245E6">
              <w:rPr>
                <w:rFonts w:cs="Calibri Light"/>
              </w:rPr>
              <w:t>Gibt es eine Erfassung der durchschnittlichen Materialflüsse für Altpapier und deren Behandlung in der Gemeinde für ein volles Jahr in den letzten 5 Jahren?  Aufzeigen allfälliger Probleme.</w:t>
            </w:r>
          </w:p>
          <w:p w14:paraId="1B0C831A" w14:textId="77777777" w:rsidR="00B93B43" w:rsidRPr="00F245E6" w:rsidRDefault="00B93B43">
            <w:pPr>
              <w:rPr>
                <w:rFonts w:cs="Calibri Light"/>
              </w:rPr>
            </w:pPr>
            <w:r w:rsidRPr="00F245E6">
              <w:rPr>
                <w:rFonts w:cs="Calibri Light"/>
              </w:rPr>
              <w:t>(Ja + Beschreibung = 1 Punkt)</w:t>
            </w:r>
          </w:p>
        </w:tc>
        <w:tc>
          <w:tcPr>
            <w:tcW w:w="737" w:type="dxa"/>
            <w:vMerge w:val="restart"/>
            <w:tcBorders>
              <w:top w:val="single" w:sz="4" w:space="0" w:color="auto"/>
              <w:left w:val="single" w:sz="4" w:space="0" w:color="auto"/>
              <w:right w:val="single" w:sz="4" w:space="0" w:color="auto"/>
            </w:tcBorders>
            <w:hideMark/>
          </w:tcPr>
          <w:p w14:paraId="4A0E2B0D" w14:textId="77777777" w:rsidR="00B93B43" w:rsidRPr="00F245E6" w:rsidRDefault="00B93B43">
            <w:pPr>
              <w:rPr>
                <w:rFonts w:cs="Calibri Light"/>
              </w:rPr>
            </w:pPr>
            <w:r w:rsidRPr="00F245E6">
              <w:rPr>
                <w:rFonts w:cs="Calibri Light"/>
              </w:rPr>
              <w:t>mögl.</w:t>
            </w:r>
          </w:p>
          <w:p w14:paraId="1C966AD1" w14:textId="77777777" w:rsidR="00B93B43" w:rsidRPr="00F245E6" w:rsidRDefault="00B93B43">
            <w:pPr>
              <w:jc w:val="center"/>
              <w:rPr>
                <w:rFonts w:cs="Calibri Light"/>
                <w:b/>
              </w:rPr>
            </w:pPr>
            <w:r w:rsidRPr="00F245E6">
              <w:rPr>
                <w:rFonts w:cs="Calibri Light"/>
                <w:b/>
              </w:rPr>
              <w:t>1 (K)</w:t>
            </w:r>
          </w:p>
        </w:tc>
        <w:tc>
          <w:tcPr>
            <w:tcW w:w="738" w:type="dxa"/>
            <w:vMerge w:val="restart"/>
            <w:tcBorders>
              <w:top w:val="single" w:sz="4" w:space="0" w:color="auto"/>
              <w:left w:val="single" w:sz="4" w:space="0" w:color="auto"/>
              <w:bottom w:val="single" w:sz="4" w:space="0" w:color="auto"/>
              <w:right w:val="single" w:sz="4" w:space="0" w:color="auto"/>
            </w:tcBorders>
          </w:tcPr>
          <w:p w14:paraId="518C8647" w14:textId="77777777" w:rsidR="00B93B43" w:rsidRPr="00F245E6" w:rsidRDefault="00B93B43">
            <w:pPr>
              <w:rPr>
                <w:rFonts w:cs="Calibri Light"/>
              </w:rPr>
            </w:pPr>
            <w:r w:rsidRPr="00F245E6">
              <w:rPr>
                <w:rFonts w:cs="Calibri Light"/>
              </w:rPr>
              <w:t>tats.</w:t>
            </w:r>
          </w:p>
          <w:p w14:paraId="17082E08" w14:textId="77777777" w:rsidR="00B93B43" w:rsidRPr="00F245E6" w:rsidRDefault="00B93B43">
            <w:pPr>
              <w:jc w:val="center"/>
              <w:rPr>
                <w:rFonts w:cs="Calibri Light"/>
                <w:b/>
              </w:rPr>
            </w:pPr>
          </w:p>
        </w:tc>
      </w:tr>
      <w:tr w:rsidR="00B93B43" w:rsidRPr="00F245E6" w14:paraId="34D4F003" w14:textId="77777777" w:rsidTr="00FF27BD">
        <w:tc>
          <w:tcPr>
            <w:tcW w:w="988" w:type="dxa"/>
            <w:tcBorders>
              <w:top w:val="single" w:sz="4" w:space="0" w:color="auto"/>
              <w:left w:val="single" w:sz="4" w:space="0" w:color="auto"/>
              <w:bottom w:val="single" w:sz="4" w:space="0" w:color="auto"/>
              <w:right w:val="single" w:sz="4" w:space="0" w:color="auto"/>
            </w:tcBorders>
          </w:tcPr>
          <w:p w14:paraId="7420A591" w14:textId="77777777" w:rsidR="00B93B43" w:rsidRPr="00F245E6" w:rsidRDefault="00B93B43">
            <w:pPr>
              <w:rPr>
                <w:rFonts w:cs="Calibri Light"/>
                <w:color w:val="C00000"/>
              </w:rPr>
            </w:pPr>
          </w:p>
        </w:tc>
        <w:tc>
          <w:tcPr>
            <w:tcW w:w="6824" w:type="dxa"/>
            <w:tcBorders>
              <w:right w:val="single" w:sz="4" w:space="0" w:color="auto"/>
            </w:tcBorders>
            <w:vAlign w:val="center"/>
            <w:hideMark/>
          </w:tcPr>
          <w:p w14:paraId="237CAC41" w14:textId="77777777" w:rsidR="00B93B43" w:rsidRPr="00F245E6" w:rsidRDefault="00B93B43">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00E907C5" w14:textId="77777777" w:rsidR="00B93B43" w:rsidRPr="00F245E6" w:rsidRDefault="00B93B43">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6DBAEFE" w14:textId="77777777" w:rsidR="00B93B43" w:rsidRPr="00F245E6" w:rsidRDefault="00B93B43">
            <w:pPr>
              <w:rPr>
                <w:rFonts w:cs="Calibri Light"/>
                <w:b/>
              </w:rPr>
            </w:pPr>
          </w:p>
        </w:tc>
      </w:tr>
    </w:tbl>
    <w:p w14:paraId="680868B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B93B43" w:rsidRPr="00F245E6" w14:paraId="5D469BAA"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25A6DAFD" w14:textId="77777777" w:rsidR="00B93B43" w:rsidRPr="00F245E6" w:rsidRDefault="00B93B43">
            <w:pPr>
              <w:rPr>
                <w:rFonts w:cs="Calibri Light"/>
              </w:rPr>
            </w:pPr>
            <w:r w:rsidRPr="00F245E6">
              <w:rPr>
                <w:rFonts w:cs="Calibri Light"/>
              </w:rPr>
              <w:t>C.2.3.c</w:t>
            </w:r>
          </w:p>
        </w:tc>
        <w:tc>
          <w:tcPr>
            <w:tcW w:w="6824" w:type="dxa"/>
            <w:tcBorders>
              <w:top w:val="single" w:sz="4" w:space="0" w:color="auto"/>
              <w:left w:val="single" w:sz="4" w:space="0" w:color="auto"/>
              <w:bottom w:val="single" w:sz="4" w:space="0" w:color="auto"/>
              <w:right w:val="single" w:sz="4" w:space="0" w:color="auto"/>
            </w:tcBorders>
            <w:hideMark/>
          </w:tcPr>
          <w:p w14:paraId="0D2BE040" w14:textId="77777777" w:rsidR="00B93B43" w:rsidRPr="00F245E6" w:rsidRDefault="00B93B43">
            <w:pPr>
              <w:rPr>
                <w:rFonts w:cs="Calibri Light"/>
              </w:rPr>
            </w:pPr>
            <w:r w:rsidRPr="00F245E6">
              <w:rPr>
                <w:rFonts w:cs="Calibri Light"/>
              </w:rPr>
              <w:t>Gibt es eine Erfassung der durchschnittlichen Materialflüsse für Plastikabfall und deren Behandlung in der Gemeinde für ein volles Jahr in den letzten 5 Jahren?  Aufzeigen allfälliger Probleme.</w:t>
            </w:r>
          </w:p>
          <w:p w14:paraId="67469D89" w14:textId="77777777" w:rsidR="00B93B43" w:rsidRPr="00F245E6" w:rsidRDefault="00B93B43">
            <w:pPr>
              <w:rPr>
                <w:rFonts w:cs="Calibri Light"/>
              </w:rPr>
            </w:pPr>
            <w:r w:rsidRPr="00F245E6">
              <w:rPr>
                <w:rFonts w:cs="Calibri Light"/>
              </w:rPr>
              <w:t>(Ja + Beschreibung = 1 Punkt)</w:t>
            </w:r>
          </w:p>
        </w:tc>
        <w:tc>
          <w:tcPr>
            <w:tcW w:w="737" w:type="dxa"/>
            <w:vMerge w:val="restart"/>
            <w:tcBorders>
              <w:top w:val="single" w:sz="4" w:space="0" w:color="auto"/>
              <w:left w:val="single" w:sz="4" w:space="0" w:color="auto"/>
              <w:right w:val="single" w:sz="4" w:space="0" w:color="auto"/>
            </w:tcBorders>
            <w:hideMark/>
          </w:tcPr>
          <w:p w14:paraId="1B168A02" w14:textId="77777777" w:rsidR="00B93B43" w:rsidRPr="00F245E6" w:rsidRDefault="00B93B43">
            <w:pPr>
              <w:rPr>
                <w:rFonts w:cs="Calibri Light"/>
              </w:rPr>
            </w:pPr>
            <w:r w:rsidRPr="00F245E6">
              <w:rPr>
                <w:rFonts w:cs="Calibri Light"/>
              </w:rPr>
              <w:t>mögl.</w:t>
            </w:r>
          </w:p>
          <w:p w14:paraId="4AB91E28" w14:textId="77777777" w:rsidR="00B93B43" w:rsidRPr="00F245E6" w:rsidRDefault="00B93B43">
            <w:pPr>
              <w:jc w:val="center"/>
              <w:rPr>
                <w:rFonts w:cs="Calibri Light"/>
                <w:b/>
              </w:rPr>
            </w:pPr>
            <w:r w:rsidRPr="00F245E6">
              <w:rPr>
                <w:rFonts w:cs="Calibri Light"/>
                <w:b/>
              </w:rPr>
              <w:t>1 (K)</w:t>
            </w:r>
          </w:p>
        </w:tc>
        <w:tc>
          <w:tcPr>
            <w:tcW w:w="738" w:type="dxa"/>
            <w:vMerge w:val="restart"/>
            <w:tcBorders>
              <w:top w:val="single" w:sz="4" w:space="0" w:color="auto"/>
              <w:left w:val="single" w:sz="4" w:space="0" w:color="auto"/>
              <w:bottom w:val="single" w:sz="4" w:space="0" w:color="auto"/>
              <w:right w:val="single" w:sz="4" w:space="0" w:color="auto"/>
            </w:tcBorders>
          </w:tcPr>
          <w:p w14:paraId="3AC6BD8C" w14:textId="77777777" w:rsidR="00B93B43" w:rsidRPr="00F245E6" w:rsidRDefault="00B93B43">
            <w:pPr>
              <w:rPr>
                <w:rFonts w:cs="Calibri Light"/>
              </w:rPr>
            </w:pPr>
            <w:r w:rsidRPr="00F245E6">
              <w:rPr>
                <w:rFonts w:cs="Calibri Light"/>
              </w:rPr>
              <w:t>tats.</w:t>
            </w:r>
          </w:p>
          <w:p w14:paraId="7562759A" w14:textId="77777777" w:rsidR="00B93B43" w:rsidRPr="00F245E6" w:rsidRDefault="00B93B43">
            <w:pPr>
              <w:jc w:val="center"/>
              <w:rPr>
                <w:rFonts w:cs="Calibri Light"/>
                <w:b/>
              </w:rPr>
            </w:pPr>
          </w:p>
        </w:tc>
      </w:tr>
      <w:tr w:rsidR="00B93B43" w:rsidRPr="00F245E6" w14:paraId="179F30B7" w14:textId="77777777" w:rsidTr="00FF27BD">
        <w:tc>
          <w:tcPr>
            <w:tcW w:w="988" w:type="dxa"/>
            <w:tcBorders>
              <w:top w:val="single" w:sz="4" w:space="0" w:color="auto"/>
              <w:left w:val="single" w:sz="4" w:space="0" w:color="auto"/>
              <w:bottom w:val="single" w:sz="4" w:space="0" w:color="auto"/>
              <w:right w:val="single" w:sz="4" w:space="0" w:color="auto"/>
            </w:tcBorders>
          </w:tcPr>
          <w:p w14:paraId="78CEB95F" w14:textId="77777777" w:rsidR="00B93B43" w:rsidRPr="00F245E6" w:rsidRDefault="00B93B43">
            <w:pPr>
              <w:rPr>
                <w:rFonts w:cs="Calibri Light"/>
                <w:color w:val="C00000"/>
              </w:rPr>
            </w:pPr>
          </w:p>
        </w:tc>
        <w:tc>
          <w:tcPr>
            <w:tcW w:w="6824" w:type="dxa"/>
            <w:tcBorders>
              <w:right w:val="single" w:sz="4" w:space="0" w:color="auto"/>
            </w:tcBorders>
            <w:vAlign w:val="center"/>
            <w:hideMark/>
          </w:tcPr>
          <w:p w14:paraId="2DAA71F1" w14:textId="77777777" w:rsidR="00B93B43" w:rsidRPr="00F245E6" w:rsidRDefault="00B93B43">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7EE1EAE9" w14:textId="77777777" w:rsidR="00B93B43" w:rsidRPr="00F245E6" w:rsidRDefault="00B93B43">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BFDEDF9" w14:textId="77777777" w:rsidR="00B93B43" w:rsidRPr="00F245E6" w:rsidRDefault="00B93B43">
            <w:pPr>
              <w:rPr>
                <w:rFonts w:cs="Calibri Light"/>
                <w:b/>
              </w:rPr>
            </w:pPr>
          </w:p>
        </w:tc>
      </w:tr>
    </w:tbl>
    <w:p w14:paraId="511CAC5A"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B93B43" w:rsidRPr="00F245E6" w14:paraId="532D3AE2"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540CEAA9" w14:textId="77777777" w:rsidR="00B93B43" w:rsidRPr="00F245E6" w:rsidRDefault="00B93B43">
            <w:pPr>
              <w:rPr>
                <w:rFonts w:cs="Calibri Light"/>
              </w:rPr>
            </w:pPr>
            <w:r w:rsidRPr="00F245E6">
              <w:rPr>
                <w:rFonts w:cs="Calibri Light"/>
              </w:rPr>
              <w:t>C.2.3.d</w:t>
            </w:r>
          </w:p>
        </w:tc>
        <w:tc>
          <w:tcPr>
            <w:tcW w:w="6824" w:type="dxa"/>
            <w:tcBorders>
              <w:top w:val="single" w:sz="4" w:space="0" w:color="auto"/>
              <w:left w:val="single" w:sz="4" w:space="0" w:color="auto"/>
              <w:bottom w:val="single" w:sz="4" w:space="0" w:color="auto"/>
              <w:right w:val="single" w:sz="4" w:space="0" w:color="auto"/>
            </w:tcBorders>
            <w:hideMark/>
          </w:tcPr>
          <w:p w14:paraId="0E9339CD" w14:textId="77777777" w:rsidR="00B93B43" w:rsidRPr="00F245E6" w:rsidRDefault="00B93B43">
            <w:pPr>
              <w:rPr>
                <w:rFonts w:cs="Calibri Light"/>
              </w:rPr>
            </w:pPr>
            <w:r w:rsidRPr="00F245E6">
              <w:rPr>
                <w:rFonts w:cs="Calibri Light"/>
              </w:rPr>
              <w:t>Gibt es eine Erfassung der durchschnittlichen Materialflüsse für Metallabfall und deren Behandlung in der Gemeinde für ein volles Jahr in den letzten 5 Jahren?  Aufzeigen allfälliger Probleme.</w:t>
            </w:r>
          </w:p>
          <w:p w14:paraId="411D303C" w14:textId="77777777" w:rsidR="00B93B43" w:rsidRPr="00F245E6" w:rsidRDefault="00B93B43">
            <w:pPr>
              <w:rPr>
                <w:rFonts w:cs="Calibri Light"/>
              </w:rPr>
            </w:pPr>
            <w:r w:rsidRPr="00F245E6">
              <w:rPr>
                <w:rFonts w:cs="Calibri Light"/>
              </w:rPr>
              <w:t>(Ja + Beschreibung = 1 Punkt)</w:t>
            </w:r>
          </w:p>
        </w:tc>
        <w:tc>
          <w:tcPr>
            <w:tcW w:w="737" w:type="dxa"/>
            <w:vMerge w:val="restart"/>
            <w:tcBorders>
              <w:top w:val="single" w:sz="4" w:space="0" w:color="auto"/>
              <w:left w:val="single" w:sz="4" w:space="0" w:color="auto"/>
              <w:right w:val="single" w:sz="4" w:space="0" w:color="auto"/>
            </w:tcBorders>
            <w:hideMark/>
          </w:tcPr>
          <w:p w14:paraId="17D04192" w14:textId="77777777" w:rsidR="00B93B43" w:rsidRPr="00F245E6" w:rsidRDefault="00B93B43">
            <w:pPr>
              <w:rPr>
                <w:rFonts w:cs="Calibri Light"/>
              </w:rPr>
            </w:pPr>
            <w:r w:rsidRPr="00F245E6">
              <w:rPr>
                <w:rFonts w:cs="Calibri Light"/>
              </w:rPr>
              <w:t>mögl.</w:t>
            </w:r>
          </w:p>
          <w:p w14:paraId="2B70345D" w14:textId="77777777" w:rsidR="00B93B43" w:rsidRPr="00F245E6" w:rsidRDefault="00B93B43">
            <w:pPr>
              <w:jc w:val="center"/>
              <w:rPr>
                <w:rFonts w:cs="Calibri Light"/>
                <w:b/>
              </w:rPr>
            </w:pPr>
            <w:r w:rsidRPr="00F245E6">
              <w:rPr>
                <w:rFonts w:cs="Calibri Light"/>
                <w:b/>
              </w:rPr>
              <w:t>1 (K)</w:t>
            </w:r>
          </w:p>
        </w:tc>
        <w:tc>
          <w:tcPr>
            <w:tcW w:w="738" w:type="dxa"/>
            <w:vMerge w:val="restart"/>
            <w:tcBorders>
              <w:top w:val="single" w:sz="4" w:space="0" w:color="auto"/>
              <w:left w:val="single" w:sz="4" w:space="0" w:color="auto"/>
              <w:bottom w:val="single" w:sz="4" w:space="0" w:color="auto"/>
              <w:right w:val="single" w:sz="4" w:space="0" w:color="auto"/>
            </w:tcBorders>
          </w:tcPr>
          <w:p w14:paraId="0A95A1B7" w14:textId="77777777" w:rsidR="00B93B43" w:rsidRPr="00F245E6" w:rsidRDefault="00B93B43">
            <w:pPr>
              <w:rPr>
                <w:rFonts w:cs="Calibri Light"/>
              </w:rPr>
            </w:pPr>
            <w:r w:rsidRPr="00F245E6">
              <w:rPr>
                <w:rFonts w:cs="Calibri Light"/>
              </w:rPr>
              <w:t>tats.</w:t>
            </w:r>
          </w:p>
          <w:p w14:paraId="2969995D" w14:textId="77777777" w:rsidR="00B93B43" w:rsidRPr="00F245E6" w:rsidRDefault="00B93B43">
            <w:pPr>
              <w:jc w:val="center"/>
              <w:rPr>
                <w:rFonts w:cs="Calibri Light"/>
                <w:b/>
              </w:rPr>
            </w:pPr>
          </w:p>
        </w:tc>
      </w:tr>
      <w:tr w:rsidR="00B93B43" w:rsidRPr="00F245E6" w14:paraId="3A0F64C2" w14:textId="77777777" w:rsidTr="00FF27BD">
        <w:tc>
          <w:tcPr>
            <w:tcW w:w="988" w:type="dxa"/>
            <w:tcBorders>
              <w:top w:val="single" w:sz="4" w:space="0" w:color="auto"/>
              <w:left w:val="single" w:sz="4" w:space="0" w:color="auto"/>
              <w:bottom w:val="single" w:sz="4" w:space="0" w:color="auto"/>
              <w:right w:val="single" w:sz="4" w:space="0" w:color="auto"/>
            </w:tcBorders>
          </w:tcPr>
          <w:p w14:paraId="0938CF7D" w14:textId="77777777" w:rsidR="00B93B43" w:rsidRPr="00F245E6" w:rsidRDefault="00B93B43">
            <w:pPr>
              <w:rPr>
                <w:rFonts w:cs="Calibri Light"/>
                <w:color w:val="C00000"/>
              </w:rPr>
            </w:pPr>
          </w:p>
        </w:tc>
        <w:tc>
          <w:tcPr>
            <w:tcW w:w="6824" w:type="dxa"/>
            <w:tcBorders>
              <w:right w:val="single" w:sz="4" w:space="0" w:color="auto"/>
            </w:tcBorders>
            <w:vAlign w:val="center"/>
            <w:hideMark/>
          </w:tcPr>
          <w:p w14:paraId="637CAAA7" w14:textId="77777777" w:rsidR="00B93B43" w:rsidRPr="00F245E6" w:rsidRDefault="00B93B43">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40ABA401" w14:textId="77777777" w:rsidR="00B93B43" w:rsidRPr="00F245E6" w:rsidRDefault="00B93B43">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3BFA451" w14:textId="77777777" w:rsidR="00B93B43" w:rsidRPr="00F245E6" w:rsidRDefault="00B93B43">
            <w:pPr>
              <w:rPr>
                <w:rFonts w:cs="Calibri Light"/>
                <w:b/>
              </w:rPr>
            </w:pPr>
          </w:p>
        </w:tc>
      </w:tr>
    </w:tbl>
    <w:p w14:paraId="7B993C31"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B93B43" w:rsidRPr="00F245E6" w14:paraId="61F8F0A3"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40A71C36" w14:textId="77777777" w:rsidR="00B93B43" w:rsidRPr="00F245E6" w:rsidRDefault="00B93B43">
            <w:pPr>
              <w:rPr>
                <w:rFonts w:cs="Calibri Light"/>
              </w:rPr>
            </w:pPr>
            <w:r w:rsidRPr="00F245E6">
              <w:rPr>
                <w:rFonts w:cs="Calibri Light"/>
              </w:rPr>
              <w:t>C.2.3.e</w:t>
            </w:r>
          </w:p>
        </w:tc>
        <w:tc>
          <w:tcPr>
            <w:tcW w:w="6824" w:type="dxa"/>
            <w:tcBorders>
              <w:top w:val="single" w:sz="4" w:space="0" w:color="auto"/>
              <w:left w:val="single" w:sz="4" w:space="0" w:color="auto"/>
              <w:bottom w:val="single" w:sz="4" w:space="0" w:color="auto"/>
              <w:right w:val="single" w:sz="4" w:space="0" w:color="auto"/>
            </w:tcBorders>
            <w:hideMark/>
          </w:tcPr>
          <w:p w14:paraId="65F2198F" w14:textId="77777777" w:rsidR="00B93B43" w:rsidRPr="00F245E6" w:rsidRDefault="00B93B43">
            <w:pPr>
              <w:rPr>
                <w:rFonts w:cs="Calibri Light"/>
              </w:rPr>
            </w:pPr>
            <w:r w:rsidRPr="00F245E6">
              <w:rPr>
                <w:rFonts w:cs="Calibri Light"/>
              </w:rPr>
              <w:t>Gibt es eine Erfassung der durchschnittlichen Materialflüsse für Biomüll und deren Behandlung in der Gemeinde für ein volles Jahr in den letzten 5 Jahren? Aufzeigen allfälliger Probleme.</w:t>
            </w:r>
          </w:p>
          <w:p w14:paraId="13CB69E7" w14:textId="77777777" w:rsidR="00B93B43" w:rsidRPr="00F245E6" w:rsidRDefault="00B93B43">
            <w:pPr>
              <w:rPr>
                <w:rFonts w:cs="Calibri Light"/>
              </w:rPr>
            </w:pPr>
            <w:r w:rsidRPr="00F245E6">
              <w:rPr>
                <w:rFonts w:cs="Calibri Light"/>
              </w:rPr>
              <w:t>(Ja + Beschreibung = 1 Punkt)</w:t>
            </w:r>
          </w:p>
        </w:tc>
        <w:tc>
          <w:tcPr>
            <w:tcW w:w="737" w:type="dxa"/>
            <w:vMerge w:val="restart"/>
            <w:tcBorders>
              <w:top w:val="single" w:sz="4" w:space="0" w:color="auto"/>
              <w:left w:val="single" w:sz="4" w:space="0" w:color="auto"/>
              <w:right w:val="single" w:sz="4" w:space="0" w:color="auto"/>
            </w:tcBorders>
            <w:hideMark/>
          </w:tcPr>
          <w:p w14:paraId="7DAA8C6B" w14:textId="77777777" w:rsidR="00B93B43" w:rsidRPr="00F245E6" w:rsidRDefault="00B93B43">
            <w:pPr>
              <w:rPr>
                <w:rFonts w:cs="Calibri Light"/>
              </w:rPr>
            </w:pPr>
            <w:r w:rsidRPr="00F245E6">
              <w:rPr>
                <w:rFonts w:cs="Calibri Light"/>
              </w:rPr>
              <w:t>mögl.</w:t>
            </w:r>
          </w:p>
          <w:p w14:paraId="12D9EC58" w14:textId="77777777" w:rsidR="00B93B43" w:rsidRPr="00F245E6" w:rsidRDefault="00B93B43">
            <w:pPr>
              <w:jc w:val="center"/>
              <w:rPr>
                <w:rFonts w:cs="Calibri Light"/>
                <w:b/>
              </w:rPr>
            </w:pPr>
            <w:r w:rsidRPr="00F245E6">
              <w:rPr>
                <w:rFonts w:cs="Calibri Light"/>
                <w:b/>
              </w:rPr>
              <w:t>1 (K)</w:t>
            </w:r>
          </w:p>
        </w:tc>
        <w:tc>
          <w:tcPr>
            <w:tcW w:w="738" w:type="dxa"/>
            <w:vMerge w:val="restart"/>
            <w:tcBorders>
              <w:top w:val="single" w:sz="4" w:space="0" w:color="auto"/>
              <w:left w:val="single" w:sz="4" w:space="0" w:color="auto"/>
              <w:bottom w:val="single" w:sz="4" w:space="0" w:color="auto"/>
              <w:right w:val="single" w:sz="4" w:space="0" w:color="auto"/>
            </w:tcBorders>
          </w:tcPr>
          <w:p w14:paraId="4D4CAF07" w14:textId="77777777" w:rsidR="00B93B43" w:rsidRPr="00F245E6" w:rsidRDefault="00B93B43">
            <w:pPr>
              <w:rPr>
                <w:rFonts w:cs="Calibri Light"/>
              </w:rPr>
            </w:pPr>
            <w:r w:rsidRPr="00F245E6">
              <w:rPr>
                <w:rFonts w:cs="Calibri Light"/>
              </w:rPr>
              <w:t>tats.</w:t>
            </w:r>
          </w:p>
          <w:p w14:paraId="11E38F30" w14:textId="77777777" w:rsidR="00B93B43" w:rsidRPr="00F245E6" w:rsidRDefault="00B93B43">
            <w:pPr>
              <w:jc w:val="center"/>
              <w:rPr>
                <w:rFonts w:cs="Calibri Light"/>
                <w:b/>
              </w:rPr>
            </w:pPr>
          </w:p>
        </w:tc>
      </w:tr>
      <w:tr w:rsidR="00B93B43" w:rsidRPr="00F245E6" w14:paraId="4E29EFC3" w14:textId="77777777" w:rsidTr="00FF27BD">
        <w:tc>
          <w:tcPr>
            <w:tcW w:w="988" w:type="dxa"/>
            <w:tcBorders>
              <w:top w:val="single" w:sz="4" w:space="0" w:color="auto"/>
              <w:left w:val="single" w:sz="4" w:space="0" w:color="auto"/>
              <w:bottom w:val="single" w:sz="4" w:space="0" w:color="auto"/>
              <w:right w:val="single" w:sz="4" w:space="0" w:color="auto"/>
            </w:tcBorders>
          </w:tcPr>
          <w:p w14:paraId="26349301" w14:textId="77777777" w:rsidR="00B93B43" w:rsidRPr="00F245E6" w:rsidRDefault="00B93B43">
            <w:pPr>
              <w:rPr>
                <w:rFonts w:cs="Calibri Light"/>
                <w:color w:val="C00000"/>
              </w:rPr>
            </w:pPr>
          </w:p>
        </w:tc>
        <w:tc>
          <w:tcPr>
            <w:tcW w:w="6824" w:type="dxa"/>
            <w:tcBorders>
              <w:right w:val="single" w:sz="4" w:space="0" w:color="auto"/>
            </w:tcBorders>
            <w:vAlign w:val="center"/>
            <w:hideMark/>
          </w:tcPr>
          <w:p w14:paraId="49F85585" w14:textId="77777777" w:rsidR="00B93B43" w:rsidRPr="00F245E6" w:rsidRDefault="00B93B43">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56F5A615" w14:textId="77777777" w:rsidR="00B93B43" w:rsidRPr="00F245E6" w:rsidRDefault="00B93B43">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8F15A82" w14:textId="77777777" w:rsidR="00B93B43" w:rsidRPr="00F245E6" w:rsidRDefault="00B93B43">
            <w:pPr>
              <w:rPr>
                <w:rFonts w:cs="Calibri Light"/>
                <w:b/>
              </w:rPr>
            </w:pPr>
          </w:p>
        </w:tc>
      </w:tr>
    </w:tbl>
    <w:p w14:paraId="39DFF112"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3"/>
        <w:gridCol w:w="738"/>
        <w:gridCol w:w="738"/>
      </w:tblGrid>
      <w:tr w:rsidR="00B93B43" w:rsidRPr="00F245E6" w14:paraId="204B7820"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5F300239" w14:textId="77777777" w:rsidR="00B93B43" w:rsidRPr="00F245E6" w:rsidRDefault="00B93B43">
            <w:pPr>
              <w:rPr>
                <w:rFonts w:cs="Calibri Light"/>
              </w:rPr>
            </w:pPr>
            <w:r w:rsidRPr="00F245E6">
              <w:rPr>
                <w:rFonts w:cs="Calibri Light"/>
              </w:rPr>
              <w:t>C.2.3.f</w:t>
            </w:r>
          </w:p>
        </w:tc>
        <w:tc>
          <w:tcPr>
            <w:tcW w:w="6823" w:type="dxa"/>
            <w:tcBorders>
              <w:top w:val="single" w:sz="4" w:space="0" w:color="auto"/>
              <w:left w:val="single" w:sz="4" w:space="0" w:color="auto"/>
              <w:bottom w:val="single" w:sz="4" w:space="0" w:color="auto"/>
              <w:right w:val="single" w:sz="4" w:space="0" w:color="auto"/>
            </w:tcBorders>
            <w:hideMark/>
          </w:tcPr>
          <w:p w14:paraId="4FD237DF" w14:textId="77777777" w:rsidR="00B93B43" w:rsidRPr="00F245E6" w:rsidRDefault="00B93B43">
            <w:pPr>
              <w:rPr>
                <w:rFonts w:cs="Calibri Light"/>
              </w:rPr>
            </w:pPr>
            <w:r w:rsidRPr="00F245E6">
              <w:rPr>
                <w:rFonts w:cs="Calibri Light"/>
              </w:rPr>
              <w:t>Gibt es eine Erfassung der durchschnittlichen Materialflüsse für Grünabfälle und deren Behandlung in der Gemeinde für ein volles Jahr in den letzten 5 Jahren?  Aufzeigen allfälliger Probleme.</w:t>
            </w:r>
          </w:p>
          <w:p w14:paraId="4EB646D2" w14:textId="77777777" w:rsidR="00B93B43" w:rsidRPr="00F245E6" w:rsidRDefault="00B93B43">
            <w:pPr>
              <w:rPr>
                <w:rFonts w:cs="Calibri Light"/>
              </w:rPr>
            </w:pPr>
            <w:r w:rsidRPr="00F245E6">
              <w:rPr>
                <w:rFonts w:cs="Calibri Light"/>
              </w:rPr>
              <w:t>(Ja + Beschreibung = 1 Punkt)</w:t>
            </w:r>
          </w:p>
        </w:tc>
        <w:tc>
          <w:tcPr>
            <w:tcW w:w="738" w:type="dxa"/>
            <w:vMerge w:val="restart"/>
            <w:tcBorders>
              <w:top w:val="single" w:sz="4" w:space="0" w:color="auto"/>
              <w:left w:val="single" w:sz="4" w:space="0" w:color="auto"/>
              <w:right w:val="single" w:sz="4" w:space="0" w:color="auto"/>
            </w:tcBorders>
            <w:hideMark/>
          </w:tcPr>
          <w:p w14:paraId="41C7B3D7" w14:textId="77777777" w:rsidR="00B93B43" w:rsidRPr="00F245E6" w:rsidRDefault="00B93B43">
            <w:pPr>
              <w:rPr>
                <w:rFonts w:cs="Calibri Light"/>
              </w:rPr>
            </w:pPr>
            <w:r w:rsidRPr="00F245E6">
              <w:rPr>
                <w:rFonts w:cs="Calibri Light"/>
              </w:rPr>
              <w:t>mögl.</w:t>
            </w:r>
          </w:p>
          <w:p w14:paraId="254B18DF" w14:textId="77777777" w:rsidR="00B93B43" w:rsidRPr="00F245E6" w:rsidRDefault="00B93B43">
            <w:pPr>
              <w:jc w:val="center"/>
              <w:rPr>
                <w:rFonts w:cs="Calibri Light"/>
                <w:b/>
              </w:rPr>
            </w:pPr>
            <w:r w:rsidRPr="00F245E6">
              <w:rPr>
                <w:rFonts w:cs="Calibri Light"/>
                <w:b/>
              </w:rPr>
              <w:t>1 (K)</w:t>
            </w:r>
          </w:p>
        </w:tc>
        <w:tc>
          <w:tcPr>
            <w:tcW w:w="738" w:type="dxa"/>
            <w:vMerge w:val="restart"/>
            <w:tcBorders>
              <w:top w:val="single" w:sz="4" w:space="0" w:color="auto"/>
              <w:left w:val="single" w:sz="4" w:space="0" w:color="auto"/>
              <w:bottom w:val="single" w:sz="4" w:space="0" w:color="auto"/>
              <w:right w:val="single" w:sz="4" w:space="0" w:color="auto"/>
            </w:tcBorders>
          </w:tcPr>
          <w:p w14:paraId="4D05EDB7" w14:textId="77777777" w:rsidR="00B93B43" w:rsidRPr="00F245E6" w:rsidRDefault="00B93B43">
            <w:pPr>
              <w:rPr>
                <w:rFonts w:cs="Calibri Light"/>
              </w:rPr>
            </w:pPr>
            <w:r w:rsidRPr="00F245E6">
              <w:rPr>
                <w:rFonts w:cs="Calibri Light"/>
              </w:rPr>
              <w:t>tats.</w:t>
            </w:r>
          </w:p>
          <w:p w14:paraId="777D62FD" w14:textId="77777777" w:rsidR="00B93B43" w:rsidRPr="00F245E6" w:rsidRDefault="00B93B43">
            <w:pPr>
              <w:jc w:val="center"/>
              <w:rPr>
                <w:rFonts w:cs="Calibri Light"/>
                <w:b/>
              </w:rPr>
            </w:pPr>
          </w:p>
        </w:tc>
      </w:tr>
      <w:tr w:rsidR="00B93B43" w:rsidRPr="00F245E6" w14:paraId="27B79631" w14:textId="77777777" w:rsidTr="00FF27BD">
        <w:tc>
          <w:tcPr>
            <w:tcW w:w="988" w:type="dxa"/>
            <w:tcBorders>
              <w:top w:val="single" w:sz="4" w:space="0" w:color="auto"/>
              <w:left w:val="single" w:sz="4" w:space="0" w:color="auto"/>
              <w:bottom w:val="single" w:sz="4" w:space="0" w:color="auto"/>
              <w:right w:val="single" w:sz="4" w:space="0" w:color="auto"/>
            </w:tcBorders>
          </w:tcPr>
          <w:p w14:paraId="0A4C32FA" w14:textId="77777777" w:rsidR="00B93B43" w:rsidRPr="00F245E6" w:rsidRDefault="00B93B43">
            <w:pPr>
              <w:rPr>
                <w:rFonts w:cs="Calibri Light"/>
                <w:color w:val="C00000"/>
              </w:rPr>
            </w:pPr>
          </w:p>
        </w:tc>
        <w:tc>
          <w:tcPr>
            <w:tcW w:w="6823" w:type="dxa"/>
            <w:tcBorders>
              <w:right w:val="single" w:sz="4" w:space="0" w:color="auto"/>
            </w:tcBorders>
            <w:vAlign w:val="center"/>
            <w:hideMark/>
          </w:tcPr>
          <w:p w14:paraId="284C6202" w14:textId="77777777" w:rsidR="00B93B43" w:rsidRPr="00F245E6" w:rsidRDefault="00B93B43">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1558C19E" w14:textId="77777777" w:rsidR="00B93B43" w:rsidRPr="00F245E6" w:rsidRDefault="00B93B43">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9088A8A" w14:textId="77777777" w:rsidR="00B93B43" w:rsidRPr="00F245E6" w:rsidRDefault="00B93B43">
            <w:pPr>
              <w:rPr>
                <w:rFonts w:cs="Calibri Light"/>
                <w:b/>
              </w:rPr>
            </w:pPr>
          </w:p>
        </w:tc>
      </w:tr>
    </w:tbl>
    <w:p w14:paraId="4909A945"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B93B43" w:rsidRPr="00F245E6" w14:paraId="6521251E"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12AFA33F" w14:textId="77777777" w:rsidR="00B93B43" w:rsidRPr="00F245E6" w:rsidRDefault="00B93B43">
            <w:pPr>
              <w:rPr>
                <w:rFonts w:cs="Calibri Light"/>
              </w:rPr>
            </w:pPr>
            <w:r w:rsidRPr="00F245E6">
              <w:rPr>
                <w:rFonts w:cs="Calibri Light"/>
              </w:rPr>
              <w:t>C.2.3.g</w:t>
            </w:r>
          </w:p>
        </w:tc>
        <w:tc>
          <w:tcPr>
            <w:tcW w:w="6824" w:type="dxa"/>
            <w:tcBorders>
              <w:top w:val="single" w:sz="4" w:space="0" w:color="auto"/>
              <w:left w:val="single" w:sz="4" w:space="0" w:color="auto"/>
              <w:bottom w:val="single" w:sz="4" w:space="0" w:color="auto"/>
              <w:right w:val="single" w:sz="4" w:space="0" w:color="auto"/>
            </w:tcBorders>
            <w:hideMark/>
          </w:tcPr>
          <w:p w14:paraId="77165FEE" w14:textId="77777777" w:rsidR="00B93B43" w:rsidRPr="00F245E6" w:rsidRDefault="00B93B43">
            <w:pPr>
              <w:rPr>
                <w:rFonts w:cs="Calibri Light"/>
              </w:rPr>
            </w:pPr>
            <w:r w:rsidRPr="00F245E6">
              <w:rPr>
                <w:rFonts w:cs="Calibri Light"/>
              </w:rPr>
              <w:t>Gibt es eine Erfassung der durchschnittlichen Materialflüsse für Restmüll und deren Behandlung in der Gemeinde für ein volles Jahr in den letzten 5 Jahren? Aufzeigen allfälliger Probleme.</w:t>
            </w:r>
          </w:p>
          <w:p w14:paraId="306B2892" w14:textId="77777777" w:rsidR="00B93B43" w:rsidRPr="00F245E6" w:rsidRDefault="00B93B43">
            <w:pPr>
              <w:rPr>
                <w:rFonts w:cs="Calibri Light"/>
              </w:rPr>
            </w:pPr>
            <w:r w:rsidRPr="00F245E6">
              <w:rPr>
                <w:rFonts w:cs="Calibri Light"/>
              </w:rPr>
              <w:t>(Ja + Beschreibung = 1 Punkt)</w:t>
            </w:r>
          </w:p>
        </w:tc>
        <w:tc>
          <w:tcPr>
            <w:tcW w:w="737" w:type="dxa"/>
            <w:vMerge w:val="restart"/>
            <w:tcBorders>
              <w:top w:val="single" w:sz="4" w:space="0" w:color="auto"/>
              <w:left w:val="single" w:sz="4" w:space="0" w:color="auto"/>
              <w:right w:val="single" w:sz="4" w:space="0" w:color="auto"/>
            </w:tcBorders>
            <w:hideMark/>
          </w:tcPr>
          <w:p w14:paraId="1A002D4D" w14:textId="77777777" w:rsidR="00B93B43" w:rsidRPr="00F245E6" w:rsidRDefault="00B93B43">
            <w:pPr>
              <w:rPr>
                <w:rFonts w:cs="Calibri Light"/>
              </w:rPr>
            </w:pPr>
            <w:r w:rsidRPr="00F245E6">
              <w:rPr>
                <w:rFonts w:cs="Calibri Light"/>
              </w:rPr>
              <w:t>mögl.</w:t>
            </w:r>
          </w:p>
          <w:p w14:paraId="13D6A8A9" w14:textId="77777777" w:rsidR="00B93B43" w:rsidRPr="00F245E6" w:rsidRDefault="00B93B43">
            <w:pPr>
              <w:jc w:val="center"/>
              <w:rPr>
                <w:rFonts w:cs="Calibri Light"/>
                <w:b/>
              </w:rPr>
            </w:pPr>
            <w:r w:rsidRPr="00F245E6">
              <w:rPr>
                <w:rFonts w:cs="Calibri Light"/>
                <w:b/>
              </w:rPr>
              <w:t>1 (K)</w:t>
            </w:r>
          </w:p>
        </w:tc>
        <w:tc>
          <w:tcPr>
            <w:tcW w:w="738" w:type="dxa"/>
            <w:vMerge w:val="restart"/>
            <w:tcBorders>
              <w:top w:val="single" w:sz="4" w:space="0" w:color="auto"/>
              <w:left w:val="single" w:sz="4" w:space="0" w:color="auto"/>
              <w:bottom w:val="single" w:sz="4" w:space="0" w:color="auto"/>
              <w:right w:val="single" w:sz="4" w:space="0" w:color="auto"/>
            </w:tcBorders>
          </w:tcPr>
          <w:p w14:paraId="2D110C06" w14:textId="77777777" w:rsidR="00B93B43" w:rsidRPr="00F245E6" w:rsidRDefault="00B93B43">
            <w:pPr>
              <w:rPr>
                <w:rFonts w:cs="Calibri Light"/>
              </w:rPr>
            </w:pPr>
            <w:r w:rsidRPr="00F245E6">
              <w:rPr>
                <w:rFonts w:cs="Calibri Light"/>
              </w:rPr>
              <w:t>tats.</w:t>
            </w:r>
          </w:p>
          <w:p w14:paraId="0207179A" w14:textId="77777777" w:rsidR="00B93B43" w:rsidRPr="00F245E6" w:rsidRDefault="00B93B43">
            <w:pPr>
              <w:jc w:val="center"/>
              <w:rPr>
                <w:rFonts w:cs="Calibri Light"/>
                <w:b/>
              </w:rPr>
            </w:pPr>
          </w:p>
        </w:tc>
      </w:tr>
      <w:tr w:rsidR="00B93B43" w:rsidRPr="00F245E6" w14:paraId="46A099BE" w14:textId="77777777" w:rsidTr="00FF27BD">
        <w:tc>
          <w:tcPr>
            <w:tcW w:w="988" w:type="dxa"/>
            <w:tcBorders>
              <w:top w:val="single" w:sz="4" w:space="0" w:color="auto"/>
              <w:left w:val="single" w:sz="4" w:space="0" w:color="auto"/>
              <w:bottom w:val="single" w:sz="4" w:space="0" w:color="auto"/>
              <w:right w:val="single" w:sz="4" w:space="0" w:color="auto"/>
            </w:tcBorders>
          </w:tcPr>
          <w:p w14:paraId="4399D641" w14:textId="77777777" w:rsidR="00B93B43" w:rsidRPr="00F245E6" w:rsidRDefault="00B93B43">
            <w:pPr>
              <w:rPr>
                <w:rFonts w:cs="Calibri Light"/>
                <w:color w:val="C00000"/>
              </w:rPr>
            </w:pPr>
          </w:p>
        </w:tc>
        <w:tc>
          <w:tcPr>
            <w:tcW w:w="6824" w:type="dxa"/>
            <w:tcBorders>
              <w:right w:val="single" w:sz="4" w:space="0" w:color="auto"/>
            </w:tcBorders>
            <w:vAlign w:val="center"/>
            <w:hideMark/>
          </w:tcPr>
          <w:p w14:paraId="7FBD4ABC" w14:textId="77777777" w:rsidR="00B93B43" w:rsidRPr="00F245E6" w:rsidRDefault="00B93B43">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1BE9074F" w14:textId="77777777" w:rsidR="00B93B43" w:rsidRPr="00F245E6" w:rsidRDefault="00B93B43">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5CA22A9" w14:textId="77777777" w:rsidR="00B93B43" w:rsidRPr="00F245E6" w:rsidRDefault="00B93B43">
            <w:pPr>
              <w:rPr>
                <w:rFonts w:cs="Calibri Light"/>
                <w:b/>
              </w:rPr>
            </w:pPr>
          </w:p>
        </w:tc>
      </w:tr>
    </w:tbl>
    <w:p w14:paraId="1A36DA87"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8"/>
        <w:gridCol w:w="740"/>
        <w:gridCol w:w="741"/>
      </w:tblGrid>
      <w:tr w:rsidR="00B93B43" w:rsidRPr="00F245E6" w14:paraId="2C724667"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456A31FA" w14:textId="77777777" w:rsidR="00B93B43" w:rsidRPr="00F245E6" w:rsidRDefault="00B93B43">
            <w:pPr>
              <w:rPr>
                <w:rFonts w:cs="Calibri Light"/>
              </w:rPr>
            </w:pPr>
            <w:r w:rsidRPr="00F245E6">
              <w:rPr>
                <w:rFonts w:cs="Calibri Light"/>
              </w:rPr>
              <w:t>C.4.4.b</w:t>
            </w:r>
          </w:p>
        </w:tc>
        <w:tc>
          <w:tcPr>
            <w:tcW w:w="6818" w:type="dxa"/>
            <w:tcBorders>
              <w:top w:val="single" w:sz="4" w:space="0" w:color="auto"/>
              <w:left w:val="single" w:sz="4" w:space="0" w:color="auto"/>
              <w:bottom w:val="single" w:sz="4" w:space="0" w:color="auto"/>
              <w:right w:val="single" w:sz="4" w:space="0" w:color="auto"/>
            </w:tcBorders>
            <w:hideMark/>
          </w:tcPr>
          <w:p w14:paraId="160C21DC" w14:textId="77777777" w:rsidR="00B93B43" w:rsidRPr="00F245E6" w:rsidRDefault="00B93B43">
            <w:pPr>
              <w:rPr>
                <w:rFonts w:cs="Calibri Light"/>
              </w:rPr>
            </w:pPr>
            <w:r w:rsidRPr="00F245E6">
              <w:rPr>
                <w:rFonts w:cs="Calibri Light"/>
              </w:rPr>
              <w:t>Gibt es eine jährliche Erhebung der Materialflüsse in der Gemeinde für Aushub und Abfälle, über die letzten 5 Jahre?</w:t>
            </w:r>
          </w:p>
          <w:p w14:paraId="6A7BA6D2" w14:textId="77777777" w:rsidR="00B93B43" w:rsidRPr="00F245E6" w:rsidRDefault="00B93B43">
            <w:pPr>
              <w:rPr>
                <w:rFonts w:cs="Calibri Light"/>
              </w:rPr>
            </w:pPr>
            <w:r w:rsidRPr="00F245E6">
              <w:rPr>
                <w:rFonts w:cs="Calibri Light"/>
              </w:rPr>
              <w:lastRenderedPageBreak/>
              <w:t>(Ja = 1 Punkt Aushub + 1 Punkt für Abfälle)</w:t>
            </w:r>
          </w:p>
        </w:tc>
        <w:tc>
          <w:tcPr>
            <w:tcW w:w="740" w:type="dxa"/>
            <w:vMerge w:val="restart"/>
            <w:tcBorders>
              <w:top w:val="single" w:sz="4" w:space="0" w:color="auto"/>
              <w:left w:val="single" w:sz="4" w:space="0" w:color="auto"/>
              <w:right w:val="single" w:sz="4" w:space="0" w:color="auto"/>
            </w:tcBorders>
            <w:hideMark/>
          </w:tcPr>
          <w:p w14:paraId="24BBC572" w14:textId="77777777" w:rsidR="00B93B43" w:rsidRPr="00F245E6" w:rsidRDefault="00B93B43">
            <w:pPr>
              <w:rPr>
                <w:rFonts w:cs="Calibri Light"/>
              </w:rPr>
            </w:pPr>
            <w:r w:rsidRPr="00F245E6">
              <w:rPr>
                <w:rFonts w:cs="Calibri Light"/>
              </w:rPr>
              <w:lastRenderedPageBreak/>
              <w:t>mögl.</w:t>
            </w:r>
          </w:p>
          <w:p w14:paraId="52926341" w14:textId="77777777" w:rsidR="00B93B43" w:rsidRPr="00F245E6" w:rsidRDefault="00B93B43">
            <w:pPr>
              <w:jc w:val="center"/>
              <w:rPr>
                <w:rFonts w:cs="Calibri Light"/>
                <w:b/>
              </w:rPr>
            </w:pPr>
            <w:r w:rsidRPr="00F245E6">
              <w:rPr>
                <w:rFonts w:cs="Calibri Light"/>
                <w:b/>
              </w:rPr>
              <w:t>2 (K)</w:t>
            </w:r>
          </w:p>
        </w:tc>
        <w:tc>
          <w:tcPr>
            <w:tcW w:w="741" w:type="dxa"/>
            <w:vMerge w:val="restart"/>
            <w:tcBorders>
              <w:top w:val="single" w:sz="4" w:space="0" w:color="auto"/>
              <w:left w:val="single" w:sz="4" w:space="0" w:color="auto"/>
              <w:bottom w:val="single" w:sz="4" w:space="0" w:color="auto"/>
              <w:right w:val="single" w:sz="4" w:space="0" w:color="auto"/>
            </w:tcBorders>
          </w:tcPr>
          <w:p w14:paraId="54F6A155" w14:textId="77777777" w:rsidR="00B93B43" w:rsidRPr="00F245E6" w:rsidRDefault="00B93B43">
            <w:pPr>
              <w:rPr>
                <w:rFonts w:cs="Calibri Light"/>
              </w:rPr>
            </w:pPr>
            <w:r w:rsidRPr="00F245E6">
              <w:rPr>
                <w:rFonts w:cs="Calibri Light"/>
              </w:rPr>
              <w:t>tats.</w:t>
            </w:r>
          </w:p>
          <w:p w14:paraId="1498293A" w14:textId="77777777" w:rsidR="00B93B43" w:rsidRPr="00F245E6" w:rsidRDefault="00B93B43">
            <w:pPr>
              <w:jc w:val="center"/>
              <w:rPr>
                <w:rFonts w:cs="Calibri Light"/>
                <w:b/>
              </w:rPr>
            </w:pPr>
          </w:p>
        </w:tc>
      </w:tr>
      <w:tr w:rsidR="00B93B43" w:rsidRPr="00F245E6" w14:paraId="198DE18C" w14:textId="77777777" w:rsidTr="00FF27BD">
        <w:tc>
          <w:tcPr>
            <w:tcW w:w="988" w:type="dxa"/>
            <w:tcBorders>
              <w:top w:val="single" w:sz="4" w:space="0" w:color="auto"/>
              <w:left w:val="single" w:sz="4" w:space="0" w:color="auto"/>
              <w:bottom w:val="single" w:sz="4" w:space="0" w:color="auto"/>
              <w:right w:val="single" w:sz="4" w:space="0" w:color="auto"/>
            </w:tcBorders>
          </w:tcPr>
          <w:p w14:paraId="370396F7" w14:textId="77777777" w:rsidR="00B93B43" w:rsidRPr="00F245E6" w:rsidRDefault="00B93B43">
            <w:pPr>
              <w:rPr>
                <w:rFonts w:cs="Calibri Light"/>
                <w:color w:val="C00000"/>
              </w:rPr>
            </w:pPr>
          </w:p>
        </w:tc>
        <w:tc>
          <w:tcPr>
            <w:tcW w:w="6818" w:type="dxa"/>
            <w:tcBorders>
              <w:right w:val="single" w:sz="4" w:space="0" w:color="auto"/>
            </w:tcBorders>
            <w:vAlign w:val="center"/>
            <w:hideMark/>
          </w:tcPr>
          <w:p w14:paraId="1FC34864" w14:textId="77777777" w:rsidR="00B93B43" w:rsidRPr="00F245E6" w:rsidRDefault="00B93B43">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21BCE2D2" w14:textId="77777777" w:rsidR="00B93B43" w:rsidRPr="00F245E6" w:rsidRDefault="00B93B43">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6656587F" w14:textId="77777777" w:rsidR="00B93B43" w:rsidRPr="00F245E6" w:rsidRDefault="00B93B43">
            <w:pPr>
              <w:rPr>
                <w:rFonts w:cs="Calibri Light"/>
                <w:b/>
              </w:rPr>
            </w:pPr>
          </w:p>
        </w:tc>
      </w:tr>
    </w:tbl>
    <w:p w14:paraId="7312706D"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8"/>
        <w:gridCol w:w="740"/>
        <w:gridCol w:w="741"/>
      </w:tblGrid>
      <w:tr w:rsidR="00B93B43" w:rsidRPr="00F245E6" w14:paraId="00F03FF2"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25700B1F" w14:textId="77777777" w:rsidR="00B93B43" w:rsidRPr="00F245E6" w:rsidRDefault="00B93B43">
            <w:pPr>
              <w:rPr>
                <w:rFonts w:cs="Calibri Light"/>
              </w:rPr>
            </w:pPr>
            <w:r w:rsidRPr="00F245E6">
              <w:rPr>
                <w:rFonts w:cs="Calibri Light"/>
              </w:rPr>
              <w:t>C.4.2.e</w:t>
            </w:r>
          </w:p>
        </w:tc>
        <w:tc>
          <w:tcPr>
            <w:tcW w:w="6818" w:type="dxa"/>
            <w:tcBorders>
              <w:top w:val="single" w:sz="4" w:space="0" w:color="auto"/>
              <w:left w:val="single" w:sz="4" w:space="0" w:color="auto"/>
              <w:bottom w:val="single" w:sz="4" w:space="0" w:color="auto"/>
              <w:right w:val="single" w:sz="4" w:space="0" w:color="auto"/>
            </w:tcBorders>
            <w:hideMark/>
          </w:tcPr>
          <w:p w14:paraId="5667721C" w14:textId="77777777" w:rsidR="00B93B43" w:rsidRPr="00F245E6" w:rsidRDefault="00B93B43">
            <w:pPr>
              <w:rPr>
                <w:rFonts w:cs="Calibri Light"/>
              </w:rPr>
            </w:pPr>
            <w:r w:rsidRPr="00F245E6">
              <w:rPr>
                <w:rFonts w:cs="Calibri Light"/>
              </w:rPr>
              <w:t>Gibt es einen Wiedereintrag des Bauaushubs zu 75 % in der Gemeinde innerhalb der letzten 5 Jahre?</w:t>
            </w:r>
          </w:p>
          <w:p w14:paraId="599191CF" w14:textId="77777777" w:rsidR="00B93B43" w:rsidRPr="00F245E6" w:rsidRDefault="00B93B43">
            <w:pPr>
              <w:rPr>
                <w:rFonts w:cs="Calibri Light"/>
              </w:rPr>
            </w:pPr>
            <w:r w:rsidRPr="00F245E6">
              <w:rPr>
                <w:rFonts w:cs="Calibri Light"/>
              </w:rPr>
              <w:t>(Ja = 2 Punkte)</w:t>
            </w:r>
          </w:p>
        </w:tc>
        <w:tc>
          <w:tcPr>
            <w:tcW w:w="740" w:type="dxa"/>
            <w:vMerge w:val="restart"/>
            <w:tcBorders>
              <w:top w:val="single" w:sz="4" w:space="0" w:color="auto"/>
              <w:left w:val="single" w:sz="4" w:space="0" w:color="auto"/>
              <w:right w:val="single" w:sz="4" w:space="0" w:color="auto"/>
            </w:tcBorders>
            <w:hideMark/>
          </w:tcPr>
          <w:p w14:paraId="409392C8" w14:textId="77777777" w:rsidR="00B93B43" w:rsidRPr="00F245E6" w:rsidRDefault="00B93B43">
            <w:pPr>
              <w:rPr>
                <w:rFonts w:cs="Calibri Light"/>
              </w:rPr>
            </w:pPr>
            <w:r w:rsidRPr="00F245E6">
              <w:rPr>
                <w:rFonts w:cs="Calibri Light"/>
              </w:rPr>
              <w:t>mögl.</w:t>
            </w:r>
          </w:p>
          <w:p w14:paraId="7872E1AA" w14:textId="77777777" w:rsidR="00B93B43" w:rsidRPr="00F245E6" w:rsidRDefault="00B93B43">
            <w:pPr>
              <w:jc w:val="center"/>
              <w:rPr>
                <w:rFonts w:cs="Calibri Light"/>
                <w:b/>
              </w:rPr>
            </w:pPr>
            <w:r w:rsidRPr="00F245E6">
              <w:rPr>
                <w:rFonts w:cs="Calibri Light"/>
                <w:b/>
              </w:rPr>
              <w:t>2 (K)</w:t>
            </w:r>
          </w:p>
        </w:tc>
        <w:tc>
          <w:tcPr>
            <w:tcW w:w="741" w:type="dxa"/>
            <w:vMerge w:val="restart"/>
            <w:tcBorders>
              <w:top w:val="single" w:sz="4" w:space="0" w:color="auto"/>
              <w:left w:val="single" w:sz="4" w:space="0" w:color="auto"/>
              <w:bottom w:val="single" w:sz="4" w:space="0" w:color="auto"/>
              <w:right w:val="single" w:sz="4" w:space="0" w:color="auto"/>
            </w:tcBorders>
          </w:tcPr>
          <w:p w14:paraId="6A481CE2" w14:textId="77777777" w:rsidR="00B93B43" w:rsidRPr="00F245E6" w:rsidRDefault="00B93B43">
            <w:pPr>
              <w:rPr>
                <w:rFonts w:cs="Calibri Light"/>
              </w:rPr>
            </w:pPr>
            <w:r w:rsidRPr="00F245E6">
              <w:rPr>
                <w:rFonts w:cs="Calibri Light"/>
              </w:rPr>
              <w:t>tats.</w:t>
            </w:r>
          </w:p>
          <w:p w14:paraId="6B88FA1E" w14:textId="77777777" w:rsidR="00B93B43" w:rsidRPr="00F245E6" w:rsidRDefault="00B93B43">
            <w:pPr>
              <w:jc w:val="center"/>
              <w:rPr>
                <w:rFonts w:cs="Calibri Light"/>
                <w:b/>
              </w:rPr>
            </w:pPr>
          </w:p>
        </w:tc>
      </w:tr>
      <w:tr w:rsidR="00B93B43" w:rsidRPr="00F245E6" w14:paraId="5A13E564" w14:textId="77777777" w:rsidTr="00FF27BD">
        <w:tc>
          <w:tcPr>
            <w:tcW w:w="988" w:type="dxa"/>
            <w:tcBorders>
              <w:top w:val="single" w:sz="4" w:space="0" w:color="auto"/>
              <w:left w:val="single" w:sz="4" w:space="0" w:color="auto"/>
              <w:bottom w:val="single" w:sz="4" w:space="0" w:color="auto"/>
              <w:right w:val="single" w:sz="4" w:space="0" w:color="auto"/>
            </w:tcBorders>
          </w:tcPr>
          <w:p w14:paraId="1BD1E1E3" w14:textId="77777777" w:rsidR="00B93B43" w:rsidRPr="00F245E6" w:rsidRDefault="00B93B43">
            <w:pPr>
              <w:rPr>
                <w:rFonts w:cs="Calibri Light"/>
                <w:color w:val="C00000"/>
              </w:rPr>
            </w:pPr>
          </w:p>
        </w:tc>
        <w:tc>
          <w:tcPr>
            <w:tcW w:w="6818" w:type="dxa"/>
            <w:tcBorders>
              <w:right w:val="single" w:sz="4" w:space="0" w:color="auto"/>
            </w:tcBorders>
            <w:vAlign w:val="center"/>
            <w:hideMark/>
          </w:tcPr>
          <w:p w14:paraId="5DD37311" w14:textId="77777777" w:rsidR="00B93B43" w:rsidRPr="00F245E6" w:rsidRDefault="00B93B43">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13F241F6" w14:textId="77777777" w:rsidR="00B93B43" w:rsidRPr="00F245E6" w:rsidRDefault="00B93B43">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4FD93004" w14:textId="77777777" w:rsidR="00B93B43" w:rsidRPr="00F245E6" w:rsidRDefault="00B93B43">
            <w:pPr>
              <w:rPr>
                <w:rFonts w:cs="Calibri Light"/>
                <w:b/>
              </w:rPr>
            </w:pPr>
          </w:p>
        </w:tc>
      </w:tr>
    </w:tbl>
    <w:p w14:paraId="4854024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B93B43" w:rsidRPr="00F245E6" w14:paraId="5AEA95C1"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59E8F6B3" w14:textId="77777777" w:rsidR="00B93B43" w:rsidRPr="00F245E6" w:rsidRDefault="00B93B43">
            <w:pPr>
              <w:rPr>
                <w:rFonts w:cs="Calibri Light"/>
              </w:rPr>
            </w:pPr>
            <w:r w:rsidRPr="00F245E6">
              <w:rPr>
                <w:rFonts w:cs="Calibri Light"/>
              </w:rPr>
              <w:t>C.4.2.f</w:t>
            </w:r>
          </w:p>
        </w:tc>
        <w:tc>
          <w:tcPr>
            <w:tcW w:w="6824" w:type="dxa"/>
            <w:tcBorders>
              <w:top w:val="single" w:sz="4" w:space="0" w:color="auto"/>
              <w:left w:val="single" w:sz="4" w:space="0" w:color="auto"/>
              <w:bottom w:val="single" w:sz="4" w:space="0" w:color="auto"/>
              <w:right w:val="single" w:sz="4" w:space="0" w:color="auto"/>
            </w:tcBorders>
            <w:hideMark/>
          </w:tcPr>
          <w:p w14:paraId="594D09BE" w14:textId="77777777" w:rsidR="00B93B43" w:rsidRPr="00F245E6" w:rsidRDefault="00B93B43">
            <w:pPr>
              <w:rPr>
                <w:rFonts w:cs="Calibri Light"/>
              </w:rPr>
            </w:pPr>
            <w:r w:rsidRPr="00F245E6">
              <w:rPr>
                <w:rFonts w:cs="Calibri Light"/>
              </w:rPr>
              <w:t>Gibt es einen Wiedereintrag der Grünabfälle oder der Weiterverwendung zu 75 % in der Gemeinde innerhalb der letzten 5 Jahre?</w:t>
            </w:r>
          </w:p>
          <w:p w14:paraId="7B7B9A42" w14:textId="77777777" w:rsidR="00B93B43" w:rsidRPr="00F245E6" w:rsidRDefault="00B93B43">
            <w:pPr>
              <w:rPr>
                <w:rFonts w:cs="Calibri Light"/>
              </w:rPr>
            </w:pPr>
            <w:r w:rsidRPr="00F245E6">
              <w:rPr>
                <w:rFonts w:cs="Calibri Light"/>
              </w:rPr>
              <w:t>(Ja = 2 Punkte)</w:t>
            </w:r>
          </w:p>
        </w:tc>
        <w:tc>
          <w:tcPr>
            <w:tcW w:w="737" w:type="dxa"/>
            <w:vMerge w:val="restart"/>
            <w:tcBorders>
              <w:top w:val="single" w:sz="4" w:space="0" w:color="auto"/>
              <w:left w:val="single" w:sz="4" w:space="0" w:color="auto"/>
              <w:right w:val="single" w:sz="4" w:space="0" w:color="auto"/>
            </w:tcBorders>
            <w:hideMark/>
          </w:tcPr>
          <w:p w14:paraId="4FD9C6D1" w14:textId="77777777" w:rsidR="00B93B43" w:rsidRPr="00F245E6" w:rsidRDefault="00B93B43">
            <w:pPr>
              <w:rPr>
                <w:rFonts w:cs="Calibri Light"/>
              </w:rPr>
            </w:pPr>
            <w:r w:rsidRPr="00F245E6">
              <w:rPr>
                <w:rFonts w:cs="Calibri Light"/>
              </w:rPr>
              <w:t>mögl.</w:t>
            </w:r>
          </w:p>
          <w:p w14:paraId="70AD2F0B" w14:textId="77777777" w:rsidR="00B93B43" w:rsidRPr="00F245E6" w:rsidRDefault="00B93B43">
            <w:pPr>
              <w:jc w:val="center"/>
              <w:rPr>
                <w:rFonts w:cs="Calibri Light"/>
                <w:b/>
              </w:rPr>
            </w:pPr>
            <w:r w:rsidRPr="00F245E6">
              <w:rPr>
                <w:rFonts w:cs="Calibri Light"/>
                <w:b/>
              </w:rPr>
              <w:t>2 (K)</w:t>
            </w:r>
          </w:p>
        </w:tc>
        <w:tc>
          <w:tcPr>
            <w:tcW w:w="738" w:type="dxa"/>
            <w:vMerge w:val="restart"/>
            <w:tcBorders>
              <w:top w:val="single" w:sz="4" w:space="0" w:color="auto"/>
              <w:left w:val="single" w:sz="4" w:space="0" w:color="auto"/>
              <w:bottom w:val="single" w:sz="4" w:space="0" w:color="auto"/>
              <w:right w:val="single" w:sz="4" w:space="0" w:color="auto"/>
            </w:tcBorders>
          </w:tcPr>
          <w:p w14:paraId="3EF2A126" w14:textId="77777777" w:rsidR="00B93B43" w:rsidRPr="00F245E6" w:rsidRDefault="00B93B43">
            <w:pPr>
              <w:rPr>
                <w:rFonts w:cs="Calibri Light"/>
              </w:rPr>
            </w:pPr>
            <w:r w:rsidRPr="00F245E6">
              <w:rPr>
                <w:rFonts w:cs="Calibri Light"/>
              </w:rPr>
              <w:t>tats.</w:t>
            </w:r>
          </w:p>
          <w:p w14:paraId="7D1CF4DC" w14:textId="77777777" w:rsidR="00B93B43" w:rsidRPr="00F245E6" w:rsidRDefault="00B93B43">
            <w:pPr>
              <w:jc w:val="center"/>
              <w:rPr>
                <w:rFonts w:cs="Calibri Light"/>
                <w:b/>
              </w:rPr>
            </w:pPr>
          </w:p>
        </w:tc>
      </w:tr>
      <w:tr w:rsidR="00B93B43" w:rsidRPr="00F245E6" w14:paraId="70D329F8" w14:textId="77777777" w:rsidTr="00FF27BD">
        <w:tc>
          <w:tcPr>
            <w:tcW w:w="988" w:type="dxa"/>
            <w:tcBorders>
              <w:top w:val="single" w:sz="4" w:space="0" w:color="auto"/>
              <w:left w:val="single" w:sz="4" w:space="0" w:color="auto"/>
              <w:bottom w:val="single" w:sz="4" w:space="0" w:color="auto"/>
              <w:right w:val="single" w:sz="4" w:space="0" w:color="auto"/>
            </w:tcBorders>
          </w:tcPr>
          <w:p w14:paraId="747FF470" w14:textId="77777777" w:rsidR="00B93B43" w:rsidRPr="00F245E6" w:rsidRDefault="00B93B43">
            <w:pPr>
              <w:rPr>
                <w:rFonts w:cs="Calibri Light"/>
                <w:color w:val="C00000"/>
              </w:rPr>
            </w:pPr>
          </w:p>
        </w:tc>
        <w:tc>
          <w:tcPr>
            <w:tcW w:w="6824" w:type="dxa"/>
            <w:tcBorders>
              <w:right w:val="single" w:sz="4" w:space="0" w:color="auto"/>
            </w:tcBorders>
            <w:vAlign w:val="center"/>
            <w:hideMark/>
          </w:tcPr>
          <w:p w14:paraId="6BD15908" w14:textId="77777777" w:rsidR="00B93B43" w:rsidRPr="00F245E6" w:rsidRDefault="00B93B43">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59517AEC" w14:textId="77777777" w:rsidR="00B93B43" w:rsidRPr="00F245E6" w:rsidRDefault="00B93B43">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5E582AF" w14:textId="77777777" w:rsidR="00B93B43" w:rsidRPr="00F245E6" w:rsidRDefault="00B93B43">
            <w:pPr>
              <w:rPr>
                <w:rFonts w:cs="Calibri Light"/>
                <w:b/>
              </w:rPr>
            </w:pPr>
          </w:p>
        </w:tc>
      </w:tr>
    </w:tbl>
    <w:p w14:paraId="6FFE0A59"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8"/>
        <w:gridCol w:w="735"/>
        <w:gridCol w:w="736"/>
      </w:tblGrid>
      <w:tr w:rsidR="00B93B43" w:rsidRPr="00F245E6" w14:paraId="05BDF48D"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7FDFF0E3" w14:textId="77777777" w:rsidR="00B93B43" w:rsidRPr="00F245E6" w:rsidRDefault="00B93B43">
            <w:pPr>
              <w:rPr>
                <w:rFonts w:cs="Calibri Light"/>
              </w:rPr>
            </w:pPr>
            <w:r w:rsidRPr="00F245E6">
              <w:rPr>
                <w:rFonts w:cs="Calibri Light"/>
              </w:rPr>
              <w:t>C.3.2.a</w:t>
            </w:r>
          </w:p>
        </w:tc>
        <w:tc>
          <w:tcPr>
            <w:tcW w:w="6828" w:type="dxa"/>
            <w:tcBorders>
              <w:top w:val="single" w:sz="4" w:space="0" w:color="auto"/>
              <w:left w:val="single" w:sz="4" w:space="0" w:color="auto"/>
              <w:bottom w:val="single" w:sz="4" w:space="0" w:color="auto"/>
              <w:right w:val="single" w:sz="4" w:space="0" w:color="auto"/>
            </w:tcBorders>
            <w:hideMark/>
          </w:tcPr>
          <w:p w14:paraId="4D293EB5" w14:textId="77777777" w:rsidR="00B93B43" w:rsidRPr="00F245E6" w:rsidRDefault="00B93B43">
            <w:pPr>
              <w:rPr>
                <w:rFonts w:cs="Calibri Light"/>
              </w:rPr>
            </w:pPr>
            <w:r w:rsidRPr="00F245E6">
              <w:rPr>
                <w:rFonts w:cs="Calibri Light"/>
              </w:rPr>
              <w:t>Gibt es ein Regenwasserkonzept in der Gemeinde?</w:t>
            </w:r>
          </w:p>
          <w:p w14:paraId="4257848A" w14:textId="77777777" w:rsidR="00B93B43" w:rsidRPr="00F245E6" w:rsidRDefault="00B93B43">
            <w:pPr>
              <w:rPr>
                <w:rFonts w:cs="Calibri Light"/>
              </w:rPr>
            </w:pPr>
            <w:r w:rsidRPr="00F245E6">
              <w:rPr>
                <w:rFonts w:cs="Calibri Light"/>
              </w:rPr>
              <w:t>(Ja = 3 Punkte)</w:t>
            </w:r>
          </w:p>
        </w:tc>
        <w:tc>
          <w:tcPr>
            <w:tcW w:w="735" w:type="dxa"/>
            <w:vMerge w:val="restart"/>
            <w:tcBorders>
              <w:top w:val="single" w:sz="4" w:space="0" w:color="auto"/>
              <w:left w:val="single" w:sz="4" w:space="0" w:color="auto"/>
              <w:right w:val="single" w:sz="4" w:space="0" w:color="auto"/>
            </w:tcBorders>
            <w:hideMark/>
          </w:tcPr>
          <w:p w14:paraId="3284735B" w14:textId="77777777" w:rsidR="00B93B43" w:rsidRPr="00F245E6" w:rsidRDefault="00B93B43">
            <w:pPr>
              <w:rPr>
                <w:rFonts w:cs="Calibri Light"/>
              </w:rPr>
            </w:pPr>
            <w:r w:rsidRPr="00F245E6">
              <w:rPr>
                <w:rFonts w:cs="Calibri Light"/>
              </w:rPr>
              <w:t>mögl.</w:t>
            </w:r>
          </w:p>
          <w:p w14:paraId="1E4A4001" w14:textId="77777777" w:rsidR="00B93B43" w:rsidRPr="00F245E6" w:rsidRDefault="00B93B43">
            <w:pPr>
              <w:jc w:val="center"/>
              <w:rPr>
                <w:rFonts w:cs="Calibri Light"/>
                <w:b/>
              </w:rPr>
            </w:pPr>
            <w:r w:rsidRPr="00F245E6">
              <w:rPr>
                <w:rFonts w:cs="Calibri Light"/>
                <w:b/>
              </w:rPr>
              <w:t>3 (K)</w:t>
            </w:r>
          </w:p>
        </w:tc>
        <w:tc>
          <w:tcPr>
            <w:tcW w:w="736" w:type="dxa"/>
            <w:vMerge w:val="restart"/>
            <w:tcBorders>
              <w:top w:val="single" w:sz="4" w:space="0" w:color="auto"/>
              <w:left w:val="single" w:sz="4" w:space="0" w:color="auto"/>
              <w:bottom w:val="single" w:sz="4" w:space="0" w:color="auto"/>
              <w:right w:val="single" w:sz="4" w:space="0" w:color="auto"/>
            </w:tcBorders>
          </w:tcPr>
          <w:p w14:paraId="218626F4" w14:textId="77777777" w:rsidR="00B93B43" w:rsidRPr="00F245E6" w:rsidRDefault="00B93B43">
            <w:pPr>
              <w:rPr>
                <w:rFonts w:cs="Calibri Light"/>
              </w:rPr>
            </w:pPr>
            <w:r w:rsidRPr="00F245E6">
              <w:rPr>
                <w:rFonts w:cs="Calibri Light"/>
              </w:rPr>
              <w:t>tats.</w:t>
            </w:r>
          </w:p>
          <w:p w14:paraId="32912825" w14:textId="77777777" w:rsidR="00B93B43" w:rsidRPr="00F245E6" w:rsidRDefault="00B93B43">
            <w:pPr>
              <w:jc w:val="center"/>
              <w:rPr>
                <w:rFonts w:cs="Calibri Light"/>
                <w:b/>
              </w:rPr>
            </w:pPr>
          </w:p>
        </w:tc>
      </w:tr>
      <w:tr w:rsidR="00B93B43" w:rsidRPr="00F245E6" w14:paraId="2620DA96" w14:textId="77777777" w:rsidTr="00FF27BD">
        <w:tc>
          <w:tcPr>
            <w:tcW w:w="988" w:type="dxa"/>
            <w:tcBorders>
              <w:top w:val="single" w:sz="4" w:space="0" w:color="auto"/>
              <w:left w:val="single" w:sz="4" w:space="0" w:color="auto"/>
              <w:bottom w:val="single" w:sz="4" w:space="0" w:color="auto"/>
              <w:right w:val="single" w:sz="4" w:space="0" w:color="auto"/>
            </w:tcBorders>
          </w:tcPr>
          <w:p w14:paraId="635B8848" w14:textId="77777777" w:rsidR="00B93B43" w:rsidRPr="00F245E6" w:rsidRDefault="00B93B43">
            <w:pPr>
              <w:rPr>
                <w:rFonts w:cs="Calibri Light"/>
                <w:color w:val="C00000"/>
              </w:rPr>
            </w:pPr>
          </w:p>
        </w:tc>
        <w:tc>
          <w:tcPr>
            <w:tcW w:w="6828" w:type="dxa"/>
            <w:tcBorders>
              <w:right w:val="single" w:sz="4" w:space="0" w:color="auto"/>
            </w:tcBorders>
            <w:vAlign w:val="center"/>
            <w:hideMark/>
          </w:tcPr>
          <w:p w14:paraId="498821CD" w14:textId="77777777" w:rsidR="00B93B43" w:rsidRPr="00F245E6" w:rsidRDefault="00B93B43">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068581AE" w14:textId="77777777" w:rsidR="00B93B43" w:rsidRPr="00F245E6" w:rsidRDefault="00B93B43">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ACC9945" w14:textId="77777777" w:rsidR="00B93B43" w:rsidRPr="00F245E6" w:rsidRDefault="00B93B43">
            <w:pPr>
              <w:rPr>
                <w:rFonts w:cs="Calibri Light"/>
                <w:b/>
              </w:rPr>
            </w:pPr>
          </w:p>
        </w:tc>
      </w:tr>
    </w:tbl>
    <w:p w14:paraId="556E8342"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3"/>
        <w:gridCol w:w="733"/>
        <w:gridCol w:w="733"/>
      </w:tblGrid>
      <w:tr w:rsidR="00B93B43" w:rsidRPr="00F245E6" w14:paraId="01912A2D"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0BAE61DB" w14:textId="77777777" w:rsidR="00B93B43" w:rsidRPr="00F245E6" w:rsidRDefault="00B93B43">
            <w:pPr>
              <w:rPr>
                <w:rFonts w:cs="Calibri Light"/>
              </w:rPr>
            </w:pPr>
            <w:r w:rsidRPr="00F245E6">
              <w:rPr>
                <w:rFonts w:cs="Calibri Light"/>
              </w:rPr>
              <w:t>C.4.2.a</w:t>
            </w:r>
          </w:p>
        </w:tc>
        <w:tc>
          <w:tcPr>
            <w:tcW w:w="6833" w:type="dxa"/>
            <w:tcBorders>
              <w:top w:val="single" w:sz="4" w:space="0" w:color="auto"/>
              <w:left w:val="single" w:sz="4" w:space="0" w:color="auto"/>
              <w:bottom w:val="single" w:sz="4" w:space="0" w:color="auto"/>
              <w:right w:val="single" w:sz="4" w:space="0" w:color="auto"/>
            </w:tcBorders>
            <w:hideMark/>
          </w:tcPr>
          <w:p w14:paraId="3BECD118" w14:textId="77777777" w:rsidR="00B93B43" w:rsidRPr="00F245E6" w:rsidRDefault="00B93B43">
            <w:pPr>
              <w:rPr>
                <w:rFonts w:cs="Calibri Light"/>
              </w:rPr>
            </w:pPr>
            <w:r w:rsidRPr="00F245E6">
              <w:rPr>
                <w:rFonts w:cs="Calibri Light"/>
              </w:rPr>
              <w:t>Gibt es einen Beschluss eines Regenwasserkonzeptes?</w:t>
            </w:r>
          </w:p>
          <w:p w14:paraId="071E6AF3" w14:textId="77777777" w:rsidR="00B93B43" w:rsidRPr="00F245E6" w:rsidRDefault="00B93B43">
            <w:pPr>
              <w:rPr>
                <w:rFonts w:cs="Calibri Light"/>
              </w:rPr>
            </w:pPr>
            <w:r w:rsidRPr="00F245E6">
              <w:rPr>
                <w:rFonts w:cs="Calibri Light"/>
              </w:rPr>
              <w:t>(Ja = 3 Punkte)</w:t>
            </w:r>
          </w:p>
        </w:tc>
        <w:tc>
          <w:tcPr>
            <w:tcW w:w="733" w:type="dxa"/>
            <w:vMerge w:val="restart"/>
            <w:tcBorders>
              <w:top w:val="single" w:sz="4" w:space="0" w:color="auto"/>
              <w:left w:val="single" w:sz="4" w:space="0" w:color="auto"/>
              <w:right w:val="single" w:sz="4" w:space="0" w:color="auto"/>
            </w:tcBorders>
            <w:hideMark/>
          </w:tcPr>
          <w:p w14:paraId="34F9AEF7" w14:textId="77777777" w:rsidR="00B93B43" w:rsidRPr="00F245E6" w:rsidRDefault="00B93B43">
            <w:pPr>
              <w:rPr>
                <w:rFonts w:cs="Calibri Light"/>
              </w:rPr>
            </w:pPr>
            <w:r w:rsidRPr="00F245E6">
              <w:rPr>
                <w:rFonts w:cs="Calibri Light"/>
              </w:rPr>
              <w:t>mögl.</w:t>
            </w:r>
          </w:p>
          <w:p w14:paraId="69BA0688" w14:textId="77777777" w:rsidR="00B93B43" w:rsidRPr="00F245E6" w:rsidRDefault="00B93B43">
            <w:pPr>
              <w:jc w:val="center"/>
              <w:rPr>
                <w:rFonts w:cs="Calibri Light"/>
                <w:b/>
              </w:rPr>
            </w:pPr>
            <w:r w:rsidRPr="00F245E6">
              <w:rPr>
                <w:rFonts w:cs="Calibri Light"/>
                <w:b/>
              </w:rPr>
              <w:t>3 (K)</w:t>
            </w:r>
          </w:p>
        </w:tc>
        <w:tc>
          <w:tcPr>
            <w:tcW w:w="733" w:type="dxa"/>
            <w:vMerge w:val="restart"/>
            <w:tcBorders>
              <w:top w:val="single" w:sz="4" w:space="0" w:color="auto"/>
              <w:left w:val="single" w:sz="4" w:space="0" w:color="auto"/>
              <w:bottom w:val="single" w:sz="4" w:space="0" w:color="auto"/>
              <w:right w:val="single" w:sz="4" w:space="0" w:color="auto"/>
            </w:tcBorders>
          </w:tcPr>
          <w:p w14:paraId="20997037" w14:textId="77777777" w:rsidR="00B93B43" w:rsidRPr="00F245E6" w:rsidRDefault="00B93B43">
            <w:pPr>
              <w:rPr>
                <w:rFonts w:cs="Calibri Light"/>
              </w:rPr>
            </w:pPr>
            <w:r w:rsidRPr="00F245E6">
              <w:rPr>
                <w:rFonts w:cs="Calibri Light"/>
              </w:rPr>
              <w:t>tats.</w:t>
            </w:r>
          </w:p>
          <w:p w14:paraId="3972BB88" w14:textId="77777777" w:rsidR="00B93B43" w:rsidRPr="00F245E6" w:rsidRDefault="00B93B43">
            <w:pPr>
              <w:jc w:val="center"/>
              <w:rPr>
                <w:rFonts w:cs="Calibri Light"/>
                <w:b/>
              </w:rPr>
            </w:pPr>
          </w:p>
        </w:tc>
      </w:tr>
      <w:tr w:rsidR="00B93B43" w:rsidRPr="00F245E6" w14:paraId="41475BB2" w14:textId="77777777" w:rsidTr="00FF27BD">
        <w:tc>
          <w:tcPr>
            <w:tcW w:w="988" w:type="dxa"/>
            <w:tcBorders>
              <w:top w:val="single" w:sz="4" w:space="0" w:color="auto"/>
              <w:left w:val="single" w:sz="4" w:space="0" w:color="auto"/>
              <w:bottom w:val="single" w:sz="4" w:space="0" w:color="auto"/>
              <w:right w:val="single" w:sz="4" w:space="0" w:color="auto"/>
            </w:tcBorders>
          </w:tcPr>
          <w:p w14:paraId="390BA4B0" w14:textId="77777777" w:rsidR="00B93B43" w:rsidRPr="00F245E6" w:rsidRDefault="00B93B43">
            <w:pPr>
              <w:rPr>
                <w:rFonts w:cs="Calibri Light"/>
                <w:color w:val="C00000"/>
              </w:rPr>
            </w:pPr>
          </w:p>
        </w:tc>
        <w:tc>
          <w:tcPr>
            <w:tcW w:w="6833" w:type="dxa"/>
            <w:tcBorders>
              <w:right w:val="single" w:sz="4" w:space="0" w:color="auto"/>
            </w:tcBorders>
            <w:vAlign w:val="center"/>
            <w:hideMark/>
          </w:tcPr>
          <w:p w14:paraId="0EB9D174" w14:textId="77777777" w:rsidR="00B93B43" w:rsidRPr="00F245E6" w:rsidRDefault="00B93B43">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09A50218" w14:textId="77777777" w:rsidR="00B93B43" w:rsidRPr="00F245E6" w:rsidRDefault="00B93B43">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1A4E19FA" w14:textId="77777777" w:rsidR="00B93B43" w:rsidRPr="00F245E6" w:rsidRDefault="00B93B43">
            <w:pPr>
              <w:rPr>
                <w:rFonts w:cs="Calibri Light"/>
                <w:b/>
              </w:rPr>
            </w:pPr>
          </w:p>
        </w:tc>
      </w:tr>
    </w:tbl>
    <w:p w14:paraId="69958744"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3"/>
        <w:gridCol w:w="733"/>
        <w:gridCol w:w="733"/>
      </w:tblGrid>
      <w:tr w:rsidR="00B93B43" w:rsidRPr="00F245E6" w14:paraId="0F2914F8"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2873201C" w14:textId="77777777" w:rsidR="00B93B43" w:rsidRPr="00F245E6" w:rsidRDefault="00B93B43">
            <w:pPr>
              <w:rPr>
                <w:rFonts w:cs="Calibri Light"/>
              </w:rPr>
            </w:pPr>
            <w:r w:rsidRPr="00F245E6">
              <w:rPr>
                <w:rFonts w:cs="Calibri Light"/>
              </w:rPr>
              <w:t>C.3.2.b</w:t>
            </w:r>
          </w:p>
        </w:tc>
        <w:tc>
          <w:tcPr>
            <w:tcW w:w="6833" w:type="dxa"/>
            <w:tcBorders>
              <w:top w:val="single" w:sz="4" w:space="0" w:color="auto"/>
              <w:left w:val="single" w:sz="4" w:space="0" w:color="auto"/>
              <w:bottom w:val="single" w:sz="4" w:space="0" w:color="auto"/>
              <w:right w:val="single" w:sz="4" w:space="0" w:color="auto"/>
            </w:tcBorders>
            <w:hideMark/>
          </w:tcPr>
          <w:p w14:paraId="63A394EE" w14:textId="77777777" w:rsidR="00B93B43" w:rsidRPr="00F245E6" w:rsidRDefault="00B93B43">
            <w:pPr>
              <w:rPr>
                <w:rFonts w:cs="Calibri Light"/>
              </w:rPr>
            </w:pPr>
            <w:r w:rsidRPr="00F245E6">
              <w:rPr>
                <w:rFonts w:cs="Calibri Light"/>
              </w:rPr>
              <w:t>Was sind die wichtigsten Maßnahmen des Regenwasserkonzeptes? Maßnahmen</w:t>
            </w:r>
          </w:p>
          <w:p w14:paraId="15956899" w14:textId="77777777" w:rsidR="00B93B43" w:rsidRPr="00F245E6" w:rsidRDefault="00B93B43">
            <w:pPr>
              <w:rPr>
                <w:rFonts w:cs="Calibri Light"/>
              </w:rPr>
            </w:pPr>
            <w:r w:rsidRPr="00F245E6">
              <w:rPr>
                <w:rFonts w:cs="Calibri Light"/>
              </w:rPr>
              <w:t>(1-2 Maßnahmen = 1 Punkt, ab 3 Maßnahmen = 2 Punkte)</w:t>
            </w:r>
          </w:p>
        </w:tc>
        <w:tc>
          <w:tcPr>
            <w:tcW w:w="733" w:type="dxa"/>
            <w:vMerge w:val="restart"/>
            <w:tcBorders>
              <w:top w:val="single" w:sz="4" w:space="0" w:color="auto"/>
              <w:left w:val="single" w:sz="4" w:space="0" w:color="auto"/>
              <w:right w:val="single" w:sz="4" w:space="0" w:color="auto"/>
            </w:tcBorders>
            <w:hideMark/>
          </w:tcPr>
          <w:p w14:paraId="1FDA6BE8" w14:textId="77777777" w:rsidR="00B93B43" w:rsidRPr="00F245E6" w:rsidRDefault="00B93B43">
            <w:pPr>
              <w:rPr>
                <w:rFonts w:cs="Calibri Light"/>
              </w:rPr>
            </w:pPr>
            <w:r w:rsidRPr="00F245E6">
              <w:rPr>
                <w:rFonts w:cs="Calibri Light"/>
              </w:rPr>
              <w:t>mögl.</w:t>
            </w:r>
          </w:p>
          <w:p w14:paraId="196A7136" w14:textId="77777777" w:rsidR="00B93B43" w:rsidRPr="00F245E6" w:rsidRDefault="00B93B43">
            <w:pPr>
              <w:jc w:val="center"/>
              <w:rPr>
                <w:rFonts w:cs="Calibri Light"/>
                <w:b/>
              </w:rPr>
            </w:pPr>
            <w:r w:rsidRPr="00F245E6">
              <w:rPr>
                <w:rFonts w:cs="Calibri Light"/>
                <w:b/>
              </w:rPr>
              <w:t>2 (K)</w:t>
            </w:r>
          </w:p>
        </w:tc>
        <w:tc>
          <w:tcPr>
            <w:tcW w:w="733" w:type="dxa"/>
            <w:vMerge w:val="restart"/>
            <w:tcBorders>
              <w:top w:val="single" w:sz="4" w:space="0" w:color="auto"/>
              <w:left w:val="single" w:sz="4" w:space="0" w:color="auto"/>
              <w:bottom w:val="single" w:sz="4" w:space="0" w:color="auto"/>
              <w:right w:val="single" w:sz="4" w:space="0" w:color="auto"/>
            </w:tcBorders>
          </w:tcPr>
          <w:p w14:paraId="2385D480" w14:textId="77777777" w:rsidR="00B93B43" w:rsidRPr="00F245E6" w:rsidRDefault="00B93B43">
            <w:pPr>
              <w:rPr>
                <w:rFonts w:cs="Calibri Light"/>
              </w:rPr>
            </w:pPr>
            <w:r w:rsidRPr="00F245E6">
              <w:rPr>
                <w:rFonts w:cs="Calibri Light"/>
              </w:rPr>
              <w:t>tats.</w:t>
            </w:r>
          </w:p>
          <w:p w14:paraId="6035E899" w14:textId="77777777" w:rsidR="00B93B43" w:rsidRPr="00F245E6" w:rsidRDefault="00B93B43">
            <w:pPr>
              <w:jc w:val="center"/>
              <w:rPr>
                <w:rFonts w:cs="Calibri Light"/>
                <w:b/>
              </w:rPr>
            </w:pPr>
          </w:p>
        </w:tc>
      </w:tr>
      <w:tr w:rsidR="00B93B43" w:rsidRPr="00F245E6" w14:paraId="62A9E324" w14:textId="77777777" w:rsidTr="00FF27BD">
        <w:tc>
          <w:tcPr>
            <w:tcW w:w="988" w:type="dxa"/>
            <w:tcBorders>
              <w:top w:val="single" w:sz="4" w:space="0" w:color="auto"/>
              <w:left w:val="single" w:sz="4" w:space="0" w:color="auto"/>
              <w:bottom w:val="single" w:sz="4" w:space="0" w:color="auto"/>
              <w:right w:val="single" w:sz="4" w:space="0" w:color="auto"/>
            </w:tcBorders>
          </w:tcPr>
          <w:p w14:paraId="36162A56" w14:textId="77777777" w:rsidR="00B93B43" w:rsidRPr="00F245E6" w:rsidRDefault="00B93B43">
            <w:pPr>
              <w:rPr>
                <w:rFonts w:cs="Calibri Light"/>
                <w:color w:val="C00000"/>
              </w:rPr>
            </w:pPr>
          </w:p>
        </w:tc>
        <w:tc>
          <w:tcPr>
            <w:tcW w:w="6833" w:type="dxa"/>
            <w:tcBorders>
              <w:right w:val="single" w:sz="4" w:space="0" w:color="auto"/>
            </w:tcBorders>
            <w:vAlign w:val="center"/>
            <w:hideMark/>
          </w:tcPr>
          <w:p w14:paraId="0B630095" w14:textId="77777777" w:rsidR="00B93B43" w:rsidRPr="00F245E6" w:rsidRDefault="00B93B43">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701A17B6" w14:textId="77777777" w:rsidR="00B93B43" w:rsidRPr="00F245E6" w:rsidRDefault="00B93B43">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340C9B2D" w14:textId="77777777" w:rsidR="00B93B43" w:rsidRPr="00F245E6" w:rsidRDefault="00B93B43">
            <w:pPr>
              <w:rPr>
                <w:rFonts w:cs="Calibri Light"/>
                <w:b/>
              </w:rPr>
            </w:pPr>
          </w:p>
        </w:tc>
      </w:tr>
    </w:tbl>
    <w:p w14:paraId="2A7BB51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8"/>
        <w:gridCol w:w="735"/>
        <w:gridCol w:w="736"/>
      </w:tblGrid>
      <w:tr w:rsidR="00B93B43" w:rsidRPr="00F245E6" w14:paraId="2F0B9571"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66DF2B77" w14:textId="77777777" w:rsidR="00B93B43" w:rsidRPr="00F245E6" w:rsidRDefault="00B93B43">
            <w:pPr>
              <w:rPr>
                <w:rFonts w:cs="Calibri Light"/>
              </w:rPr>
            </w:pPr>
            <w:r w:rsidRPr="00F245E6">
              <w:rPr>
                <w:rFonts w:cs="Calibri Light"/>
              </w:rPr>
              <w:t>C.2.3.h</w:t>
            </w:r>
          </w:p>
        </w:tc>
        <w:tc>
          <w:tcPr>
            <w:tcW w:w="6828" w:type="dxa"/>
            <w:tcBorders>
              <w:top w:val="single" w:sz="4" w:space="0" w:color="auto"/>
              <w:left w:val="single" w:sz="4" w:space="0" w:color="auto"/>
              <w:bottom w:val="single" w:sz="4" w:space="0" w:color="auto"/>
              <w:right w:val="single" w:sz="4" w:space="0" w:color="auto"/>
            </w:tcBorders>
            <w:hideMark/>
          </w:tcPr>
          <w:p w14:paraId="1A935497" w14:textId="77777777" w:rsidR="00B93B43" w:rsidRPr="00F245E6" w:rsidRDefault="00B93B43">
            <w:pPr>
              <w:rPr>
                <w:rFonts w:cs="Calibri Light"/>
              </w:rPr>
            </w:pPr>
            <w:r w:rsidRPr="00F245E6">
              <w:rPr>
                <w:rFonts w:cs="Calibri Light"/>
              </w:rPr>
              <w:t>Gibt es eine Erfassung der Regenwassermengen und deren Behandlung in der Gemeinde? Aufzeigen allfälliger Probleme.</w:t>
            </w:r>
          </w:p>
          <w:p w14:paraId="2120EEF6" w14:textId="77777777" w:rsidR="00B93B43" w:rsidRPr="00F245E6" w:rsidRDefault="00B93B43">
            <w:pPr>
              <w:rPr>
                <w:rFonts w:cs="Calibri Light"/>
              </w:rPr>
            </w:pPr>
            <w:r w:rsidRPr="00F245E6">
              <w:rPr>
                <w:rFonts w:cs="Calibri Light"/>
              </w:rPr>
              <w:t>(Ja + Beschreibung = 1 Punkt)</w:t>
            </w:r>
          </w:p>
        </w:tc>
        <w:tc>
          <w:tcPr>
            <w:tcW w:w="735" w:type="dxa"/>
            <w:vMerge w:val="restart"/>
            <w:tcBorders>
              <w:top w:val="single" w:sz="4" w:space="0" w:color="auto"/>
              <w:left w:val="single" w:sz="4" w:space="0" w:color="auto"/>
              <w:right w:val="single" w:sz="4" w:space="0" w:color="auto"/>
            </w:tcBorders>
            <w:hideMark/>
          </w:tcPr>
          <w:p w14:paraId="077C1F80" w14:textId="77777777" w:rsidR="00B93B43" w:rsidRPr="00F245E6" w:rsidRDefault="00B93B43">
            <w:pPr>
              <w:rPr>
                <w:rFonts w:cs="Calibri Light"/>
              </w:rPr>
            </w:pPr>
            <w:r w:rsidRPr="00F245E6">
              <w:rPr>
                <w:rFonts w:cs="Calibri Light"/>
              </w:rPr>
              <w:t>mögl.</w:t>
            </w:r>
          </w:p>
          <w:p w14:paraId="3FD11398" w14:textId="77777777" w:rsidR="00B93B43" w:rsidRPr="00F245E6" w:rsidRDefault="00B93B43">
            <w:pPr>
              <w:jc w:val="center"/>
              <w:rPr>
                <w:rFonts w:cs="Calibri Light"/>
                <w:b/>
              </w:rPr>
            </w:pPr>
            <w:r w:rsidRPr="00F245E6">
              <w:rPr>
                <w:rFonts w:cs="Calibri Light"/>
                <w:b/>
              </w:rPr>
              <w:t>1 (K)</w:t>
            </w:r>
          </w:p>
        </w:tc>
        <w:tc>
          <w:tcPr>
            <w:tcW w:w="736" w:type="dxa"/>
            <w:vMerge w:val="restart"/>
            <w:tcBorders>
              <w:top w:val="single" w:sz="4" w:space="0" w:color="auto"/>
              <w:left w:val="single" w:sz="4" w:space="0" w:color="auto"/>
              <w:bottom w:val="single" w:sz="4" w:space="0" w:color="auto"/>
              <w:right w:val="single" w:sz="4" w:space="0" w:color="auto"/>
            </w:tcBorders>
          </w:tcPr>
          <w:p w14:paraId="52E97A7F" w14:textId="77777777" w:rsidR="00B93B43" w:rsidRPr="00F245E6" w:rsidRDefault="00B93B43">
            <w:pPr>
              <w:rPr>
                <w:rFonts w:cs="Calibri Light"/>
              </w:rPr>
            </w:pPr>
            <w:r w:rsidRPr="00F245E6">
              <w:rPr>
                <w:rFonts w:cs="Calibri Light"/>
              </w:rPr>
              <w:t>tats.</w:t>
            </w:r>
          </w:p>
          <w:p w14:paraId="620D3087" w14:textId="77777777" w:rsidR="00B93B43" w:rsidRPr="00F245E6" w:rsidRDefault="00B93B43">
            <w:pPr>
              <w:jc w:val="center"/>
              <w:rPr>
                <w:rFonts w:cs="Calibri Light"/>
                <w:b/>
              </w:rPr>
            </w:pPr>
          </w:p>
        </w:tc>
      </w:tr>
      <w:tr w:rsidR="00B93B43" w:rsidRPr="00F245E6" w14:paraId="147FB48F" w14:textId="77777777" w:rsidTr="00FF27BD">
        <w:tc>
          <w:tcPr>
            <w:tcW w:w="988" w:type="dxa"/>
            <w:tcBorders>
              <w:top w:val="single" w:sz="4" w:space="0" w:color="auto"/>
              <w:left w:val="single" w:sz="4" w:space="0" w:color="auto"/>
              <w:bottom w:val="single" w:sz="4" w:space="0" w:color="auto"/>
              <w:right w:val="single" w:sz="4" w:space="0" w:color="auto"/>
            </w:tcBorders>
          </w:tcPr>
          <w:p w14:paraId="6A70E731" w14:textId="77777777" w:rsidR="00B93B43" w:rsidRPr="00F245E6" w:rsidRDefault="00B93B43">
            <w:pPr>
              <w:rPr>
                <w:rFonts w:cs="Calibri Light"/>
                <w:color w:val="C00000"/>
              </w:rPr>
            </w:pPr>
          </w:p>
        </w:tc>
        <w:tc>
          <w:tcPr>
            <w:tcW w:w="6828" w:type="dxa"/>
            <w:tcBorders>
              <w:right w:val="single" w:sz="4" w:space="0" w:color="auto"/>
            </w:tcBorders>
            <w:vAlign w:val="center"/>
            <w:hideMark/>
          </w:tcPr>
          <w:p w14:paraId="08622629" w14:textId="77777777" w:rsidR="00B93B43" w:rsidRPr="00F245E6" w:rsidRDefault="00B93B43">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385EA0D4" w14:textId="77777777" w:rsidR="00B93B43" w:rsidRPr="00F245E6" w:rsidRDefault="00B93B43">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14CA5C2" w14:textId="77777777" w:rsidR="00B93B43" w:rsidRPr="00F245E6" w:rsidRDefault="00B93B43">
            <w:pPr>
              <w:rPr>
                <w:rFonts w:cs="Calibri Light"/>
                <w:b/>
              </w:rPr>
            </w:pPr>
          </w:p>
        </w:tc>
      </w:tr>
    </w:tbl>
    <w:p w14:paraId="023E8474"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1"/>
        <w:gridCol w:w="739"/>
        <w:gridCol w:w="739"/>
      </w:tblGrid>
      <w:tr w:rsidR="00B93B43" w:rsidRPr="00F245E6" w14:paraId="43C036E1"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336C19F4" w14:textId="77777777" w:rsidR="00B93B43" w:rsidRPr="00F245E6" w:rsidRDefault="00B93B43">
            <w:pPr>
              <w:rPr>
                <w:rFonts w:cs="Calibri Light"/>
              </w:rPr>
            </w:pPr>
            <w:r w:rsidRPr="00F245E6">
              <w:rPr>
                <w:rFonts w:cs="Calibri Light"/>
              </w:rPr>
              <w:t>C.2.3.i</w:t>
            </w:r>
          </w:p>
        </w:tc>
        <w:tc>
          <w:tcPr>
            <w:tcW w:w="6821" w:type="dxa"/>
            <w:tcBorders>
              <w:top w:val="single" w:sz="4" w:space="0" w:color="auto"/>
              <w:left w:val="single" w:sz="4" w:space="0" w:color="auto"/>
              <w:bottom w:val="single" w:sz="4" w:space="0" w:color="auto"/>
              <w:right w:val="single" w:sz="4" w:space="0" w:color="auto"/>
            </w:tcBorders>
            <w:hideMark/>
          </w:tcPr>
          <w:p w14:paraId="552C67E1" w14:textId="77777777" w:rsidR="00B93B43" w:rsidRPr="00F245E6" w:rsidRDefault="00B93B43">
            <w:pPr>
              <w:rPr>
                <w:rFonts w:cs="Calibri Light"/>
              </w:rPr>
            </w:pPr>
            <w:r w:rsidRPr="00F245E6">
              <w:rPr>
                <w:rFonts w:cs="Calibri Light"/>
              </w:rPr>
              <w:t>Gibt es eine Erfassung der Abwassermengen und deren Behandlung in der Gemeinde? Aufzeigen allfälliger Probleme.</w:t>
            </w:r>
          </w:p>
          <w:p w14:paraId="239A0319" w14:textId="77777777" w:rsidR="00B93B43" w:rsidRPr="00F245E6" w:rsidRDefault="00B93B43">
            <w:pPr>
              <w:rPr>
                <w:rFonts w:cs="Calibri Light"/>
              </w:rPr>
            </w:pPr>
            <w:r w:rsidRPr="00F245E6">
              <w:rPr>
                <w:rFonts w:cs="Calibri Light"/>
              </w:rPr>
              <w:t>(Ja + Beschreibung = 1 Punkt)</w:t>
            </w:r>
          </w:p>
        </w:tc>
        <w:tc>
          <w:tcPr>
            <w:tcW w:w="739" w:type="dxa"/>
            <w:vMerge w:val="restart"/>
            <w:tcBorders>
              <w:top w:val="single" w:sz="4" w:space="0" w:color="auto"/>
              <w:left w:val="single" w:sz="4" w:space="0" w:color="auto"/>
              <w:right w:val="single" w:sz="4" w:space="0" w:color="auto"/>
            </w:tcBorders>
            <w:hideMark/>
          </w:tcPr>
          <w:p w14:paraId="6675A02F" w14:textId="77777777" w:rsidR="00B93B43" w:rsidRPr="00F245E6" w:rsidRDefault="00B93B43">
            <w:pPr>
              <w:rPr>
                <w:rFonts w:cs="Calibri Light"/>
              </w:rPr>
            </w:pPr>
            <w:r w:rsidRPr="00F245E6">
              <w:rPr>
                <w:rFonts w:cs="Calibri Light"/>
              </w:rPr>
              <w:t>mögl.</w:t>
            </w:r>
          </w:p>
          <w:p w14:paraId="498F1D90" w14:textId="77777777" w:rsidR="00B93B43" w:rsidRPr="00F245E6" w:rsidRDefault="00B93B43">
            <w:pPr>
              <w:jc w:val="center"/>
              <w:rPr>
                <w:rFonts w:cs="Calibri Light"/>
                <w:b/>
              </w:rPr>
            </w:pPr>
            <w:r w:rsidRPr="00F245E6">
              <w:rPr>
                <w:rFonts w:cs="Calibri Light"/>
                <w:b/>
              </w:rPr>
              <w:t>1 (K)</w:t>
            </w:r>
          </w:p>
        </w:tc>
        <w:tc>
          <w:tcPr>
            <w:tcW w:w="739" w:type="dxa"/>
            <w:vMerge w:val="restart"/>
            <w:tcBorders>
              <w:top w:val="single" w:sz="4" w:space="0" w:color="auto"/>
              <w:left w:val="single" w:sz="4" w:space="0" w:color="auto"/>
              <w:bottom w:val="single" w:sz="4" w:space="0" w:color="auto"/>
              <w:right w:val="single" w:sz="4" w:space="0" w:color="auto"/>
            </w:tcBorders>
          </w:tcPr>
          <w:p w14:paraId="126E0C22" w14:textId="77777777" w:rsidR="00B93B43" w:rsidRPr="00F245E6" w:rsidRDefault="00B93B43">
            <w:pPr>
              <w:rPr>
                <w:rFonts w:cs="Calibri Light"/>
              </w:rPr>
            </w:pPr>
            <w:r w:rsidRPr="00F245E6">
              <w:rPr>
                <w:rFonts w:cs="Calibri Light"/>
              </w:rPr>
              <w:t>tats.</w:t>
            </w:r>
          </w:p>
          <w:p w14:paraId="22D440A1" w14:textId="77777777" w:rsidR="00B93B43" w:rsidRPr="00F245E6" w:rsidRDefault="00B93B43">
            <w:pPr>
              <w:jc w:val="center"/>
              <w:rPr>
                <w:rFonts w:cs="Calibri Light"/>
                <w:b/>
              </w:rPr>
            </w:pPr>
          </w:p>
        </w:tc>
      </w:tr>
      <w:tr w:rsidR="00B93B43" w:rsidRPr="00F245E6" w14:paraId="37DF9F13" w14:textId="77777777" w:rsidTr="00FF27BD">
        <w:tc>
          <w:tcPr>
            <w:tcW w:w="988" w:type="dxa"/>
            <w:tcBorders>
              <w:top w:val="single" w:sz="4" w:space="0" w:color="auto"/>
              <w:left w:val="single" w:sz="4" w:space="0" w:color="auto"/>
              <w:bottom w:val="single" w:sz="4" w:space="0" w:color="auto"/>
              <w:right w:val="single" w:sz="4" w:space="0" w:color="auto"/>
            </w:tcBorders>
          </w:tcPr>
          <w:p w14:paraId="40064023" w14:textId="77777777" w:rsidR="00B93B43" w:rsidRPr="00F245E6" w:rsidRDefault="00B93B43">
            <w:pPr>
              <w:rPr>
                <w:rFonts w:cs="Calibri Light"/>
                <w:color w:val="C00000"/>
              </w:rPr>
            </w:pPr>
          </w:p>
        </w:tc>
        <w:tc>
          <w:tcPr>
            <w:tcW w:w="6821" w:type="dxa"/>
            <w:tcBorders>
              <w:right w:val="single" w:sz="4" w:space="0" w:color="auto"/>
            </w:tcBorders>
            <w:vAlign w:val="center"/>
            <w:hideMark/>
          </w:tcPr>
          <w:p w14:paraId="4AD755DB" w14:textId="77777777" w:rsidR="00B93B43" w:rsidRPr="00F245E6" w:rsidRDefault="00B93B43">
            <w:pPr>
              <w:rPr>
                <w:rFonts w:cs="Calibri Light"/>
                <w:sz w:val="20"/>
                <w:szCs w:val="20"/>
                <w:lang w:val="de-AT" w:eastAsia="de-AT"/>
              </w:rPr>
            </w:pPr>
          </w:p>
        </w:tc>
        <w:tc>
          <w:tcPr>
            <w:tcW w:w="739" w:type="dxa"/>
            <w:vMerge/>
            <w:tcBorders>
              <w:left w:val="single" w:sz="4" w:space="0" w:color="auto"/>
              <w:right w:val="single" w:sz="4" w:space="0" w:color="auto"/>
            </w:tcBorders>
            <w:vAlign w:val="center"/>
            <w:hideMark/>
          </w:tcPr>
          <w:p w14:paraId="420595EA" w14:textId="77777777" w:rsidR="00B93B43" w:rsidRPr="00F245E6" w:rsidRDefault="00B93B43">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B55064D" w14:textId="77777777" w:rsidR="00B93B43" w:rsidRPr="00F245E6" w:rsidRDefault="00B93B43">
            <w:pPr>
              <w:rPr>
                <w:rFonts w:cs="Calibri Light"/>
                <w:b/>
              </w:rPr>
            </w:pPr>
          </w:p>
        </w:tc>
      </w:tr>
    </w:tbl>
    <w:p w14:paraId="18E67359"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9"/>
        <w:gridCol w:w="735"/>
        <w:gridCol w:w="735"/>
      </w:tblGrid>
      <w:tr w:rsidR="00B93B43" w:rsidRPr="00F245E6" w14:paraId="6FC46762"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5BE3CFD5" w14:textId="77777777" w:rsidR="00B93B43" w:rsidRPr="00F245E6" w:rsidRDefault="00B93B43">
            <w:pPr>
              <w:rPr>
                <w:rFonts w:cs="Calibri Light"/>
              </w:rPr>
            </w:pPr>
            <w:r w:rsidRPr="00F245E6">
              <w:rPr>
                <w:rFonts w:cs="Calibri Light"/>
              </w:rPr>
              <w:t>C.3.2.c</w:t>
            </w:r>
          </w:p>
        </w:tc>
        <w:tc>
          <w:tcPr>
            <w:tcW w:w="6829" w:type="dxa"/>
            <w:tcBorders>
              <w:top w:val="single" w:sz="4" w:space="0" w:color="auto"/>
              <w:left w:val="single" w:sz="4" w:space="0" w:color="auto"/>
              <w:bottom w:val="single" w:sz="4" w:space="0" w:color="auto"/>
              <w:right w:val="single" w:sz="4" w:space="0" w:color="auto"/>
            </w:tcBorders>
            <w:hideMark/>
          </w:tcPr>
          <w:p w14:paraId="4DA9088D" w14:textId="77777777" w:rsidR="00B93B43" w:rsidRPr="00F245E6" w:rsidRDefault="00B93B43">
            <w:pPr>
              <w:rPr>
                <w:rFonts w:cs="Calibri Light"/>
              </w:rPr>
            </w:pPr>
            <w:r w:rsidRPr="00F245E6">
              <w:rPr>
                <w:rFonts w:cs="Calibri Light"/>
              </w:rPr>
              <w:t xml:space="preserve">Berücksichtigt das Regenwasserkonzept auch Veränderungen im Klimawandel z.B. durch Zunahme örtlich und zeitlich begrenzter Sturzregenereignisse? </w:t>
            </w:r>
          </w:p>
          <w:p w14:paraId="68B9F1D2" w14:textId="77777777" w:rsidR="00B93B43" w:rsidRPr="00F245E6" w:rsidRDefault="00B93B43">
            <w:pPr>
              <w:rPr>
                <w:rFonts w:cs="Calibri Light"/>
              </w:rPr>
            </w:pPr>
            <w:r w:rsidRPr="00F245E6">
              <w:rPr>
                <w:rFonts w:cs="Calibri Light"/>
              </w:rPr>
              <w:t>(1-2 Maßnahmen = 1 Punkt, ab 3 Maßnahmen = 2 Punkte)</w:t>
            </w:r>
          </w:p>
        </w:tc>
        <w:tc>
          <w:tcPr>
            <w:tcW w:w="735" w:type="dxa"/>
            <w:vMerge w:val="restart"/>
            <w:tcBorders>
              <w:top w:val="single" w:sz="4" w:space="0" w:color="auto"/>
              <w:left w:val="single" w:sz="4" w:space="0" w:color="auto"/>
              <w:right w:val="single" w:sz="4" w:space="0" w:color="auto"/>
            </w:tcBorders>
            <w:hideMark/>
          </w:tcPr>
          <w:p w14:paraId="407EF502" w14:textId="77777777" w:rsidR="00B93B43" w:rsidRPr="00F245E6" w:rsidRDefault="00B93B43">
            <w:pPr>
              <w:rPr>
                <w:rFonts w:cs="Calibri Light"/>
              </w:rPr>
            </w:pPr>
            <w:r w:rsidRPr="00F245E6">
              <w:rPr>
                <w:rFonts w:cs="Calibri Light"/>
              </w:rPr>
              <w:t>mögl.</w:t>
            </w:r>
          </w:p>
          <w:p w14:paraId="618A20E5" w14:textId="77777777" w:rsidR="00B93B43" w:rsidRPr="00F245E6" w:rsidRDefault="00B93B43">
            <w:pPr>
              <w:jc w:val="center"/>
              <w:rPr>
                <w:rFonts w:cs="Calibri Light"/>
                <w:b/>
              </w:rPr>
            </w:pPr>
            <w:r w:rsidRPr="00F245E6">
              <w:rPr>
                <w:rFonts w:cs="Calibri Light"/>
                <w:b/>
              </w:rPr>
              <w:t>2 (K)</w:t>
            </w:r>
          </w:p>
        </w:tc>
        <w:tc>
          <w:tcPr>
            <w:tcW w:w="735" w:type="dxa"/>
            <w:vMerge w:val="restart"/>
            <w:tcBorders>
              <w:top w:val="single" w:sz="4" w:space="0" w:color="auto"/>
              <w:left w:val="single" w:sz="4" w:space="0" w:color="auto"/>
              <w:bottom w:val="single" w:sz="4" w:space="0" w:color="auto"/>
              <w:right w:val="single" w:sz="4" w:space="0" w:color="auto"/>
            </w:tcBorders>
          </w:tcPr>
          <w:p w14:paraId="0B1CE2DC" w14:textId="77777777" w:rsidR="00B93B43" w:rsidRPr="00F245E6" w:rsidRDefault="00B93B43">
            <w:pPr>
              <w:rPr>
                <w:rFonts w:cs="Calibri Light"/>
              </w:rPr>
            </w:pPr>
            <w:r w:rsidRPr="00F245E6">
              <w:rPr>
                <w:rFonts w:cs="Calibri Light"/>
              </w:rPr>
              <w:t>tats.</w:t>
            </w:r>
          </w:p>
          <w:p w14:paraId="6E37DA73" w14:textId="77777777" w:rsidR="00B93B43" w:rsidRPr="00F245E6" w:rsidRDefault="00B93B43">
            <w:pPr>
              <w:jc w:val="center"/>
              <w:rPr>
                <w:rFonts w:cs="Calibri Light"/>
                <w:b/>
              </w:rPr>
            </w:pPr>
          </w:p>
        </w:tc>
      </w:tr>
      <w:tr w:rsidR="00B93B43" w:rsidRPr="00F245E6" w14:paraId="395A422E" w14:textId="77777777" w:rsidTr="00FF27BD">
        <w:tc>
          <w:tcPr>
            <w:tcW w:w="988" w:type="dxa"/>
            <w:tcBorders>
              <w:top w:val="single" w:sz="4" w:space="0" w:color="auto"/>
              <w:left w:val="single" w:sz="4" w:space="0" w:color="auto"/>
              <w:bottom w:val="single" w:sz="4" w:space="0" w:color="auto"/>
              <w:right w:val="single" w:sz="4" w:space="0" w:color="auto"/>
            </w:tcBorders>
          </w:tcPr>
          <w:p w14:paraId="5CBF134F" w14:textId="77777777" w:rsidR="00B93B43" w:rsidRPr="00F245E6" w:rsidRDefault="00B93B43">
            <w:pPr>
              <w:rPr>
                <w:rFonts w:cs="Calibri Light"/>
                <w:color w:val="C00000"/>
              </w:rPr>
            </w:pPr>
          </w:p>
        </w:tc>
        <w:tc>
          <w:tcPr>
            <w:tcW w:w="6829" w:type="dxa"/>
            <w:tcBorders>
              <w:right w:val="single" w:sz="4" w:space="0" w:color="auto"/>
            </w:tcBorders>
            <w:vAlign w:val="center"/>
            <w:hideMark/>
          </w:tcPr>
          <w:p w14:paraId="2954AF84" w14:textId="77777777" w:rsidR="00B93B43" w:rsidRPr="00F245E6" w:rsidRDefault="00B93B43">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30DE316C" w14:textId="77777777" w:rsidR="00B93B43" w:rsidRPr="00F245E6" w:rsidRDefault="00B93B43">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571AC73D" w14:textId="77777777" w:rsidR="00B93B43" w:rsidRPr="00F245E6" w:rsidRDefault="00B93B43">
            <w:pPr>
              <w:rPr>
                <w:rFonts w:cs="Calibri Light"/>
                <w:b/>
              </w:rPr>
            </w:pPr>
          </w:p>
        </w:tc>
      </w:tr>
    </w:tbl>
    <w:p w14:paraId="56A9C270"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8"/>
        <w:gridCol w:w="735"/>
        <w:gridCol w:w="736"/>
      </w:tblGrid>
      <w:tr w:rsidR="00B93B43" w:rsidRPr="00F245E6" w14:paraId="6E6A4A69"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499539D3" w14:textId="77777777" w:rsidR="00B93B43" w:rsidRPr="00F245E6" w:rsidRDefault="00B93B43">
            <w:pPr>
              <w:rPr>
                <w:rFonts w:cs="Calibri Light"/>
              </w:rPr>
            </w:pPr>
            <w:r w:rsidRPr="00F245E6">
              <w:rPr>
                <w:rFonts w:cs="Calibri Light"/>
              </w:rPr>
              <w:t>C.4.2.b</w:t>
            </w:r>
          </w:p>
        </w:tc>
        <w:tc>
          <w:tcPr>
            <w:tcW w:w="6828" w:type="dxa"/>
            <w:tcBorders>
              <w:top w:val="single" w:sz="4" w:space="0" w:color="auto"/>
              <w:left w:val="single" w:sz="4" w:space="0" w:color="auto"/>
              <w:bottom w:val="single" w:sz="4" w:space="0" w:color="auto"/>
              <w:right w:val="single" w:sz="4" w:space="0" w:color="auto"/>
            </w:tcBorders>
            <w:hideMark/>
          </w:tcPr>
          <w:p w14:paraId="7CD82625" w14:textId="77777777" w:rsidR="00B93B43" w:rsidRPr="00F245E6" w:rsidRDefault="00B93B43">
            <w:pPr>
              <w:rPr>
                <w:rFonts w:cs="Calibri Light"/>
              </w:rPr>
            </w:pPr>
            <w:r w:rsidRPr="00F245E6">
              <w:rPr>
                <w:rFonts w:cs="Calibri Light"/>
              </w:rPr>
              <w:t>Gibt es eine Umsetzung von Maßnahmen aus dem Regenwasserkonzept innerhalb der letzten 5 Jahre? Beschreibung</w:t>
            </w:r>
          </w:p>
          <w:p w14:paraId="0B3C591F" w14:textId="77777777" w:rsidR="00B93B43" w:rsidRPr="00F245E6" w:rsidRDefault="00B93B43">
            <w:pPr>
              <w:rPr>
                <w:rFonts w:cs="Calibri Light"/>
              </w:rPr>
            </w:pPr>
            <w:r w:rsidRPr="00F245E6">
              <w:rPr>
                <w:rFonts w:cs="Calibri Light"/>
              </w:rPr>
              <w:t>(Ja + Beschreibung = 2 Punkte je Maßnahme)</w:t>
            </w:r>
          </w:p>
        </w:tc>
        <w:tc>
          <w:tcPr>
            <w:tcW w:w="735" w:type="dxa"/>
            <w:vMerge w:val="restart"/>
            <w:tcBorders>
              <w:top w:val="single" w:sz="4" w:space="0" w:color="auto"/>
              <w:left w:val="single" w:sz="4" w:space="0" w:color="auto"/>
              <w:right w:val="single" w:sz="4" w:space="0" w:color="auto"/>
            </w:tcBorders>
            <w:hideMark/>
          </w:tcPr>
          <w:p w14:paraId="2533C185" w14:textId="77777777" w:rsidR="00B93B43" w:rsidRPr="00F245E6" w:rsidRDefault="00B93B43">
            <w:pPr>
              <w:rPr>
                <w:rFonts w:cs="Calibri Light"/>
              </w:rPr>
            </w:pPr>
            <w:r w:rsidRPr="00F245E6">
              <w:rPr>
                <w:rFonts w:cs="Calibri Light"/>
              </w:rPr>
              <w:t>mögl.</w:t>
            </w:r>
          </w:p>
          <w:p w14:paraId="4D93DB31" w14:textId="77777777" w:rsidR="00B93B43" w:rsidRPr="00F245E6" w:rsidRDefault="00B93B43">
            <w:pPr>
              <w:jc w:val="center"/>
              <w:rPr>
                <w:rFonts w:cs="Calibri Light"/>
                <w:b/>
              </w:rPr>
            </w:pPr>
            <w:r w:rsidRPr="00F245E6">
              <w:rPr>
                <w:rFonts w:cs="Calibri Light"/>
                <w:b/>
              </w:rPr>
              <w:t>4 (K)</w:t>
            </w:r>
          </w:p>
        </w:tc>
        <w:tc>
          <w:tcPr>
            <w:tcW w:w="736" w:type="dxa"/>
            <w:vMerge w:val="restart"/>
            <w:tcBorders>
              <w:top w:val="single" w:sz="4" w:space="0" w:color="auto"/>
              <w:left w:val="single" w:sz="4" w:space="0" w:color="auto"/>
              <w:bottom w:val="single" w:sz="4" w:space="0" w:color="auto"/>
              <w:right w:val="single" w:sz="4" w:space="0" w:color="auto"/>
            </w:tcBorders>
          </w:tcPr>
          <w:p w14:paraId="3C4CB267" w14:textId="77777777" w:rsidR="00B93B43" w:rsidRPr="00F245E6" w:rsidRDefault="00B93B43">
            <w:pPr>
              <w:rPr>
                <w:rFonts w:cs="Calibri Light"/>
              </w:rPr>
            </w:pPr>
            <w:r w:rsidRPr="00F245E6">
              <w:rPr>
                <w:rFonts w:cs="Calibri Light"/>
              </w:rPr>
              <w:t>tats.</w:t>
            </w:r>
          </w:p>
          <w:p w14:paraId="6564FDD2" w14:textId="77777777" w:rsidR="00B93B43" w:rsidRPr="00F245E6" w:rsidRDefault="00B93B43">
            <w:pPr>
              <w:jc w:val="center"/>
              <w:rPr>
                <w:rFonts w:cs="Calibri Light"/>
                <w:b/>
              </w:rPr>
            </w:pPr>
          </w:p>
        </w:tc>
      </w:tr>
      <w:tr w:rsidR="00B93B43" w:rsidRPr="00F245E6" w14:paraId="50EB49C4" w14:textId="77777777" w:rsidTr="00FF27BD">
        <w:tc>
          <w:tcPr>
            <w:tcW w:w="988" w:type="dxa"/>
            <w:tcBorders>
              <w:top w:val="single" w:sz="4" w:space="0" w:color="auto"/>
              <w:left w:val="single" w:sz="4" w:space="0" w:color="auto"/>
              <w:bottom w:val="single" w:sz="4" w:space="0" w:color="auto"/>
              <w:right w:val="single" w:sz="4" w:space="0" w:color="auto"/>
            </w:tcBorders>
          </w:tcPr>
          <w:p w14:paraId="7EB59846" w14:textId="77777777" w:rsidR="00B93B43" w:rsidRPr="00F245E6" w:rsidRDefault="00B93B43">
            <w:pPr>
              <w:rPr>
                <w:rFonts w:cs="Calibri Light"/>
                <w:color w:val="C00000"/>
              </w:rPr>
            </w:pPr>
          </w:p>
        </w:tc>
        <w:tc>
          <w:tcPr>
            <w:tcW w:w="6828" w:type="dxa"/>
            <w:tcBorders>
              <w:right w:val="single" w:sz="4" w:space="0" w:color="auto"/>
            </w:tcBorders>
            <w:vAlign w:val="center"/>
            <w:hideMark/>
          </w:tcPr>
          <w:p w14:paraId="179FB8A2" w14:textId="77777777" w:rsidR="00B93B43" w:rsidRPr="00F245E6" w:rsidRDefault="00B93B43">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657AD46C" w14:textId="77777777" w:rsidR="00B93B43" w:rsidRPr="00F245E6" w:rsidRDefault="00B93B43">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4342E91" w14:textId="77777777" w:rsidR="00B93B43" w:rsidRPr="00F245E6" w:rsidRDefault="00B93B43">
            <w:pPr>
              <w:rPr>
                <w:rFonts w:cs="Calibri Light"/>
                <w:b/>
              </w:rPr>
            </w:pPr>
          </w:p>
        </w:tc>
      </w:tr>
    </w:tbl>
    <w:p w14:paraId="6D79BCEA"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9"/>
        <w:gridCol w:w="740"/>
        <w:gridCol w:w="740"/>
      </w:tblGrid>
      <w:tr w:rsidR="00B93B43" w:rsidRPr="00F245E6" w14:paraId="3CD11D70"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72515F9B" w14:textId="77777777" w:rsidR="00B93B43" w:rsidRPr="00F245E6" w:rsidRDefault="00B93B43">
            <w:pPr>
              <w:rPr>
                <w:rFonts w:cs="Calibri Light"/>
              </w:rPr>
            </w:pPr>
            <w:r w:rsidRPr="00F245E6">
              <w:rPr>
                <w:rFonts w:cs="Calibri Light"/>
              </w:rPr>
              <w:lastRenderedPageBreak/>
              <w:t>C.3.1.d</w:t>
            </w:r>
          </w:p>
        </w:tc>
        <w:tc>
          <w:tcPr>
            <w:tcW w:w="6819" w:type="dxa"/>
            <w:tcBorders>
              <w:top w:val="single" w:sz="4" w:space="0" w:color="auto"/>
              <w:left w:val="single" w:sz="4" w:space="0" w:color="auto"/>
              <w:bottom w:val="single" w:sz="4" w:space="0" w:color="auto"/>
              <w:right w:val="single" w:sz="4" w:space="0" w:color="auto"/>
            </w:tcBorders>
            <w:hideMark/>
          </w:tcPr>
          <w:p w14:paraId="36CDAE3A" w14:textId="77777777" w:rsidR="00B93B43" w:rsidRPr="00F245E6" w:rsidRDefault="00B93B43">
            <w:pPr>
              <w:rPr>
                <w:rFonts w:cs="Calibri Light"/>
              </w:rPr>
            </w:pPr>
            <w:r w:rsidRPr="00F245E6">
              <w:rPr>
                <w:rFonts w:cs="Calibri Light"/>
              </w:rPr>
              <w:t>Gibt es Strategien für Adaptierungen der öffentlichen Grünanlagen z.B. Bäume an den Klimawandel? (Trockenstress, Windbruch, Befall durch Schädlinge)</w:t>
            </w:r>
          </w:p>
          <w:p w14:paraId="0BA1B6B9" w14:textId="77777777" w:rsidR="00B93B43" w:rsidRPr="00F245E6" w:rsidRDefault="00B93B43">
            <w:pPr>
              <w:rPr>
                <w:rFonts w:cs="Calibri Light"/>
              </w:rPr>
            </w:pPr>
            <w:r w:rsidRPr="00F245E6">
              <w:rPr>
                <w:rFonts w:cs="Calibri Light"/>
              </w:rPr>
              <w:t>(Ja = 2 Punkte)</w:t>
            </w:r>
          </w:p>
        </w:tc>
        <w:tc>
          <w:tcPr>
            <w:tcW w:w="740" w:type="dxa"/>
            <w:vMerge w:val="restart"/>
            <w:tcBorders>
              <w:top w:val="single" w:sz="4" w:space="0" w:color="auto"/>
              <w:left w:val="single" w:sz="4" w:space="0" w:color="auto"/>
              <w:right w:val="single" w:sz="4" w:space="0" w:color="auto"/>
            </w:tcBorders>
            <w:hideMark/>
          </w:tcPr>
          <w:p w14:paraId="55EB8DE7" w14:textId="77777777" w:rsidR="00B93B43" w:rsidRPr="00F245E6" w:rsidRDefault="00B93B43">
            <w:pPr>
              <w:rPr>
                <w:rFonts w:cs="Calibri Light"/>
              </w:rPr>
            </w:pPr>
            <w:r w:rsidRPr="00F245E6">
              <w:rPr>
                <w:rFonts w:cs="Calibri Light"/>
              </w:rPr>
              <w:t>mögl.</w:t>
            </w:r>
          </w:p>
          <w:p w14:paraId="48AFC7AF" w14:textId="77777777" w:rsidR="00B93B43" w:rsidRPr="00F245E6" w:rsidRDefault="00B93B43">
            <w:pPr>
              <w:jc w:val="center"/>
              <w:rPr>
                <w:rFonts w:cs="Calibri Light"/>
                <w:b/>
              </w:rPr>
            </w:pPr>
            <w:r w:rsidRPr="00F245E6">
              <w:rPr>
                <w:rFonts w:cs="Calibri Light"/>
                <w:b/>
              </w:rPr>
              <w:t>2 (K)</w:t>
            </w:r>
          </w:p>
        </w:tc>
        <w:tc>
          <w:tcPr>
            <w:tcW w:w="740" w:type="dxa"/>
            <w:vMerge w:val="restart"/>
            <w:tcBorders>
              <w:top w:val="single" w:sz="4" w:space="0" w:color="auto"/>
              <w:left w:val="single" w:sz="4" w:space="0" w:color="auto"/>
              <w:bottom w:val="single" w:sz="4" w:space="0" w:color="auto"/>
              <w:right w:val="single" w:sz="4" w:space="0" w:color="auto"/>
            </w:tcBorders>
          </w:tcPr>
          <w:p w14:paraId="1A8C6C94" w14:textId="77777777" w:rsidR="00B93B43" w:rsidRPr="00F245E6" w:rsidRDefault="00B93B43">
            <w:pPr>
              <w:rPr>
                <w:rFonts w:cs="Calibri Light"/>
              </w:rPr>
            </w:pPr>
            <w:r w:rsidRPr="00F245E6">
              <w:rPr>
                <w:rFonts w:cs="Calibri Light"/>
              </w:rPr>
              <w:t>tats.</w:t>
            </w:r>
          </w:p>
          <w:p w14:paraId="182E21BD" w14:textId="77777777" w:rsidR="00B93B43" w:rsidRPr="00F245E6" w:rsidRDefault="00B93B43">
            <w:pPr>
              <w:jc w:val="center"/>
              <w:rPr>
                <w:rFonts w:cs="Calibri Light"/>
                <w:b/>
              </w:rPr>
            </w:pPr>
          </w:p>
        </w:tc>
      </w:tr>
      <w:tr w:rsidR="00B93B43" w:rsidRPr="00F245E6" w14:paraId="72294C91" w14:textId="77777777" w:rsidTr="00FF27BD">
        <w:tc>
          <w:tcPr>
            <w:tcW w:w="988" w:type="dxa"/>
            <w:tcBorders>
              <w:top w:val="single" w:sz="4" w:space="0" w:color="auto"/>
              <w:left w:val="single" w:sz="4" w:space="0" w:color="auto"/>
              <w:bottom w:val="single" w:sz="4" w:space="0" w:color="auto"/>
              <w:right w:val="single" w:sz="4" w:space="0" w:color="auto"/>
            </w:tcBorders>
          </w:tcPr>
          <w:p w14:paraId="3D6319FE" w14:textId="77777777" w:rsidR="00B93B43" w:rsidRPr="00F245E6" w:rsidRDefault="00B93B43">
            <w:pPr>
              <w:rPr>
                <w:rFonts w:cs="Calibri Light"/>
                <w:color w:val="C00000"/>
              </w:rPr>
            </w:pPr>
          </w:p>
        </w:tc>
        <w:tc>
          <w:tcPr>
            <w:tcW w:w="6819" w:type="dxa"/>
            <w:tcBorders>
              <w:right w:val="single" w:sz="4" w:space="0" w:color="auto"/>
            </w:tcBorders>
            <w:vAlign w:val="center"/>
            <w:hideMark/>
          </w:tcPr>
          <w:p w14:paraId="1DE909FB" w14:textId="77777777" w:rsidR="00B93B43" w:rsidRPr="00F245E6" w:rsidRDefault="00B93B43">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10309A75" w14:textId="77777777" w:rsidR="00B93B43" w:rsidRPr="00F245E6" w:rsidRDefault="00B93B43">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3A23DCA" w14:textId="77777777" w:rsidR="00B93B43" w:rsidRPr="00F245E6" w:rsidRDefault="00B93B43">
            <w:pPr>
              <w:rPr>
                <w:rFonts w:cs="Calibri Light"/>
                <w:b/>
              </w:rPr>
            </w:pPr>
          </w:p>
        </w:tc>
      </w:tr>
    </w:tbl>
    <w:p w14:paraId="356B3CE1"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6"/>
        <w:gridCol w:w="741"/>
        <w:gridCol w:w="742"/>
      </w:tblGrid>
      <w:tr w:rsidR="00B93B43" w:rsidRPr="00F245E6" w14:paraId="1C8CEA4D"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6E0B5449" w14:textId="77777777" w:rsidR="00B93B43" w:rsidRPr="00F245E6" w:rsidRDefault="00B93B43">
            <w:pPr>
              <w:rPr>
                <w:rFonts w:cs="Calibri Light"/>
              </w:rPr>
            </w:pPr>
            <w:r w:rsidRPr="00F245E6">
              <w:rPr>
                <w:rFonts w:cs="Calibri Light"/>
              </w:rPr>
              <w:t>C.3.1.g</w:t>
            </w:r>
          </w:p>
        </w:tc>
        <w:tc>
          <w:tcPr>
            <w:tcW w:w="6816" w:type="dxa"/>
            <w:tcBorders>
              <w:top w:val="single" w:sz="4" w:space="0" w:color="auto"/>
              <w:left w:val="single" w:sz="4" w:space="0" w:color="auto"/>
              <w:bottom w:val="single" w:sz="4" w:space="0" w:color="auto"/>
              <w:right w:val="single" w:sz="4" w:space="0" w:color="auto"/>
            </w:tcBorders>
            <w:hideMark/>
          </w:tcPr>
          <w:p w14:paraId="43AD5879" w14:textId="77777777" w:rsidR="00B93B43" w:rsidRPr="00F245E6" w:rsidRDefault="00B93B43">
            <w:pPr>
              <w:rPr>
                <w:rFonts w:cs="Calibri Light"/>
              </w:rPr>
            </w:pPr>
            <w:r w:rsidRPr="00F245E6">
              <w:rPr>
                <w:rFonts w:cs="Calibri Light"/>
              </w:rPr>
              <w:t>Gibt es ein Konzept für Permakultur in der Gemeinde?</w:t>
            </w:r>
          </w:p>
          <w:p w14:paraId="6C27FFC8" w14:textId="77777777" w:rsidR="00B93B43" w:rsidRPr="00F245E6" w:rsidRDefault="00B93B43">
            <w:pPr>
              <w:rPr>
                <w:rFonts w:cs="Calibri Light"/>
              </w:rPr>
            </w:pPr>
            <w:r w:rsidRPr="00F245E6">
              <w:rPr>
                <w:rFonts w:cs="Calibri Light"/>
              </w:rPr>
              <w:t>(Ja =1 Punkt)</w:t>
            </w:r>
          </w:p>
        </w:tc>
        <w:tc>
          <w:tcPr>
            <w:tcW w:w="741" w:type="dxa"/>
            <w:vMerge w:val="restart"/>
            <w:tcBorders>
              <w:top w:val="single" w:sz="4" w:space="0" w:color="auto"/>
              <w:left w:val="single" w:sz="4" w:space="0" w:color="auto"/>
              <w:right w:val="single" w:sz="4" w:space="0" w:color="auto"/>
            </w:tcBorders>
            <w:hideMark/>
          </w:tcPr>
          <w:p w14:paraId="558C9617" w14:textId="77777777" w:rsidR="00B93B43" w:rsidRPr="00F245E6" w:rsidRDefault="00B93B43">
            <w:pPr>
              <w:rPr>
                <w:rFonts w:cs="Calibri Light"/>
              </w:rPr>
            </w:pPr>
            <w:r w:rsidRPr="00F245E6">
              <w:rPr>
                <w:rFonts w:cs="Calibri Light"/>
              </w:rPr>
              <w:t>mögl.</w:t>
            </w:r>
          </w:p>
          <w:p w14:paraId="0D66C2B4" w14:textId="77777777" w:rsidR="00B93B43" w:rsidRPr="00F245E6" w:rsidRDefault="00B93B43">
            <w:pPr>
              <w:jc w:val="center"/>
              <w:rPr>
                <w:rFonts w:cs="Calibri Light"/>
                <w:b/>
              </w:rPr>
            </w:pPr>
            <w:r w:rsidRPr="00F245E6">
              <w:rPr>
                <w:rFonts w:cs="Calibri Light"/>
                <w:b/>
              </w:rPr>
              <w:t>1 (K)</w:t>
            </w:r>
          </w:p>
        </w:tc>
        <w:tc>
          <w:tcPr>
            <w:tcW w:w="742" w:type="dxa"/>
            <w:vMerge w:val="restart"/>
            <w:tcBorders>
              <w:top w:val="single" w:sz="4" w:space="0" w:color="auto"/>
              <w:left w:val="single" w:sz="4" w:space="0" w:color="auto"/>
              <w:bottom w:val="single" w:sz="4" w:space="0" w:color="auto"/>
              <w:right w:val="single" w:sz="4" w:space="0" w:color="auto"/>
            </w:tcBorders>
          </w:tcPr>
          <w:p w14:paraId="3A483EC5" w14:textId="77777777" w:rsidR="00B93B43" w:rsidRPr="00F245E6" w:rsidRDefault="00B93B43">
            <w:pPr>
              <w:rPr>
                <w:rFonts w:cs="Calibri Light"/>
              </w:rPr>
            </w:pPr>
            <w:r w:rsidRPr="00F245E6">
              <w:rPr>
                <w:rFonts w:cs="Calibri Light"/>
              </w:rPr>
              <w:t>tats.</w:t>
            </w:r>
          </w:p>
          <w:p w14:paraId="009CDB12" w14:textId="77777777" w:rsidR="00B93B43" w:rsidRPr="00F245E6" w:rsidRDefault="00B93B43">
            <w:pPr>
              <w:jc w:val="center"/>
              <w:rPr>
                <w:rFonts w:cs="Calibri Light"/>
                <w:b/>
              </w:rPr>
            </w:pPr>
          </w:p>
        </w:tc>
      </w:tr>
      <w:tr w:rsidR="00B93B43" w:rsidRPr="00F245E6" w14:paraId="6E813C43" w14:textId="77777777" w:rsidTr="00FF27BD">
        <w:tc>
          <w:tcPr>
            <w:tcW w:w="988" w:type="dxa"/>
            <w:tcBorders>
              <w:top w:val="single" w:sz="4" w:space="0" w:color="auto"/>
              <w:left w:val="single" w:sz="4" w:space="0" w:color="auto"/>
              <w:bottom w:val="single" w:sz="4" w:space="0" w:color="auto"/>
              <w:right w:val="single" w:sz="4" w:space="0" w:color="auto"/>
            </w:tcBorders>
          </w:tcPr>
          <w:p w14:paraId="65055E9E" w14:textId="77777777" w:rsidR="00B93B43" w:rsidRPr="00F245E6" w:rsidRDefault="00B93B43">
            <w:pPr>
              <w:rPr>
                <w:rFonts w:cs="Calibri Light"/>
                <w:color w:val="C00000"/>
              </w:rPr>
            </w:pPr>
          </w:p>
        </w:tc>
        <w:tc>
          <w:tcPr>
            <w:tcW w:w="6816" w:type="dxa"/>
            <w:tcBorders>
              <w:right w:val="single" w:sz="4" w:space="0" w:color="auto"/>
            </w:tcBorders>
            <w:vAlign w:val="center"/>
            <w:hideMark/>
          </w:tcPr>
          <w:p w14:paraId="1A0BC627" w14:textId="77777777" w:rsidR="00B93B43" w:rsidRPr="00F245E6" w:rsidRDefault="00B93B43">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50BD93CB" w14:textId="77777777" w:rsidR="00B93B43" w:rsidRPr="00F245E6" w:rsidRDefault="00B93B43">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3DBB37B" w14:textId="77777777" w:rsidR="00B93B43" w:rsidRPr="00F245E6" w:rsidRDefault="00B93B43">
            <w:pPr>
              <w:rPr>
                <w:rFonts w:cs="Calibri Light"/>
                <w:b/>
              </w:rPr>
            </w:pPr>
          </w:p>
        </w:tc>
      </w:tr>
    </w:tbl>
    <w:p w14:paraId="6EF1DA96"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B93B43" w:rsidRPr="00F245E6" w14:paraId="72C4B3EE"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4F5B9D42" w14:textId="77777777" w:rsidR="00B93B43" w:rsidRPr="00F245E6" w:rsidRDefault="00B93B43">
            <w:pPr>
              <w:rPr>
                <w:rFonts w:cs="Calibri Light"/>
              </w:rPr>
            </w:pPr>
            <w:r w:rsidRPr="00F245E6">
              <w:rPr>
                <w:rFonts w:cs="Calibri Light"/>
              </w:rPr>
              <w:t>C.4.3.a</w:t>
            </w:r>
          </w:p>
        </w:tc>
        <w:tc>
          <w:tcPr>
            <w:tcW w:w="6826" w:type="dxa"/>
            <w:tcBorders>
              <w:top w:val="single" w:sz="4" w:space="0" w:color="auto"/>
              <w:left w:val="single" w:sz="4" w:space="0" w:color="auto"/>
              <w:bottom w:val="single" w:sz="4" w:space="0" w:color="auto"/>
              <w:right w:val="single" w:sz="4" w:space="0" w:color="auto"/>
            </w:tcBorders>
            <w:hideMark/>
          </w:tcPr>
          <w:p w14:paraId="08ACD50E" w14:textId="77777777" w:rsidR="00B93B43" w:rsidRPr="00F245E6" w:rsidRDefault="00B93B43">
            <w:pPr>
              <w:rPr>
                <w:rFonts w:cs="Calibri Light"/>
              </w:rPr>
            </w:pPr>
            <w:r w:rsidRPr="00F245E6">
              <w:rPr>
                <w:rFonts w:cs="Calibri Light"/>
              </w:rPr>
              <w:t>Gibt es eine Öffentlichkeitsarbeit im Rahmen der Umsetzungen einzelner Maßnahmen im Thema Ökologie zusammenfassend im Gemeindeblatt (oder Ähnlichem), an der Amtstafel sowie umfangreich auf der Website?</w:t>
            </w:r>
          </w:p>
          <w:p w14:paraId="69763906" w14:textId="77777777" w:rsidR="00B93B43" w:rsidRPr="00F245E6" w:rsidRDefault="00B93B43">
            <w:pPr>
              <w:rPr>
                <w:rFonts w:cs="Calibri Light"/>
              </w:rPr>
            </w:pPr>
            <w:r w:rsidRPr="00F245E6">
              <w:rPr>
                <w:rFonts w:cs="Calibri Light"/>
              </w:rPr>
              <w:t>(Ja = 2 Punkte)</w:t>
            </w:r>
          </w:p>
        </w:tc>
        <w:tc>
          <w:tcPr>
            <w:tcW w:w="736" w:type="dxa"/>
            <w:vMerge w:val="restart"/>
            <w:tcBorders>
              <w:top w:val="single" w:sz="4" w:space="0" w:color="auto"/>
              <w:left w:val="single" w:sz="4" w:space="0" w:color="auto"/>
              <w:right w:val="single" w:sz="4" w:space="0" w:color="auto"/>
            </w:tcBorders>
            <w:hideMark/>
          </w:tcPr>
          <w:p w14:paraId="77768B32" w14:textId="77777777" w:rsidR="00B93B43" w:rsidRPr="00F245E6" w:rsidRDefault="00B93B43">
            <w:pPr>
              <w:rPr>
                <w:rFonts w:cs="Calibri Light"/>
              </w:rPr>
            </w:pPr>
            <w:r w:rsidRPr="00F245E6">
              <w:rPr>
                <w:rFonts w:cs="Calibri Light"/>
              </w:rPr>
              <w:t>mögl.</w:t>
            </w:r>
          </w:p>
          <w:p w14:paraId="19C6EC36" w14:textId="77777777" w:rsidR="00B93B43" w:rsidRPr="00F245E6" w:rsidRDefault="00B93B43">
            <w:pPr>
              <w:jc w:val="center"/>
              <w:rPr>
                <w:rFonts w:cs="Calibri Light"/>
                <w:b/>
              </w:rPr>
            </w:pPr>
            <w:r w:rsidRPr="00F245E6">
              <w:rPr>
                <w:rFonts w:cs="Calibri Light"/>
                <w:b/>
              </w:rPr>
              <w:t>2 (K)</w:t>
            </w:r>
          </w:p>
        </w:tc>
        <w:tc>
          <w:tcPr>
            <w:tcW w:w="737" w:type="dxa"/>
            <w:vMerge w:val="restart"/>
            <w:tcBorders>
              <w:top w:val="single" w:sz="4" w:space="0" w:color="auto"/>
              <w:left w:val="single" w:sz="4" w:space="0" w:color="auto"/>
              <w:bottom w:val="single" w:sz="4" w:space="0" w:color="auto"/>
              <w:right w:val="single" w:sz="4" w:space="0" w:color="auto"/>
            </w:tcBorders>
          </w:tcPr>
          <w:p w14:paraId="7F608E95" w14:textId="77777777" w:rsidR="00B93B43" w:rsidRPr="00F245E6" w:rsidRDefault="00B93B43">
            <w:pPr>
              <w:rPr>
                <w:rFonts w:cs="Calibri Light"/>
              </w:rPr>
            </w:pPr>
            <w:r w:rsidRPr="00F245E6">
              <w:rPr>
                <w:rFonts w:cs="Calibri Light"/>
              </w:rPr>
              <w:t>tats.</w:t>
            </w:r>
          </w:p>
          <w:p w14:paraId="364AE875" w14:textId="77777777" w:rsidR="00B93B43" w:rsidRPr="00F245E6" w:rsidRDefault="00B93B43">
            <w:pPr>
              <w:jc w:val="center"/>
              <w:rPr>
                <w:rFonts w:cs="Calibri Light"/>
                <w:b/>
              </w:rPr>
            </w:pPr>
          </w:p>
        </w:tc>
      </w:tr>
      <w:tr w:rsidR="00B93B43" w:rsidRPr="00F245E6" w14:paraId="5256C6CB" w14:textId="77777777" w:rsidTr="00FF27BD">
        <w:tc>
          <w:tcPr>
            <w:tcW w:w="988" w:type="dxa"/>
            <w:tcBorders>
              <w:top w:val="single" w:sz="4" w:space="0" w:color="auto"/>
              <w:left w:val="single" w:sz="4" w:space="0" w:color="auto"/>
              <w:bottom w:val="single" w:sz="4" w:space="0" w:color="auto"/>
              <w:right w:val="single" w:sz="4" w:space="0" w:color="auto"/>
            </w:tcBorders>
          </w:tcPr>
          <w:p w14:paraId="7F37B315" w14:textId="77777777" w:rsidR="00B93B43" w:rsidRPr="00F245E6" w:rsidRDefault="00B93B43">
            <w:pPr>
              <w:rPr>
                <w:rFonts w:cs="Calibri Light"/>
                <w:color w:val="C00000"/>
              </w:rPr>
            </w:pPr>
          </w:p>
        </w:tc>
        <w:tc>
          <w:tcPr>
            <w:tcW w:w="6826" w:type="dxa"/>
            <w:tcBorders>
              <w:right w:val="single" w:sz="4" w:space="0" w:color="auto"/>
            </w:tcBorders>
            <w:vAlign w:val="center"/>
            <w:hideMark/>
          </w:tcPr>
          <w:p w14:paraId="16DE3620" w14:textId="77777777" w:rsidR="00B93B43" w:rsidRPr="00F245E6" w:rsidRDefault="00B93B43">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65CF2916" w14:textId="77777777" w:rsidR="00B93B43" w:rsidRPr="00F245E6" w:rsidRDefault="00B93B43">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57682B6D" w14:textId="77777777" w:rsidR="00B93B43" w:rsidRPr="00F245E6" w:rsidRDefault="00B93B43">
            <w:pPr>
              <w:rPr>
                <w:rFonts w:cs="Calibri Light"/>
                <w:b/>
              </w:rPr>
            </w:pPr>
          </w:p>
        </w:tc>
      </w:tr>
    </w:tbl>
    <w:p w14:paraId="66153D8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7"/>
        <w:gridCol w:w="736"/>
        <w:gridCol w:w="736"/>
      </w:tblGrid>
      <w:tr w:rsidR="00B93B43" w:rsidRPr="00F245E6" w14:paraId="465028DF"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57E721F6" w14:textId="77777777" w:rsidR="00B93B43" w:rsidRPr="00F245E6" w:rsidRDefault="00B93B43">
            <w:pPr>
              <w:rPr>
                <w:rFonts w:cs="Calibri Light"/>
              </w:rPr>
            </w:pPr>
            <w:r w:rsidRPr="00F245E6">
              <w:rPr>
                <w:rFonts w:cs="Calibri Light"/>
              </w:rPr>
              <w:t>C.4.3.b</w:t>
            </w:r>
          </w:p>
        </w:tc>
        <w:tc>
          <w:tcPr>
            <w:tcW w:w="6827" w:type="dxa"/>
            <w:tcBorders>
              <w:top w:val="single" w:sz="4" w:space="0" w:color="auto"/>
              <w:left w:val="single" w:sz="4" w:space="0" w:color="auto"/>
              <w:bottom w:val="single" w:sz="4" w:space="0" w:color="auto"/>
              <w:right w:val="single" w:sz="4" w:space="0" w:color="auto"/>
            </w:tcBorders>
            <w:hideMark/>
          </w:tcPr>
          <w:p w14:paraId="590ECF1B" w14:textId="659B90BF" w:rsidR="00B93B43" w:rsidRPr="00F245E6" w:rsidRDefault="00B93B43">
            <w:pPr>
              <w:rPr>
                <w:rFonts w:cs="Calibri Light"/>
              </w:rPr>
            </w:pPr>
            <w:r w:rsidRPr="00F245E6">
              <w:rPr>
                <w:rFonts w:cs="Calibri Light"/>
              </w:rPr>
              <w:t xml:space="preserve">Gibt es eine Öffentlichkeitsarbeit im Rahmen der Umsetzungen einzelner Maßnahmen im Thema Ökologie mittels Postwurf, </w:t>
            </w:r>
            <w:r w:rsidR="008446FC" w:rsidRPr="00F245E6">
              <w:rPr>
                <w:rFonts w:cs="Calibri Light"/>
              </w:rPr>
              <w:t>E-Mail</w:t>
            </w:r>
            <w:r w:rsidRPr="00F245E6">
              <w:rPr>
                <w:rFonts w:cs="Calibri Light"/>
              </w:rPr>
              <w:t>, Facebook, Twitter oder Ähnlichem?</w:t>
            </w:r>
          </w:p>
          <w:p w14:paraId="282C1880" w14:textId="77777777" w:rsidR="00B93B43" w:rsidRPr="00F245E6" w:rsidRDefault="00B93B43">
            <w:pPr>
              <w:rPr>
                <w:rFonts w:cs="Calibri Light"/>
              </w:rPr>
            </w:pPr>
            <w:r w:rsidRPr="00F245E6">
              <w:rPr>
                <w:rFonts w:cs="Calibri Light"/>
              </w:rPr>
              <w:t>(Ja = 1 Punkt)</w:t>
            </w:r>
          </w:p>
        </w:tc>
        <w:tc>
          <w:tcPr>
            <w:tcW w:w="736" w:type="dxa"/>
            <w:vMerge w:val="restart"/>
            <w:tcBorders>
              <w:top w:val="single" w:sz="4" w:space="0" w:color="auto"/>
              <w:left w:val="single" w:sz="4" w:space="0" w:color="auto"/>
              <w:right w:val="single" w:sz="4" w:space="0" w:color="auto"/>
            </w:tcBorders>
            <w:hideMark/>
          </w:tcPr>
          <w:p w14:paraId="3EB4AA3C" w14:textId="77777777" w:rsidR="00B93B43" w:rsidRPr="00F245E6" w:rsidRDefault="00B93B43">
            <w:pPr>
              <w:rPr>
                <w:rFonts w:cs="Calibri Light"/>
              </w:rPr>
            </w:pPr>
            <w:r w:rsidRPr="00F245E6">
              <w:rPr>
                <w:rFonts w:cs="Calibri Light"/>
              </w:rPr>
              <w:t>mögl.</w:t>
            </w:r>
          </w:p>
          <w:p w14:paraId="33F3A16E" w14:textId="77777777" w:rsidR="00B93B43" w:rsidRPr="00F245E6" w:rsidRDefault="00B93B43">
            <w:pPr>
              <w:jc w:val="center"/>
              <w:rPr>
                <w:rFonts w:cs="Calibri Light"/>
                <w:b/>
              </w:rPr>
            </w:pPr>
            <w:r w:rsidRPr="00F245E6">
              <w:rPr>
                <w:rFonts w:cs="Calibri Light"/>
                <w:b/>
              </w:rPr>
              <w:t>1 (K)</w:t>
            </w:r>
          </w:p>
        </w:tc>
        <w:tc>
          <w:tcPr>
            <w:tcW w:w="736" w:type="dxa"/>
            <w:vMerge w:val="restart"/>
            <w:tcBorders>
              <w:top w:val="single" w:sz="4" w:space="0" w:color="auto"/>
              <w:left w:val="single" w:sz="4" w:space="0" w:color="auto"/>
              <w:bottom w:val="single" w:sz="4" w:space="0" w:color="auto"/>
              <w:right w:val="single" w:sz="4" w:space="0" w:color="auto"/>
            </w:tcBorders>
          </w:tcPr>
          <w:p w14:paraId="2484C670" w14:textId="77777777" w:rsidR="00B93B43" w:rsidRPr="00F245E6" w:rsidRDefault="00B93B43">
            <w:pPr>
              <w:rPr>
                <w:rFonts w:cs="Calibri Light"/>
              </w:rPr>
            </w:pPr>
            <w:r w:rsidRPr="00F245E6">
              <w:rPr>
                <w:rFonts w:cs="Calibri Light"/>
              </w:rPr>
              <w:t>tats.</w:t>
            </w:r>
          </w:p>
          <w:p w14:paraId="14BD897C" w14:textId="77777777" w:rsidR="00B93B43" w:rsidRPr="00F245E6" w:rsidRDefault="00B93B43">
            <w:pPr>
              <w:jc w:val="center"/>
              <w:rPr>
                <w:rFonts w:cs="Calibri Light"/>
                <w:b/>
              </w:rPr>
            </w:pPr>
          </w:p>
        </w:tc>
      </w:tr>
      <w:tr w:rsidR="00B93B43" w:rsidRPr="00F245E6" w14:paraId="304846E9" w14:textId="77777777" w:rsidTr="00FF27BD">
        <w:tc>
          <w:tcPr>
            <w:tcW w:w="988" w:type="dxa"/>
            <w:tcBorders>
              <w:top w:val="single" w:sz="4" w:space="0" w:color="auto"/>
              <w:left w:val="single" w:sz="4" w:space="0" w:color="auto"/>
              <w:bottom w:val="single" w:sz="4" w:space="0" w:color="auto"/>
              <w:right w:val="single" w:sz="4" w:space="0" w:color="auto"/>
            </w:tcBorders>
          </w:tcPr>
          <w:p w14:paraId="0C3CD027" w14:textId="77777777" w:rsidR="00B93B43" w:rsidRPr="00F245E6" w:rsidRDefault="00B93B43">
            <w:pPr>
              <w:rPr>
                <w:rFonts w:cs="Calibri Light"/>
                <w:color w:val="C00000"/>
              </w:rPr>
            </w:pPr>
          </w:p>
        </w:tc>
        <w:tc>
          <w:tcPr>
            <w:tcW w:w="6827" w:type="dxa"/>
            <w:tcBorders>
              <w:right w:val="single" w:sz="4" w:space="0" w:color="auto"/>
            </w:tcBorders>
            <w:vAlign w:val="center"/>
            <w:hideMark/>
          </w:tcPr>
          <w:p w14:paraId="140A132E" w14:textId="77777777" w:rsidR="00B93B43" w:rsidRPr="00F245E6" w:rsidRDefault="00B93B43">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618E893A" w14:textId="77777777" w:rsidR="00B93B43" w:rsidRPr="00F245E6" w:rsidRDefault="00B93B43">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43354C8" w14:textId="77777777" w:rsidR="00B93B43" w:rsidRPr="00F245E6" w:rsidRDefault="00B93B43">
            <w:pPr>
              <w:rPr>
                <w:rFonts w:cs="Calibri Light"/>
                <w:b/>
              </w:rPr>
            </w:pPr>
          </w:p>
        </w:tc>
      </w:tr>
    </w:tbl>
    <w:p w14:paraId="5FD532B5"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B93B43" w:rsidRPr="00F245E6" w14:paraId="6FEAD5CD"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11073055" w14:textId="77777777" w:rsidR="00B93B43" w:rsidRPr="00F245E6" w:rsidRDefault="00B93B43">
            <w:pPr>
              <w:rPr>
                <w:rFonts w:cs="Calibri Light"/>
              </w:rPr>
            </w:pPr>
            <w:r w:rsidRPr="00F245E6">
              <w:rPr>
                <w:rFonts w:cs="Calibri Light"/>
              </w:rPr>
              <w:t>C.4.3.c</w:t>
            </w:r>
          </w:p>
        </w:tc>
        <w:tc>
          <w:tcPr>
            <w:tcW w:w="6826" w:type="dxa"/>
            <w:tcBorders>
              <w:top w:val="single" w:sz="4" w:space="0" w:color="auto"/>
              <w:left w:val="single" w:sz="4" w:space="0" w:color="auto"/>
              <w:bottom w:val="single" w:sz="4" w:space="0" w:color="auto"/>
              <w:right w:val="single" w:sz="4" w:space="0" w:color="auto"/>
            </w:tcBorders>
            <w:hideMark/>
          </w:tcPr>
          <w:p w14:paraId="5BD5F9E7" w14:textId="77777777" w:rsidR="00B93B43" w:rsidRPr="00F245E6" w:rsidRDefault="00B93B43">
            <w:pPr>
              <w:rPr>
                <w:rFonts w:cs="Calibri Light"/>
              </w:rPr>
            </w:pPr>
            <w:r w:rsidRPr="00F245E6">
              <w:rPr>
                <w:rFonts w:cs="Calibri Light"/>
              </w:rPr>
              <w:t>Gibt es eine sonstige Öffentlichkeitsarbeit im Rahmen der Umsetzungen einzelner Maßnahmen im Thema Ökologie z.B. Aktionstag etc.? Beschreibung</w:t>
            </w:r>
          </w:p>
          <w:p w14:paraId="3AE108A2" w14:textId="77777777" w:rsidR="00B93B43" w:rsidRPr="00F245E6" w:rsidRDefault="00B93B43">
            <w:pPr>
              <w:rPr>
                <w:rFonts w:cs="Calibri Light"/>
              </w:rPr>
            </w:pPr>
            <w:r w:rsidRPr="00F245E6">
              <w:rPr>
                <w:rFonts w:cs="Calibri Light"/>
              </w:rPr>
              <w:t>(Ja + Beschreibung = 1 Punkt je Maßnahme)</w:t>
            </w:r>
          </w:p>
        </w:tc>
        <w:tc>
          <w:tcPr>
            <w:tcW w:w="736" w:type="dxa"/>
            <w:vMerge w:val="restart"/>
            <w:tcBorders>
              <w:top w:val="single" w:sz="4" w:space="0" w:color="auto"/>
              <w:left w:val="single" w:sz="4" w:space="0" w:color="auto"/>
              <w:right w:val="single" w:sz="4" w:space="0" w:color="auto"/>
            </w:tcBorders>
            <w:hideMark/>
          </w:tcPr>
          <w:p w14:paraId="6614F00A" w14:textId="77777777" w:rsidR="00B93B43" w:rsidRPr="00F245E6" w:rsidRDefault="00B93B43">
            <w:pPr>
              <w:rPr>
                <w:rFonts w:cs="Calibri Light"/>
              </w:rPr>
            </w:pPr>
            <w:r w:rsidRPr="00F245E6">
              <w:rPr>
                <w:rFonts w:cs="Calibri Light"/>
              </w:rPr>
              <w:t>mögl.</w:t>
            </w:r>
          </w:p>
          <w:p w14:paraId="4C498A85" w14:textId="77777777" w:rsidR="00B93B43" w:rsidRPr="00F245E6" w:rsidRDefault="00B93B43">
            <w:pPr>
              <w:jc w:val="center"/>
              <w:rPr>
                <w:rFonts w:cs="Calibri Light"/>
                <w:b/>
              </w:rPr>
            </w:pPr>
            <w:r w:rsidRPr="00F245E6">
              <w:rPr>
                <w:rFonts w:cs="Calibri Light"/>
                <w:b/>
              </w:rPr>
              <w:t>3 (K)</w:t>
            </w:r>
          </w:p>
        </w:tc>
        <w:tc>
          <w:tcPr>
            <w:tcW w:w="737" w:type="dxa"/>
            <w:vMerge w:val="restart"/>
            <w:tcBorders>
              <w:top w:val="single" w:sz="4" w:space="0" w:color="auto"/>
              <w:left w:val="single" w:sz="4" w:space="0" w:color="auto"/>
              <w:bottom w:val="single" w:sz="4" w:space="0" w:color="auto"/>
              <w:right w:val="single" w:sz="4" w:space="0" w:color="auto"/>
            </w:tcBorders>
          </w:tcPr>
          <w:p w14:paraId="3C53F6D2" w14:textId="77777777" w:rsidR="00B93B43" w:rsidRPr="00F245E6" w:rsidRDefault="00B93B43">
            <w:pPr>
              <w:rPr>
                <w:rFonts w:cs="Calibri Light"/>
              </w:rPr>
            </w:pPr>
            <w:r w:rsidRPr="00F245E6">
              <w:rPr>
                <w:rFonts w:cs="Calibri Light"/>
              </w:rPr>
              <w:t>tats.</w:t>
            </w:r>
          </w:p>
          <w:p w14:paraId="7C309C58" w14:textId="77777777" w:rsidR="00B93B43" w:rsidRPr="00F245E6" w:rsidRDefault="00B93B43">
            <w:pPr>
              <w:jc w:val="center"/>
              <w:rPr>
                <w:rFonts w:cs="Calibri Light"/>
                <w:b/>
              </w:rPr>
            </w:pPr>
          </w:p>
        </w:tc>
      </w:tr>
      <w:tr w:rsidR="00B93B43" w:rsidRPr="00F245E6" w14:paraId="4BFBE1A2" w14:textId="77777777" w:rsidTr="00FF27BD">
        <w:tc>
          <w:tcPr>
            <w:tcW w:w="988" w:type="dxa"/>
            <w:tcBorders>
              <w:top w:val="single" w:sz="4" w:space="0" w:color="auto"/>
              <w:left w:val="single" w:sz="4" w:space="0" w:color="auto"/>
              <w:bottom w:val="single" w:sz="4" w:space="0" w:color="auto"/>
              <w:right w:val="single" w:sz="4" w:space="0" w:color="auto"/>
            </w:tcBorders>
          </w:tcPr>
          <w:p w14:paraId="1F1900CD" w14:textId="77777777" w:rsidR="00B93B43" w:rsidRPr="00F245E6" w:rsidRDefault="00B93B43">
            <w:pPr>
              <w:rPr>
                <w:rFonts w:cs="Calibri Light"/>
                <w:color w:val="C00000"/>
              </w:rPr>
            </w:pPr>
          </w:p>
        </w:tc>
        <w:tc>
          <w:tcPr>
            <w:tcW w:w="6826" w:type="dxa"/>
            <w:tcBorders>
              <w:right w:val="single" w:sz="4" w:space="0" w:color="auto"/>
            </w:tcBorders>
            <w:vAlign w:val="center"/>
            <w:hideMark/>
          </w:tcPr>
          <w:p w14:paraId="1D407E88" w14:textId="77777777" w:rsidR="00B93B43" w:rsidRPr="00F245E6" w:rsidRDefault="00B93B43">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4E42FAE0" w14:textId="77777777" w:rsidR="00B93B43" w:rsidRPr="00F245E6" w:rsidRDefault="00B93B43">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A9F4A8C" w14:textId="77777777" w:rsidR="00B93B43" w:rsidRPr="00F245E6" w:rsidRDefault="00B93B43">
            <w:pPr>
              <w:rPr>
                <w:rFonts w:cs="Calibri Light"/>
                <w:b/>
              </w:rPr>
            </w:pPr>
          </w:p>
        </w:tc>
      </w:tr>
    </w:tbl>
    <w:p w14:paraId="190BD899"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42"/>
        <w:gridCol w:w="728"/>
        <w:gridCol w:w="729"/>
      </w:tblGrid>
      <w:tr w:rsidR="003E6DA5" w:rsidRPr="00F245E6" w14:paraId="02D0C166"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768129C4" w14:textId="77777777" w:rsidR="003E6DA5" w:rsidRPr="00F245E6" w:rsidRDefault="003E6DA5">
            <w:pPr>
              <w:rPr>
                <w:rFonts w:cs="Calibri Light"/>
              </w:rPr>
            </w:pPr>
            <w:r w:rsidRPr="00F245E6">
              <w:rPr>
                <w:rFonts w:cs="Calibri Light"/>
              </w:rPr>
              <w:t>C.4.1.d</w:t>
            </w:r>
          </w:p>
        </w:tc>
        <w:tc>
          <w:tcPr>
            <w:tcW w:w="6842" w:type="dxa"/>
            <w:tcBorders>
              <w:top w:val="single" w:sz="4" w:space="0" w:color="auto"/>
              <w:left w:val="single" w:sz="4" w:space="0" w:color="auto"/>
              <w:bottom w:val="single" w:sz="4" w:space="0" w:color="auto"/>
              <w:right w:val="single" w:sz="4" w:space="0" w:color="auto"/>
            </w:tcBorders>
            <w:hideMark/>
          </w:tcPr>
          <w:p w14:paraId="542C2948" w14:textId="1D65ACFB" w:rsidR="003E6DA5" w:rsidRPr="00F245E6" w:rsidRDefault="003E6DA5">
            <w:pPr>
              <w:rPr>
                <w:rFonts w:cs="Calibri Light"/>
              </w:rPr>
            </w:pPr>
            <w:r w:rsidRPr="00F245E6">
              <w:rPr>
                <w:rFonts w:cs="Calibri Light"/>
              </w:rPr>
              <w:t>Welche Unterstützung benötigt bzw. welche Wünsche hat die Gemeinde an die Landesregierung bezüglich dem Thema Ökologie? (Differenzierung nach fachlicher/idee</w:t>
            </w:r>
            <w:r w:rsidR="00FD0D47">
              <w:rPr>
                <w:rFonts w:cs="Calibri Light"/>
              </w:rPr>
              <w:t>l</w:t>
            </w:r>
            <w:r w:rsidRPr="00F245E6">
              <w:rPr>
                <w:rFonts w:cs="Calibri Light"/>
              </w:rPr>
              <w:t>ler/finanzieller Unterstützung)</w:t>
            </w:r>
          </w:p>
          <w:p w14:paraId="3D388A58" w14:textId="77777777" w:rsidR="003E6DA5" w:rsidRPr="00F245E6" w:rsidRDefault="003E6DA5">
            <w:pPr>
              <w:rPr>
                <w:rFonts w:cs="Calibri Light"/>
              </w:rPr>
            </w:pPr>
            <w:r w:rsidRPr="00F245E6">
              <w:rPr>
                <w:rFonts w:cs="Calibri Light"/>
              </w:rPr>
              <w:t>(Beschreibung = 1 Punkt je Wunsch)</w:t>
            </w:r>
          </w:p>
        </w:tc>
        <w:tc>
          <w:tcPr>
            <w:tcW w:w="728" w:type="dxa"/>
            <w:vMerge w:val="restart"/>
            <w:tcBorders>
              <w:top w:val="single" w:sz="4" w:space="0" w:color="auto"/>
              <w:left w:val="single" w:sz="4" w:space="0" w:color="auto"/>
              <w:right w:val="single" w:sz="4" w:space="0" w:color="auto"/>
            </w:tcBorders>
            <w:hideMark/>
          </w:tcPr>
          <w:p w14:paraId="3D202DFB" w14:textId="77777777" w:rsidR="003E6DA5" w:rsidRPr="00F245E6" w:rsidRDefault="003E6DA5">
            <w:pPr>
              <w:rPr>
                <w:rFonts w:cs="Calibri Light"/>
              </w:rPr>
            </w:pPr>
            <w:r w:rsidRPr="00F245E6">
              <w:rPr>
                <w:rFonts w:cs="Calibri Light"/>
              </w:rPr>
              <w:t>mögl.</w:t>
            </w:r>
          </w:p>
          <w:p w14:paraId="1690D220" w14:textId="77777777" w:rsidR="003E6DA5" w:rsidRPr="00F245E6" w:rsidRDefault="003E6DA5">
            <w:pPr>
              <w:jc w:val="center"/>
              <w:rPr>
                <w:rFonts w:cs="Calibri Light"/>
                <w:b/>
              </w:rPr>
            </w:pPr>
            <w:r w:rsidRPr="00F245E6">
              <w:rPr>
                <w:rFonts w:cs="Calibri Light"/>
                <w:b/>
              </w:rPr>
              <w:t>2 (K)</w:t>
            </w:r>
          </w:p>
        </w:tc>
        <w:tc>
          <w:tcPr>
            <w:tcW w:w="729" w:type="dxa"/>
            <w:vMerge w:val="restart"/>
            <w:tcBorders>
              <w:top w:val="single" w:sz="4" w:space="0" w:color="auto"/>
              <w:left w:val="single" w:sz="4" w:space="0" w:color="auto"/>
              <w:bottom w:val="single" w:sz="4" w:space="0" w:color="auto"/>
              <w:right w:val="single" w:sz="4" w:space="0" w:color="auto"/>
            </w:tcBorders>
          </w:tcPr>
          <w:p w14:paraId="4CD9C43B" w14:textId="77777777" w:rsidR="003E6DA5" w:rsidRPr="00F245E6" w:rsidRDefault="003E6DA5">
            <w:pPr>
              <w:rPr>
                <w:rFonts w:cs="Calibri Light"/>
              </w:rPr>
            </w:pPr>
            <w:r w:rsidRPr="00F245E6">
              <w:rPr>
                <w:rFonts w:cs="Calibri Light"/>
              </w:rPr>
              <w:t>tats.</w:t>
            </w:r>
          </w:p>
          <w:p w14:paraId="5949E486" w14:textId="77777777" w:rsidR="003E6DA5" w:rsidRPr="00F245E6" w:rsidRDefault="003E6DA5">
            <w:pPr>
              <w:jc w:val="center"/>
              <w:rPr>
                <w:rFonts w:cs="Calibri Light"/>
                <w:b/>
              </w:rPr>
            </w:pPr>
          </w:p>
        </w:tc>
      </w:tr>
      <w:tr w:rsidR="003E6DA5" w:rsidRPr="00F245E6" w14:paraId="4352C6F8" w14:textId="77777777" w:rsidTr="00FF27BD">
        <w:tc>
          <w:tcPr>
            <w:tcW w:w="988" w:type="dxa"/>
            <w:tcBorders>
              <w:top w:val="single" w:sz="4" w:space="0" w:color="auto"/>
              <w:left w:val="single" w:sz="4" w:space="0" w:color="auto"/>
              <w:bottom w:val="single" w:sz="4" w:space="0" w:color="auto"/>
              <w:right w:val="single" w:sz="4" w:space="0" w:color="auto"/>
            </w:tcBorders>
          </w:tcPr>
          <w:p w14:paraId="1D981BEE" w14:textId="77777777" w:rsidR="003E6DA5" w:rsidRPr="00F245E6" w:rsidRDefault="003E6DA5">
            <w:pPr>
              <w:rPr>
                <w:rFonts w:cs="Calibri Light"/>
                <w:color w:val="C00000"/>
              </w:rPr>
            </w:pPr>
          </w:p>
        </w:tc>
        <w:tc>
          <w:tcPr>
            <w:tcW w:w="6842" w:type="dxa"/>
            <w:tcBorders>
              <w:right w:val="single" w:sz="4" w:space="0" w:color="auto"/>
            </w:tcBorders>
            <w:vAlign w:val="center"/>
            <w:hideMark/>
          </w:tcPr>
          <w:p w14:paraId="6F7443F0" w14:textId="77777777" w:rsidR="003E6DA5" w:rsidRPr="00F245E6" w:rsidRDefault="003E6DA5">
            <w:pPr>
              <w:rPr>
                <w:rFonts w:cs="Calibri Light"/>
                <w:sz w:val="20"/>
                <w:szCs w:val="20"/>
                <w:lang w:val="de-AT" w:eastAsia="de-AT"/>
              </w:rPr>
            </w:pPr>
          </w:p>
        </w:tc>
        <w:tc>
          <w:tcPr>
            <w:tcW w:w="728" w:type="dxa"/>
            <w:vMerge/>
            <w:tcBorders>
              <w:left w:val="single" w:sz="4" w:space="0" w:color="auto"/>
              <w:right w:val="single" w:sz="4" w:space="0" w:color="auto"/>
            </w:tcBorders>
            <w:vAlign w:val="center"/>
            <w:hideMark/>
          </w:tcPr>
          <w:p w14:paraId="5A5F5428" w14:textId="77777777" w:rsidR="003E6DA5" w:rsidRPr="00F245E6" w:rsidRDefault="003E6DA5">
            <w:pPr>
              <w:rPr>
                <w:rFonts w:cs="Calibri Light"/>
                <w:sz w:val="20"/>
                <w:szCs w:val="20"/>
                <w:lang w:val="de-AT" w:eastAsia="de-AT"/>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62C7A0B" w14:textId="77777777" w:rsidR="003E6DA5" w:rsidRPr="00F245E6" w:rsidRDefault="003E6DA5">
            <w:pPr>
              <w:rPr>
                <w:rFonts w:cs="Calibri Light"/>
                <w:b/>
              </w:rPr>
            </w:pPr>
          </w:p>
        </w:tc>
      </w:tr>
    </w:tbl>
    <w:p w14:paraId="59A8032A"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42"/>
        <w:gridCol w:w="728"/>
        <w:gridCol w:w="729"/>
      </w:tblGrid>
      <w:tr w:rsidR="003E6DA5" w:rsidRPr="00F245E6" w14:paraId="5F278BE7" w14:textId="77777777" w:rsidTr="00FF27BD">
        <w:tc>
          <w:tcPr>
            <w:tcW w:w="988" w:type="dxa"/>
            <w:tcBorders>
              <w:top w:val="single" w:sz="4" w:space="0" w:color="auto"/>
              <w:left w:val="single" w:sz="4" w:space="0" w:color="auto"/>
              <w:bottom w:val="single" w:sz="4" w:space="0" w:color="auto"/>
              <w:right w:val="single" w:sz="4" w:space="0" w:color="auto"/>
            </w:tcBorders>
            <w:hideMark/>
          </w:tcPr>
          <w:p w14:paraId="1D8E51C1" w14:textId="77777777" w:rsidR="003E6DA5" w:rsidRPr="00F245E6" w:rsidRDefault="003E6DA5">
            <w:pPr>
              <w:rPr>
                <w:rFonts w:cs="Calibri Light"/>
              </w:rPr>
            </w:pPr>
            <w:r w:rsidRPr="00F245E6">
              <w:rPr>
                <w:rFonts w:cs="Calibri Light"/>
              </w:rPr>
              <w:t>C.4.1.e</w:t>
            </w:r>
          </w:p>
        </w:tc>
        <w:tc>
          <w:tcPr>
            <w:tcW w:w="6842" w:type="dxa"/>
            <w:tcBorders>
              <w:top w:val="single" w:sz="4" w:space="0" w:color="auto"/>
              <w:left w:val="single" w:sz="4" w:space="0" w:color="auto"/>
              <w:bottom w:val="single" w:sz="4" w:space="0" w:color="auto"/>
              <w:right w:val="single" w:sz="4" w:space="0" w:color="auto"/>
            </w:tcBorders>
            <w:hideMark/>
          </w:tcPr>
          <w:p w14:paraId="77E31760" w14:textId="60A9D427" w:rsidR="003E6DA5" w:rsidRPr="00F245E6" w:rsidRDefault="003E6DA5">
            <w:pPr>
              <w:rPr>
                <w:rFonts w:cs="Calibri Light"/>
              </w:rPr>
            </w:pPr>
            <w:r w:rsidRPr="00F245E6">
              <w:rPr>
                <w:rFonts w:cs="Calibri Light"/>
              </w:rPr>
              <w:t>Welche Unterstützung benötigt bzw. welche Wünsche hat die Gemeinde an die Wissenschaft bzw. fachlicher Institutionen bezüglich dem Thema Ökologie? (Differenzierung nach fachlicher/ideel</w:t>
            </w:r>
            <w:r w:rsidR="00FD0D47">
              <w:rPr>
                <w:rFonts w:cs="Calibri Light"/>
              </w:rPr>
              <w:t>l</w:t>
            </w:r>
            <w:r w:rsidRPr="00F245E6">
              <w:rPr>
                <w:rFonts w:cs="Calibri Light"/>
              </w:rPr>
              <w:t>er/finanzieller Unterstützung)</w:t>
            </w:r>
          </w:p>
          <w:p w14:paraId="5E04BBE7" w14:textId="77777777" w:rsidR="003E6DA5" w:rsidRPr="00F245E6" w:rsidRDefault="003E6DA5">
            <w:pPr>
              <w:rPr>
                <w:rFonts w:cs="Calibri Light"/>
              </w:rPr>
            </w:pPr>
            <w:r w:rsidRPr="00F245E6">
              <w:rPr>
                <w:rFonts w:cs="Calibri Light"/>
              </w:rPr>
              <w:t>(Beschreibung = 1 Punkt je Wunsch)</w:t>
            </w:r>
          </w:p>
        </w:tc>
        <w:tc>
          <w:tcPr>
            <w:tcW w:w="728" w:type="dxa"/>
            <w:vMerge w:val="restart"/>
            <w:tcBorders>
              <w:top w:val="single" w:sz="4" w:space="0" w:color="auto"/>
              <w:left w:val="single" w:sz="4" w:space="0" w:color="auto"/>
              <w:right w:val="single" w:sz="4" w:space="0" w:color="auto"/>
            </w:tcBorders>
            <w:hideMark/>
          </w:tcPr>
          <w:p w14:paraId="76A97AD6" w14:textId="77777777" w:rsidR="003E6DA5" w:rsidRPr="00F245E6" w:rsidRDefault="003E6DA5">
            <w:pPr>
              <w:rPr>
                <w:rFonts w:cs="Calibri Light"/>
              </w:rPr>
            </w:pPr>
            <w:r w:rsidRPr="00F245E6">
              <w:rPr>
                <w:rFonts w:cs="Calibri Light"/>
              </w:rPr>
              <w:t>mögl.</w:t>
            </w:r>
          </w:p>
          <w:p w14:paraId="5EDA4F7D" w14:textId="77777777" w:rsidR="003E6DA5" w:rsidRPr="00F245E6" w:rsidRDefault="003E6DA5">
            <w:pPr>
              <w:jc w:val="center"/>
              <w:rPr>
                <w:rFonts w:cs="Calibri Light"/>
                <w:b/>
              </w:rPr>
            </w:pPr>
            <w:r w:rsidRPr="00F245E6">
              <w:rPr>
                <w:rFonts w:cs="Calibri Light"/>
                <w:b/>
              </w:rPr>
              <w:t>2 (K)</w:t>
            </w:r>
          </w:p>
        </w:tc>
        <w:tc>
          <w:tcPr>
            <w:tcW w:w="729" w:type="dxa"/>
            <w:vMerge w:val="restart"/>
            <w:tcBorders>
              <w:top w:val="single" w:sz="4" w:space="0" w:color="auto"/>
              <w:left w:val="single" w:sz="4" w:space="0" w:color="auto"/>
              <w:bottom w:val="single" w:sz="4" w:space="0" w:color="auto"/>
              <w:right w:val="single" w:sz="4" w:space="0" w:color="auto"/>
            </w:tcBorders>
          </w:tcPr>
          <w:p w14:paraId="7828500A" w14:textId="77777777" w:rsidR="003E6DA5" w:rsidRPr="00F245E6" w:rsidRDefault="003E6DA5">
            <w:pPr>
              <w:rPr>
                <w:rFonts w:cs="Calibri Light"/>
              </w:rPr>
            </w:pPr>
            <w:r w:rsidRPr="00F245E6">
              <w:rPr>
                <w:rFonts w:cs="Calibri Light"/>
              </w:rPr>
              <w:t>tats.</w:t>
            </w:r>
          </w:p>
          <w:p w14:paraId="3D938379" w14:textId="77777777" w:rsidR="003E6DA5" w:rsidRPr="00F245E6" w:rsidRDefault="003E6DA5">
            <w:pPr>
              <w:jc w:val="center"/>
              <w:rPr>
                <w:rFonts w:cs="Calibri Light"/>
                <w:b/>
              </w:rPr>
            </w:pPr>
          </w:p>
        </w:tc>
      </w:tr>
      <w:tr w:rsidR="003E6DA5" w:rsidRPr="00F245E6" w14:paraId="12B4A08D" w14:textId="77777777" w:rsidTr="00FF27BD">
        <w:tc>
          <w:tcPr>
            <w:tcW w:w="988" w:type="dxa"/>
            <w:tcBorders>
              <w:top w:val="single" w:sz="4" w:space="0" w:color="auto"/>
              <w:left w:val="single" w:sz="4" w:space="0" w:color="auto"/>
              <w:bottom w:val="single" w:sz="4" w:space="0" w:color="auto"/>
              <w:right w:val="single" w:sz="4" w:space="0" w:color="auto"/>
            </w:tcBorders>
          </w:tcPr>
          <w:p w14:paraId="0B2EF9AF" w14:textId="77777777" w:rsidR="003E6DA5" w:rsidRPr="00F245E6" w:rsidRDefault="003E6DA5">
            <w:pPr>
              <w:rPr>
                <w:rFonts w:cs="Calibri Light"/>
                <w:color w:val="C00000"/>
              </w:rPr>
            </w:pPr>
          </w:p>
        </w:tc>
        <w:tc>
          <w:tcPr>
            <w:tcW w:w="6842" w:type="dxa"/>
            <w:tcBorders>
              <w:right w:val="single" w:sz="4" w:space="0" w:color="auto"/>
            </w:tcBorders>
            <w:vAlign w:val="center"/>
            <w:hideMark/>
          </w:tcPr>
          <w:p w14:paraId="242D5D1B" w14:textId="77777777" w:rsidR="003E6DA5" w:rsidRPr="00F245E6" w:rsidRDefault="003E6DA5">
            <w:pPr>
              <w:rPr>
                <w:rFonts w:cs="Calibri Light"/>
                <w:sz w:val="20"/>
                <w:szCs w:val="20"/>
                <w:lang w:val="de-AT" w:eastAsia="de-AT"/>
              </w:rPr>
            </w:pPr>
          </w:p>
        </w:tc>
        <w:tc>
          <w:tcPr>
            <w:tcW w:w="728" w:type="dxa"/>
            <w:vMerge/>
            <w:tcBorders>
              <w:left w:val="single" w:sz="4" w:space="0" w:color="auto"/>
              <w:right w:val="single" w:sz="4" w:space="0" w:color="auto"/>
            </w:tcBorders>
            <w:vAlign w:val="center"/>
            <w:hideMark/>
          </w:tcPr>
          <w:p w14:paraId="7B59A6ED" w14:textId="77777777" w:rsidR="003E6DA5" w:rsidRPr="00F245E6" w:rsidRDefault="003E6DA5">
            <w:pPr>
              <w:rPr>
                <w:rFonts w:cs="Calibri Light"/>
                <w:sz w:val="20"/>
                <w:szCs w:val="20"/>
                <w:lang w:val="de-AT" w:eastAsia="de-AT"/>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965D54C" w14:textId="77777777" w:rsidR="003E6DA5" w:rsidRPr="00F245E6" w:rsidRDefault="003E6DA5">
            <w:pPr>
              <w:rPr>
                <w:rFonts w:cs="Calibri Light"/>
                <w:b/>
              </w:rPr>
            </w:pPr>
          </w:p>
        </w:tc>
      </w:tr>
    </w:tbl>
    <w:p w14:paraId="367FEFD4" w14:textId="77777777" w:rsidR="00D94C7A" w:rsidRPr="00F245E6" w:rsidRDefault="00D94C7A" w:rsidP="00D94C7A">
      <w:pPr>
        <w:rPr>
          <w:rFonts w:cs="Calibri Light"/>
          <w:lang w:val="de-DE"/>
        </w:rPr>
      </w:pPr>
    </w:p>
    <w:p w14:paraId="6FF88870" w14:textId="77777777" w:rsidR="00D94C7A" w:rsidRPr="00F245E6" w:rsidRDefault="00D94C7A" w:rsidP="00D94C7A">
      <w:pPr>
        <w:rPr>
          <w:rFonts w:cs="Calibri Light"/>
        </w:rPr>
      </w:pPr>
    </w:p>
    <w:p w14:paraId="2C971C96" w14:textId="77777777" w:rsidR="00D94C7A" w:rsidRPr="00F245E6" w:rsidRDefault="00D94C7A" w:rsidP="004F723A">
      <w:pPr>
        <w:pBdr>
          <w:top w:val="single" w:sz="4" w:space="1" w:color="auto"/>
          <w:left w:val="single" w:sz="4" w:space="4" w:color="auto"/>
          <w:bottom w:val="single" w:sz="4" w:space="1" w:color="auto"/>
          <w:right w:val="single" w:sz="4" w:space="4" w:color="auto"/>
        </w:pBdr>
        <w:shd w:val="clear" w:color="auto" w:fill="7030A0"/>
        <w:tabs>
          <w:tab w:val="left" w:pos="426"/>
          <w:tab w:val="left" w:pos="2160"/>
        </w:tabs>
        <w:ind w:left="142" w:right="141"/>
        <w:rPr>
          <w:rFonts w:cs="Calibri Light"/>
          <w:b/>
        </w:rPr>
      </w:pPr>
      <w:r w:rsidRPr="00F245E6">
        <w:rPr>
          <w:rFonts w:cs="Calibri Light"/>
          <w:b/>
        </w:rPr>
        <w:t>D</w:t>
      </w:r>
      <w:r w:rsidRPr="00F245E6">
        <w:rPr>
          <w:rFonts w:cs="Calibri Light"/>
          <w:b/>
        </w:rPr>
        <w:tab/>
        <w:t>Mobilität</w:t>
      </w:r>
    </w:p>
    <w:p w14:paraId="3C306F8C"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818"/>
        <w:gridCol w:w="740"/>
        <w:gridCol w:w="741"/>
      </w:tblGrid>
      <w:tr w:rsidR="003E6DA5" w:rsidRPr="00F245E6" w14:paraId="4C171F2B"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29342B85" w14:textId="77777777" w:rsidR="003E6DA5" w:rsidRPr="00F245E6" w:rsidRDefault="003E6DA5">
            <w:pPr>
              <w:rPr>
                <w:rFonts w:cs="Calibri Light"/>
              </w:rPr>
            </w:pPr>
            <w:r w:rsidRPr="00F245E6">
              <w:rPr>
                <w:rFonts w:cs="Calibri Light"/>
              </w:rPr>
              <w:t>D.1.1.a</w:t>
            </w:r>
          </w:p>
        </w:tc>
        <w:tc>
          <w:tcPr>
            <w:tcW w:w="6818" w:type="dxa"/>
            <w:tcBorders>
              <w:top w:val="single" w:sz="4" w:space="0" w:color="auto"/>
              <w:left w:val="single" w:sz="4" w:space="0" w:color="auto"/>
              <w:bottom w:val="single" w:sz="4" w:space="0" w:color="auto"/>
              <w:right w:val="single" w:sz="4" w:space="0" w:color="auto"/>
            </w:tcBorders>
            <w:hideMark/>
          </w:tcPr>
          <w:p w14:paraId="5176691A" w14:textId="77777777" w:rsidR="003E6DA5" w:rsidRPr="00F245E6" w:rsidRDefault="003E6DA5">
            <w:pPr>
              <w:rPr>
                <w:rFonts w:cs="Calibri Light"/>
              </w:rPr>
            </w:pPr>
            <w:r w:rsidRPr="00F245E6">
              <w:rPr>
                <w:rFonts w:cs="Calibri Light"/>
              </w:rPr>
              <w:t>Welches sind die 4 wichtigsten energetischen und ökologischen Ziele für die Abwicklung des Verkehrs? Beschreibung</w:t>
            </w:r>
          </w:p>
          <w:p w14:paraId="46AAF7D7" w14:textId="77777777" w:rsidR="003E6DA5" w:rsidRPr="00F245E6" w:rsidRDefault="003E6DA5">
            <w:pPr>
              <w:rPr>
                <w:rFonts w:cs="Calibri Light"/>
              </w:rPr>
            </w:pPr>
            <w:r w:rsidRPr="00F245E6">
              <w:rPr>
                <w:rFonts w:cs="Calibri Light"/>
              </w:rPr>
              <w:t>(Ja + Beschreibung = 1 Punkt je Ziel)</w:t>
            </w:r>
          </w:p>
        </w:tc>
        <w:tc>
          <w:tcPr>
            <w:tcW w:w="740" w:type="dxa"/>
            <w:vMerge w:val="restart"/>
            <w:tcBorders>
              <w:top w:val="single" w:sz="4" w:space="0" w:color="auto"/>
              <w:left w:val="single" w:sz="4" w:space="0" w:color="auto"/>
              <w:right w:val="single" w:sz="4" w:space="0" w:color="auto"/>
            </w:tcBorders>
            <w:hideMark/>
          </w:tcPr>
          <w:p w14:paraId="27F2D470" w14:textId="77777777" w:rsidR="003E6DA5" w:rsidRPr="00F245E6" w:rsidRDefault="003E6DA5">
            <w:pPr>
              <w:rPr>
                <w:rFonts w:cs="Calibri Light"/>
              </w:rPr>
            </w:pPr>
            <w:r w:rsidRPr="00F245E6">
              <w:rPr>
                <w:rFonts w:cs="Calibri Light"/>
              </w:rPr>
              <w:t>mögl.</w:t>
            </w:r>
          </w:p>
          <w:p w14:paraId="29CCA4A8" w14:textId="77777777" w:rsidR="003E6DA5" w:rsidRPr="00F245E6" w:rsidRDefault="003E6DA5">
            <w:pPr>
              <w:jc w:val="center"/>
              <w:rPr>
                <w:rFonts w:cs="Calibri Light"/>
                <w:b/>
              </w:rPr>
            </w:pPr>
            <w:r w:rsidRPr="00F245E6">
              <w:rPr>
                <w:rFonts w:cs="Calibri Light"/>
                <w:b/>
              </w:rPr>
              <w:t>4 (M)</w:t>
            </w:r>
          </w:p>
        </w:tc>
        <w:tc>
          <w:tcPr>
            <w:tcW w:w="741" w:type="dxa"/>
            <w:vMerge w:val="restart"/>
            <w:tcBorders>
              <w:top w:val="single" w:sz="4" w:space="0" w:color="auto"/>
              <w:left w:val="single" w:sz="4" w:space="0" w:color="auto"/>
              <w:bottom w:val="single" w:sz="4" w:space="0" w:color="auto"/>
              <w:right w:val="single" w:sz="4" w:space="0" w:color="auto"/>
            </w:tcBorders>
          </w:tcPr>
          <w:p w14:paraId="2AD57DF3" w14:textId="77777777" w:rsidR="003E6DA5" w:rsidRPr="00F245E6" w:rsidRDefault="003E6DA5">
            <w:pPr>
              <w:rPr>
                <w:rFonts w:cs="Calibri Light"/>
              </w:rPr>
            </w:pPr>
            <w:r w:rsidRPr="00F245E6">
              <w:rPr>
                <w:rFonts w:cs="Calibri Light"/>
              </w:rPr>
              <w:t>tats.</w:t>
            </w:r>
          </w:p>
          <w:p w14:paraId="5B4DA09A" w14:textId="77777777" w:rsidR="003E6DA5" w:rsidRPr="00F245E6" w:rsidRDefault="003E6DA5">
            <w:pPr>
              <w:jc w:val="center"/>
              <w:rPr>
                <w:rFonts w:cs="Calibri Light"/>
                <w:b/>
              </w:rPr>
            </w:pPr>
          </w:p>
        </w:tc>
      </w:tr>
      <w:tr w:rsidR="003E6DA5" w:rsidRPr="00F245E6" w14:paraId="411DF662" w14:textId="77777777" w:rsidTr="00697536">
        <w:tc>
          <w:tcPr>
            <w:tcW w:w="988" w:type="dxa"/>
            <w:tcBorders>
              <w:top w:val="single" w:sz="4" w:space="0" w:color="auto"/>
              <w:left w:val="single" w:sz="4" w:space="0" w:color="auto"/>
              <w:bottom w:val="single" w:sz="4" w:space="0" w:color="auto"/>
              <w:right w:val="single" w:sz="4" w:space="0" w:color="auto"/>
            </w:tcBorders>
          </w:tcPr>
          <w:p w14:paraId="2E138BB0" w14:textId="77777777" w:rsidR="003E6DA5" w:rsidRPr="00F245E6" w:rsidRDefault="003E6DA5">
            <w:pPr>
              <w:rPr>
                <w:rFonts w:cs="Calibri Light"/>
                <w:color w:val="C00000"/>
              </w:rPr>
            </w:pPr>
          </w:p>
        </w:tc>
        <w:tc>
          <w:tcPr>
            <w:tcW w:w="6818" w:type="dxa"/>
            <w:tcBorders>
              <w:right w:val="single" w:sz="4" w:space="0" w:color="auto"/>
            </w:tcBorders>
            <w:vAlign w:val="center"/>
            <w:hideMark/>
          </w:tcPr>
          <w:p w14:paraId="3EE2BB53" w14:textId="77777777" w:rsidR="003E6DA5" w:rsidRPr="00F245E6" w:rsidRDefault="003E6DA5">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1B393792" w14:textId="77777777" w:rsidR="003E6DA5" w:rsidRPr="00F245E6" w:rsidRDefault="003E6DA5">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7D159C66" w14:textId="77777777" w:rsidR="003E6DA5" w:rsidRPr="00F245E6" w:rsidRDefault="003E6DA5">
            <w:pPr>
              <w:rPr>
                <w:rFonts w:cs="Calibri Light"/>
                <w:b/>
              </w:rPr>
            </w:pPr>
          </w:p>
        </w:tc>
      </w:tr>
    </w:tbl>
    <w:p w14:paraId="3581D4D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3E6DA5" w:rsidRPr="00F245E6" w14:paraId="3B4F0CA1"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50CFCBCB" w14:textId="77777777" w:rsidR="003E6DA5" w:rsidRPr="00F245E6" w:rsidRDefault="003E6DA5">
            <w:pPr>
              <w:rPr>
                <w:rFonts w:cs="Calibri Light"/>
              </w:rPr>
            </w:pPr>
            <w:r w:rsidRPr="00F245E6">
              <w:rPr>
                <w:rFonts w:cs="Calibri Light"/>
              </w:rPr>
              <w:t>D.3.1.b</w:t>
            </w:r>
          </w:p>
        </w:tc>
        <w:tc>
          <w:tcPr>
            <w:tcW w:w="6824" w:type="dxa"/>
            <w:tcBorders>
              <w:top w:val="single" w:sz="4" w:space="0" w:color="auto"/>
              <w:left w:val="single" w:sz="4" w:space="0" w:color="auto"/>
              <w:bottom w:val="single" w:sz="4" w:space="0" w:color="auto"/>
              <w:right w:val="single" w:sz="4" w:space="0" w:color="auto"/>
            </w:tcBorders>
            <w:hideMark/>
          </w:tcPr>
          <w:p w14:paraId="4ECA1CB6" w14:textId="77777777" w:rsidR="003E6DA5" w:rsidRPr="00F245E6" w:rsidRDefault="003E6DA5">
            <w:pPr>
              <w:rPr>
                <w:rFonts w:cs="Calibri Light"/>
              </w:rPr>
            </w:pPr>
            <w:r w:rsidRPr="00F245E6">
              <w:rPr>
                <w:rFonts w:cs="Calibri Light"/>
              </w:rPr>
              <w:t>Sind Straßen und Schienen ausreichend vor Auswirkungen von Extremereignissen geschützt (Unterspülung, Hangrutschung, Hitzebeständigkeit Straßenbelag, Windwurf) oder existiert ein Konzept zur Verringerung ihrer Verletzlichkeit?</w:t>
            </w:r>
          </w:p>
          <w:p w14:paraId="3ABC5686" w14:textId="77777777" w:rsidR="003E6DA5" w:rsidRPr="00F245E6" w:rsidRDefault="003E6DA5">
            <w:pPr>
              <w:rPr>
                <w:rFonts w:cs="Calibri Light"/>
              </w:rPr>
            </w:pPr>
            <w:r w:rsidRPr="00F245E6">
              <w:rPr>
                <w:rFonts w:cs="Calibri Light"/>
              </w:rPr>
              <w:t>(Ja = 3 Punkte)</w:t>
            </w:r>
          </w:p>
        </w:tc>
        <w:tc>
          <w:tcPr>
            <w:tcW w:w="737" w:type="dxa"/>
            <w:vMerge w:val="restart"/>
            <w:tcBorders>
              <w:top w:val="single" w:sz="4" w:space="0" w:color="auto"/>
              <w:left w:val="single" w:sz="4" w:space="0" w:color="auto"/>
              <w:right w:val="single" w:sz="4" w:space="0" w:color="auto"/>
            </w:tcBorders>
            <w:hideMark/>
          </w:tcPr>
          <w:p w14:paraId="66501570" w14:textId="77777777" w:rsidR="003E6DA5" w:rsidRPr="00F245E6" w:rsidRDefault="003E6DA5">
            <w:pPr>
              <w:rPr>
                <w:rFonts w:cs="Calibri Light"/>
              </w:rPr>
            </w:pPr>
            <w:r w:rsidRPr="00F245E6">
              <w:rPr>
                <w:rFonts w:cs="Calibri Light"/>
              </w:rPr>
              <w:t>mögl.</w:t>
            </w:r>
          </w:p>
          <w:p w14:paraId="295363D3" w14:textId="77777777" w:rsidR="003E6DA5" w:rsidRPr="00F245E6" w:rsidRDefault="003E6DA5">
            <w:pPr>
              <w:jc w:val="center"/>
              <w:rPr>
                <w:rFonts w:cs="Calibri Light"/>
                <w:b/>
              </w:rPr>
            </w:pPr>
            <w:r w:rsidRPr="00F245E6">
              <w:rPr>
                <w:rFonts w:cs="Calibri Light"/>
                <w:b/>
              </w:rPr>
              <w:t>3 (K)</w:t>
            </w:r>
          </w:p>
        </w:tc>
        <w:tc>
          <w:tcPr>
            <w:tcW w:w="738" w:type="dxa"/>
            <w:vMerge w:val="restart"/>
            <w:tcBorders>
              <w:top w:val="single" w:sz="4" w:space="0" w:color="auto"/>
              <w:left w:val="single" w:sz="4" w:space="0" w:color="auto"/>
              <w:bottom w:val="single" w:sz="4" w:space="0" w:color="auto"/>
              <w:right w:val="single" w:sz="4" w:space="0" w:color="auto"/>
            </w:tcBorders>
          </w:tcPr>
          <w:p w14:paraId="7F294BF9" w14:textId="77777777" w:rsidR="003E6DA5" w:rsidRPr="00F245E6" w:rsidRDefault="003E6DA5">
            <w:pPr>
              <w:rPr>
                <w:rFonts w:cs="Calibri Light"/>
              </w:rPr>
            </w:pPr>
            <w:r w:rsidRPr="00F245E6">
              <w:rPr>
                <w:rFonts w:cs="Calibri Light"/>
              </w:rPr>
              <w:t>tats.</w:t>
            </w:r>
          </w:p>
          <w:p w14:paraId="6E5483BE" w14:textId="77777777" w:rsidR="003E6DA5" w:rsidRPr="00F245E6" w:rsidRDefault="003E6DA5">
            <w:pPr>
              <w:jc w:val="center"/>
              <w:rPr>
                <w:rFonts w:cs="Calibri Light"/>
                <w:b/>
              </w:rPr>
            </w:pPr>
          </w:p>
        </w:tc>
      </w:tr>
      <w:tr w:rsidR="003E6DA5" w:rsidRPr="00F245E6" w14:paraId="0A58DE90" w14:textId="77777777" w:rsidTr="00697536">
        <w:tc>
          <w:tcPr>
            <w:tcW w:w="988" w:type="dxa"/>
            <w:tcBorders>
              <w:top w:val="single" w:sz="4" w:space="0" w:color="auto"/>
              <w:left w:val="single" w:sz="4" w:space="0" w:color="auto"/>
              <w:bottom w:val="single" w:sz="4" w:space="0" w:color="auto"/>
              <w:right w:val="single" w:sz="4" w:space="0" w:color="auto"/>
            </w:tcBorders>
          </w:tcPr>
          <w:p w14:paraId="62A45906" w14:textId="77777777" w:rsidR="003E6DA5" w:rsidRPr="00F245E6" w:rsidRDefault="003E6DA5">
            <w:pPr>
              <w:rPr>
                <w:rFonts w:cs="Calibri Light"/>
                <w:color w:val="C00000"/>
              </w:rPr>
            </w:pPr>
          </w:p>
        </w:tc>
        <w:tc>
          <w:tcPr>
            <w:tcW w:w="6824" w:type="dxa"/>
            <w:tcBorders>
              <w:right w:val="single" w:sz="4" w:space="0" w:color="auto"/>
            </w:tcBorders>
            <w:vAlign w:val="center"/>
            <w:hideMark/>
          </w:tcPr>
          <w:p w14:paraId="55F82188" w14:textId="77777777" w:rsidR="003E6DA5" w:rsidRPr="00F245E6" w:rsidRDefault="003E6DA5">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2B2B3CE4" w14:textId="77777777" w:rsidR="003E6DA5" w:rsidRPr="00F245E6" w:rsidRDefault="003E6DA5">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4CBD28B" w14:textId="77777777" w:rsidR="003E6DA5" w:rsidRPr="00F245E6" w:rsidRDefault="003E6DA5">
            <w:pPr>
              <w:rPr>
                <w:rFonts w:cs="Calibri Light"/>
                <w:b/>
              </w:rPr>
            </w:pPr>
          </w:p>
        </w:tc>
      </w:tr>
    </w:tbl>
    <w:p w14:paraId="0E5EF96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5"/>
        <w:gridCol w:w="737"/>
        <w:gridCol w:w="737"/>
      </w:tblGrid>
      <w:tr w:rsidR="003E6DA5" w:rsidRPr="00F245E6" w14:paraId="71D9E320"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6C92BC02" w14:textId="77777777" w:rsidR="003E6DA5" w:rsidRPr="00F245E6" w:rsidRDefault="003E6DA5">
            <w:pPr>
              <w:rPr>
                <w:rFonts w:cs="Calibri Light"/>
              </w:rPr>
            </w:pPr>
            <w:r w:rsidRPr="00F245E6">
              <w:rPr>
                <w:rFonts w:cs="Calibri Light"/>
              </w:rPr>
              <w:t>D.3.1.c</w:t>
            </w:r>
          </w:p>
        </w:tc>
        <w:tc>
          <w:tcPr>
            <w:tcW w:w="6825" w:type="dxa"/>
            <w:tcBorders>
              <w:top w:val="single" w:sz="4" w:space="0" w:color="auto"/>
              <w:left w:val="single" w:sz="4" w:space="0" w:color="auto"/>
              <w:bottom w:val="single" w:sz="4" w:space="0" w:color="auto"/>
              <w:right w:val="single" w:sz="4" w:space="0" w:color="auto"/>
            </w:tcBorders>
            <w:hideMark/>
          </w:tcPr>
          <w:p w14:paraId="54437F87" w14:textId="29D75FA2" w:rsidR="003E6DA5" w:rsidRPr="00F245E6" w:rsidRDefault="003E6DA5">
            <w:pPr>
              <w:rPr>
                <w:rFonts w:cs="Calibri Light"/>
              </w:rPr>
            </w:pPr>
            <w:r w:rsidRPr="00F245E6">
              <w:rPr>
                <w:rFonts w:cs="Calibri Light"/>
              </w:rPr>
              <w:t>Gibt es ein Verkehrskonzept mit Detailkonzepten zum nichtmotorisierte</w:t>
            </w:r>
            <w:r w:rsidR="00FD0D47">
              <w:rPr>
                <w:rFonts w:cs="Calibri Light"/>
              </w:rPr>
              <w:t>n</w:t>
            </w:r>
            <w:r w:rsidRPr="00F245E6">
              <w:rPr>
                <w:rFonts w:cs="Calibri Light"/>
              </w:rPr>
              <w:t xml:space="preserve"> Verkehr?</w:t>
            </w:r>
          </w:p>
          <w:p w14:paraId="3C803FFA" w14:textId="77777777" w:rsidR="003E6DA5" w:rsidRPr="00F245E6" w:rsidRDefault="003E6DA5">
            <w:pPr>
              <w:rPr>
                <w:rFonts w:cs="Calibri Light"/>
              </w:rPr>
            </w:pPr>
            <w:r w:rsidRPr="00F245E6">
              <w:rPr>
                <w:rFonts w:cs="Calibri Light"/>
              </w:rPr>
              <w:t>(Ja = 10 Punkte)</w:t>
            </w:r>
          </w:p>
        </w:tc>
        <w:tc>
          <w:tcPr>
            <w:tcW w:w="737" w:type="dxa"/>
            <w:vMerge w:val="restart"/>
            <w:tcBorders>
              <w:top w:val="single" w:sz="4" w:space="0" w:color="auto"/>
              <w:left w:val="single" w:sz="4" w:space="0" w:color="auto"/>
              <w:right w:val="single" w:sz="4" w:space="0" w:color="auto"/>
            </w:tcBorders>
            <w:hideMark/>
          </w:tcPr>
          <w:p w14:paraId="1F231CCF" w14:textId="77777777" w:rsidR="003E6DA5" w:rsidRPr="00F245E6" w:rsidRDefault="003E6DA5">
            <w:pPr>
              <w:rPr>
                <w:rFonts w:cs="Calibri Light"/>
              </w:rPr>
            </w:pPr>
            <w:r w:rsidRPr="00F245E6">
              <w:rPr>
                <w:rFonts w:cs="Calibri Light"/>
              </w:rPr>
              <w:t>mögl.</w:t>
            </w:r>
          </w:p>
          <w:p w14:paraId="2114F383" w14:textId="77777777" w:rsidR="003E6DA5" w:rsidRPr="00F245E6" w:rsidRDefault="003E6DA5">
            <w:pPr>
              <w:jc w:val="center"/>
              <w:rPr>
                <w:rFonts w:cs="Calibri Light"/>
                <w:b/>
              </w:rPr>
            </w:pPr>
            <w:r w:rsidRPr="00F245E6">
              <w:rPr>
                <w:rFonts w:cs="Calibri Light"/>
                <w:b/>
              </w:rPr>
              <w:t>10 (K)</w:t>
            </w:r>
          </w:p>
        </w:tc>
        <w:tc>
          <w:tcPr>
            <w:tcW w:w="737" w:type="dxa"/>
            <w:vMerge w:val="restart"/>
            <w:tcBorders>
              <w:top w:val="single" w:sz="4" w:space="0" w:color="auto"/>
              <w:left w:val="single" w:sz="4" w:space="0" w:color="auto"/>
              <w:bottom w:val="single" w:sz="4" w:space="0" w:color="auto"/>
              <w:right w:val="single" w:sz="4" w:space="0" w:color="auto"/>
            </w:tcBorders>
          </w:tcPr>
          <w:p w14:paraId="3BCEB8EA" w14:textId="77777777" w:rsidR="003E6DA5" w:rsidRPr="00F245E6" w:rsidRDefault="003E6DA5">
            <w:pPr>
              <w:rPr>
                <w:rFonts w:cs="Calibri Light"/>
              </w:rPr>
            </w:pPr>
            <w:r w:rsidRPr="00F245E6">
              <w:rPr>
                <w:rFonts w:cs="Calibri Light"/>
              </w:rPr>
              <w:t>tats.</w:t>
            </w:r>
          </w:p>
          <w:p w14:paraId="0498B810" w14:textId="77777777" w:rsidR="003E6DA5" w:rsidRPr="00F245E6" w:rsidRDefault="003E6DA5">
            <w:pPr>
              <w:jc w:val="center"/>
              <w:rPr>
                <w:rFonts w:cs="Calibri Light"/>
                <w:b/>
              </w:rPr>
            </w:pPr>
          </w:p>
        </w:tc>
      </w:tr>
      <w:tr w:rsidR="003E6DA5" w:rsidRPr="00F245E6" w14:paraId="2B6B9966" w14:textId="77777777" w:rsidTr="00697536">
        <w:tc>
          <w:tcPr>
            <w:tcW w:w="988" w:type="dxa"/>
            <w:tcBorders>
              <w:top w:val="single" w:sz="4" w:space="0" w:color="auto"/>
              <w:left w:val="single" w:sz="4" w:space="0" w:color="auto"/>
              <w:bottom w:val="single" w:sz="4" w:space="0" w:color="auto"/>
              <w:right w:val="single" w:sz="4" w:space="0" w:color="auto"/>
            </w:tcBorders>
          </w:tcPr>
          <w:p w14:paraId="4EEB2DFF" w14:textId="77777777" w:rsidR="003E6DA5" w:rsidRPr="00F245E6" w:rsidRDefault="003E6DA5">
            <w:pPr>
              <w:rPr>
                <w:rFonts w:cs="Calibri Light"/>
                <w:color w:val="C00000"/>
              </w:rPr>
            </w:pPr>
          </w:p>
        </w:tc>
        <w:tc>
          <w:tcPr>
            <w:tcW w:w="6825" w:type="dxa"/>
            <w:tcBorders>
              <w:right w:val="single" w:sz="4" w:space="0" w:color="auto"/>
            </w:tcBorders>
            <w:vAlign w:val="center"/>
            <w:hideMark/>
          </w:tcPr>
          <w:p w14:paraId="2F5074B7" w14:textId="77777777" w:rsidR="003E6DA5" w:rsidRPr="00F245E6" w:rsidRDefault="003E6DA5">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3C9A6B98" w14:textId="77777777" w:rsidR="003E6DA5" w:rsidRPr="00F245E6" w:rsidRDefault="003E6DA5">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1E7B44" w14:textId="77777777" w:rsidR="003E6DA5" w:rsidRPr="00F245E6" w:rsidRDefault="003E6DA5">
            <w:pPr>
              <w:rPr>
                <w:rFonts w:cs="Calibri Light"/>
                <w:b/>
              </w:rPr>
            </w:pPr>
          </w:p>
        </w:tc>
      </w:tr>
    </w:tbl>
    <w:p w14:paraId="59E8B2A6"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6"/>
        <w:gridCol w:w="741"/>
        <w:gridCol w:w="742"/>
      </w:tblGrid>
      <w:tr w:rsidR="003E6DA5" w:rsidRPr="00F245E6" w14:paraId="54C5CD98"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4F1A66EA" w14:textId="77777777" w:rsidR="003E6DA5" w:rsidRPr="00F245E6" w:rsidRDefault="003E6DA5">
            <w:pPr>
              <w:rPr>
                <w:rFonts w:cs="Calibri Light"/>
              </w:rPr>
            </w:pPr>
            <w:r w:rsidRPr="00F245E6">
              <w:rPr>
                <w:rFonts w:cs="Calibri Light"/>
              </w:rPr>
              <w:t>D.1.1.c</w:t>
            </w:r>
          </w:p>
        </w:tc>
        <w:tc>
          <w:tcPr>
            <w:tcW w:w="6816" w:type="dxa"/>
            <w:tcBorders>
              <w:top w:val="single" w:sz="4" w:space="0" w:color="auto"/>
              <w:left w:val="single" w:sz="4" w:space="0" w:color="auto"/>
              <w:bottom w:val="single" w:sz="4" w:space="0" w:color="auto"/>
              <w:right w:val="single" w:sz="4" w:space="0" w:color="auto"/>
            </w:tcBorders>
            <w:hideMark/>
          </w:tcPr>
          <w:p w14:paraId="42EB0C54" w14:textId="77777777" w:rsidR="003E6DA5" w:rsidRPr="00F245E6" w:rsidRDefault="003E6DA5">
            <w:pPr>
              <w:rPr>
                <w:rFonts w:cs="Calibri Light"/>
              </w:rPr>
            </w:pPr>
            <w:r w:rsidRPr="00F245E6">
              <w:rPr>
                <w:rFonts w:cs="Calibri Light"/>
              </w:rPr>
              <w:t>Gibt es Festlegungen eines Zieles für den Modal-Split in der Gemeinde?</w:t>
            </w:r>
          </w:p>
          <w:p w14:paraId="4E44CCE1" w14:textId="77777777" w:rsidR="003E6DA5" w:rsidRPr="00F245E6" w:rsidRDefault="003E6DA5">
            <w:pPr>
              <w:rPr>
                <w:rFonts w:cs="Calibri Light"/>
              </w:rPr>
            </w:pPr>
            <w:r w:rsidRPr="00F245E6">
              <w:rPr>
                <w:rFonts w:cs="Calibri Light"/>
              </w:rPr>
              <w:t>(Ja = 2 Punkte)</w:t>
            </w:r>
          </w:p>
        </w:tc>
        <w:tc>
          <w:tcPr>
            <w:tcW w:w="741" w:type="dxa"/>
            <w:vMerge w:val="restart"/>
            <w:tcBorders>
              <w:top w:val="single" w:sz="4" w:space="0" w:color="auto"/>
              <w:left w:val="single" w:sz="4" w:space="0" w:color="auto"/>
              <w:right w:val="single" w:sz="4" w:space="0" w:color="auto"/>
            </w:tcBorders>
            <w:hideMark/>
          </w:tcPr>
          <w:p w14:paraId="4074AFD3" w14:textId="77777777" w:rsidR="003E6DA5" w:rsidRPr="00F245E6" w:rsidRDefault="003E6DA5">
            <w:pPr>
              <w:rPr>
                <w:rFonts w:cs="Calibri Light"/>
              </w:rPr>
            </w:pPr>
            <w:r w:rsidRPr="00F245E6">
              <w:rPr>
                <w:rFonts w:cs="Calibri Light"/>
              </w:rPr>
              <w:t>mögl.</w:t>
            </w:r>
          </w:p>
          <w:p w14:paraId="578A148E" w14:textId="77777777" w:rsidR="003E6DA5" w:rsidRPr="00F245E6" w:rsidRDefault="003E6DA5">
            <w:pPr>
              <w:jc w:val="center"/>
              <w:rPr>
                <w:rFonts w:cs="Calibri Light"/>
                <w:b/>
              </w:rPr>
            </w:pPr>
            <w:r w:rsidRPr="00F245E6">
              <w:rPr>
                <w:rFonts w:cs="Calibri Light"/>
                <w:b/>
              </w:rPr>
              <w:t>2 (K)</w:t>
            </w:r>
          </w:p>
        </w:tc>
        <w:tc>
          <w:tcPr>
            <w:tcW w:w="742" w:type="dxa"/>
            <w:vMerge w:val="restart"/>
            <w:tcBorders>
              <w:top w:val="single" w:sz="4" w:space="0" w:color="auto"/>
              <w:left w:val="single" w:sz="4" w:space="0" w:color="auto"/>
              <w:bottom w:val="single" w:sz="4" w:space="0" w:color="auto"/>
              <w:right w:val="single" w:sz="4" w:space="0" w:color="auto"/>
            </w:tcBorders>
          </w:tcPr>
          <w:p w14:paraId="674382CB" w14:textId="77777777" w:rsidR="003E6DA5" w:rsidRPr="00F245E6" w:rsidRDefault="003E6DA5">
            <w:pPr>
              <w:rPr>
                <w:rFonts w:cs="Calibri Light"/>
              </w:rPr>
            </w:pPr>
            <w:r w:rsidRPr="00F245E6">
              <w:rPr>
                <w:rFonts w:cs="Calibri Light"/>
              </w:rPr>
              <w:t>tats.</w:t>
            </w:r>
          </w:p>
          <w:p w14:paraId="23FDA593" w14:textId="77777777" w:rsidR="003E6DA5" w:rsidRPr="00F245E6" w:rsidRDefault="003E6DA5">
            <w:pPr>
              <w:jc w:val="center"/>
              <w:rPr>
                <w:rFonts w:cs="Calibri Light"/>
                <w:b/>
              </w:rPr>
            </w:pPr>
          </w:p>
        </w:tc>
      </w:tr>
      <w:tr w:rsidR="003E6DA5" w:rsidRPr="00F245E6" w14:paraId="3A44EC48" w14:textId="77777777" w:rsidTr="00697536">
        <w:tc>
          <w:tcPr>
            <w:tcW w:w="988" w:type="dxa"/>
            <w:tcBorders>
              <w:top w:val="single" w:sz="4" w:space="0" w:color="auto"/>
              <w:left w:val="single" w:sz="4" w:space="0" w:color="auto"/>
              <w:bottom w:val="single" w:sz="4" w:space="0" w:color="auto"/>
              <w:right w:val="single" w:sz="4" w:space="0" w:color="auto"/>
            </w:tcBorders>
          </w:tcPr>
          <w:p w14:paraId="436D2E37" w14:textId="77777777" w:rsidR="003E6DA5" w:rsidRPr="00F245E6" w:rsidRDefault="003E6DA5">
            <w:pPr>
              <w:rPr>
                <w:rFonts w:cs="Calibri Light"/>
                <w:color w:val="C00000"/>
              </w:rPr>
            </w:pPr>
          </w:p>
        </w:tc>
        <w:tc>
          <w:tcPr>
            <w:tcW w:w="6816" w:type="dxa"/>
            <w:tcBorders>
              <w:right w:val="single" w:sz="4" w:space="0" w:color="auto"/>
            </w:tcBorders>
            <w:vAlign w:val="center"/>
            <w:hideMark/>
          </w:tcPr>
          <w:p w14:paraId="4E92C055" w14:textId="77777777" w:rsidR="003E6DA5" w:rsidRPr="00F245E6" w:rsidRDefault="003E6DA5">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6EE95A3D" w14:textId="77777777" w:rsidR="003E6DA5" w:rsidRPr="00F245E6" w:rsidRDefault="003E6DA5">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937BC71" w14:textId="77777777" w:rsidR="003E6DA5" w:rsidRPr="00F245E6" w:rsidRDefault="003E6DA5">
            <w:pPr>
              <w:rPr>
                <w:rFonts w:cs="Calibri Light"/>
                <w:b/>
              </w:rPr>
            </w:pPr>
          </w:p>
        </w:tc>
      </w:tr>
    </w:tbl>
    <w:p w14:paraId="01294699"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2"/>
        <w:gridCol w:w="743"/>
        <w:gridCol w:w="744"/>
      </w:tblGrid>
      <w:tr w:rsidR="003E6DA5" w:rsidRPr="00F245E6" w14:paraId="7C53883A"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27861727" w14:textId="77777777" w:rsidR="003E6DA5" w:rsidRPr="00F245E6" w:rsidRDefault="003E6DA5">
            <w:pPr>
              <w:rPr>
                <w:rFonts w:cs="Calibri Light"/>
              </w:rPr>
            </w:pPr>
            <w:r w:rsidRPr="00F245E6">
              <w:rPr>
                <w:rFonts w:cs="Calibri Light"/>
              </w:rPr>
              <w:t>D.2.1.f</w:t>
            </w:r>
          </w:p>
        </w:tc>
        <w:tc>
          <w:tcPr>
            <w:tcW w:w="6812" w:type="dxa"/>
            <w:tcBorders>
              <w:top w:val="single" w:sz="4" w:space="0" w:color="auto"/>
              <w:left w:val="single" w:sz="4" w:space="0" w:color="auto"/>
              <w:bottom w:val="single" w:sz="4" w:space="0" w:color="auto"/>
              <w:right w:val="single" w:sz="4" w:space="0" w:color="auto"/>
            </w:tcBorders>
            <w:hideMark/>
          </w:tcPr>
          <w:p w14:paraId="5E32F627" w14:textId="77777777" w:rsidR="003E6DA5" w:rsidRPr="00F245E6" w:rsidRDefault="003E6DA5">
            <w:pPr>
              <w:rPr>
                <w:rFonts w:cs="Calibri Light"/>
              </w:rPr>
            </w:pPr>
            <w:r w:rsidRPr="00F245E6">
              <w:rPr>
                <w:rFonts w:cs="Calibri Light"/>
              </w:rPr>
              <w:t>Ist der Modal Split in der Gemeinde erfasst?</w:t>
            </w:r>
          </w:p>
          <w:p w14:paraId="641A2A58" w14:textId="77777777" w:rsidR="003E6DA5" w:rsidRPr="00F245E6" w:rsidRDefault="003E6DA5">
            <w:pPr>
              <w:rPr>
                <w:rFonts w:cs="Calibri Light"/>
              </w:rPr>
            </w:pPr>
            <w:r w:rsidRPr="00F245E6">
              <w:rPr>
                <w:rFonts w:cs="Calibri Light"/>
              </w:rPr>
              <w:t>(Ja = 3 Punkte)</w:t>
            </w:r>
          </w:p>
        </w:tc>
        <w:tc>
          <w:tcPr>
            <w:tcW w:w="743" w:type="dxa"/>
            <w:vMerge w:val="restart"/>
            <w:tcBorders>
              <w:top w:val="single" w:sz="4" w:space="0" w:color="auto"/>
              <w:left w:val="single" w:sz="4" w:space="0" w:color="auto"/>
              <w:right w:val="single" w:sz="4" w:space="0" w:color="auto"/>
            </w:tcBorders>
            <w:hideMark/>
          </w:tcPr>
          <w:p w14:paraId="5AD750FA" w14:textId="77777777" w:rsidR="003E6DA5" w:rsidRPr="00F245E6" w:rsidRDefault="003E6DA5">
            <w:pPr>
              <w:rPr>
                <w:rFonts w:cs="Calibri Light"/>
              </w:rPr>
            </w:pPr>
            <w:r w:rsidRPr="00F245E6">
              <w:rPr>
                <w:rFonts w:cs="Calibri Light"/>
              </w:rPr>
              <w:t>mögl.</w:t>
            </w:r>
          </w:p>
          <w:p w14:paraId="114A6CF3" w14:textId="77777777" w:rsidR="003E6DA5" w:rsidRPr="00F245E6" w:rsidRDefault="003E6DA5">
            <w:pPr>
              <w:jc w:val="center"/>
              <w:rPr>
                <w:rFonts w:cs="Calibri Light"/>
                <w:b/>
              </w:rPr>
            </w:pPr>
            <w:r w:rsidRPr="00F245E6">
              <w:rPr>
                <w:rFonts w:cs="Calibri Light"/>
                <w:b/>
              </w:rPr>
              <w:t>3 (K)</w:t>
            </w:r>
          </w:p>
        </w:tc>
        <w:tc>
          <w:tcPr>
            <w:tcW w:w="744" w:type="dxa"/>
            <w:vMerge w:val="restart"/>
            <w:tcBorders>
              <w:top w:val="single" w:sz="4" w:space="0" w:color="auto"/>
              <w:left w:val="single" w:sz="4" w:space="0" w:color="auto"/>
              <w:bottom w:val="single" w:sz="4" w:space="0" w:color="auto"/>
              <w:right w:val="single" w:sz="4" w:space="0" w:color="auto"/>
            </w:tcBorders>
          </w:tcPr>
          <w:p w14:paraId="6F426FDB" w14:textId="77777777" w:rsidR="003E6DA5" w:rsidRPr="00F245E6" w:rsidRDefault="003E6DA5">
            <w:pPr>
              <w:rPr>
                <w:rFonts w:cs="Calibri Light"/>
              </w:rPr>
            </w:pPr>
            <w:r w:rsidRPr="00F245E6">
              <w:rPr>
                <w:rFonts w:cs="Calibri Light"/>
              </w:rPr>
              <w:t>tats.</w:t>
            </w:r>
          </w:p>
          <w:p w14:paraId="62CA0CA2" w14:textId="77777777" w:rsidR="003E6DA5" w:rsidRPr="00F245E6" w:rsidRDefault="003E6DA5">
            <w:pPr>
              <w:jc w:val="center"/>
              <w:rPr>
                <w:rFonts w:cs="Calibri Light"/>
                <w:b/>
              </w:rPr>
            </w:pPr>
          </w:p>
        </w:tc>
      </w:tr>
      <w:tr w:rsidR="003E6DA5" w:rsidRPr="00F245E6" w14:paraId="050AA077" w14:textId="77777777" w:rsidTr="00697536">
        <w:tc>
          <w:tcPr>
            <w:tcW w:w="988" w:type="dxa"/>
            <w:tcBorders>
              <w:top w:val="single" w:sz="4" w:space="0" w:color="auto"/>
              <w:left w:val="single" w:sz="4" w:space="0" w:color="auto"/>
              <w:bottom w:val="single" w:sz="4" w:space="0" w:color="auto"/>
              <w:right w:val="single" w:sz="4" w:space="0" w:color="auto"/>
            </w:tcBorders>
          </w:tcPr>
          <w:p w14:paraId="2B9E100F" w14:textId="77777777" w:rsidR="003E6DA5" w:rsidRPr="00F245E6" w:rsidRDefault="003E6DA5">
            <w:pPr>
              <w:rPr>
                <w:rFonts w:cs="Calibri Light"/>
                <w:color w:val="C00000"/>
              </w:rPr>
            </w:pPr>
          </w:p>
        </w:tc>
        <w:tc>
          <w:tcPr>
            <w:tcW w:w="6812" w:type="dxa"/>
            <w:tcBorders>
              <w:right w:val="single" w:sz="4" w:space="0" w:color="auto"/>
            </w:tcBorders>
            <w:vAlign w:val="center"/>
            <w:hideMark/>
          </w:tcPr>
          <w:p w14:paraId="69DAD402" w14:textId="77777777" w:rsidR="003E6DA5" w:rsidRPr="00F245E6" w:rsidRDefault="003E6DA5">
            <w:pPr>
              <w:rPr>
                <w:rFonts w:cs="Calibri Light"/>
                <w:sz w:val="20"/>
                <w:szCs w:val="20"/>
                <w:lang w:val="de-AT" w:eastAsia="de-AT"/>
              </w:rPr>
            </w:pPr>
          </w:p>
        </w:tc>
        <w:tc>
          <w:tcPr>
            <w:tcW w:w="743" w:type="dxa"/>
            <w:vMerge/>
            <w:tcBorders>
              <w:left w:val="single" w:sz="4" w:space="0" w:color="auto"/>
              <w:right w:val="single" w:sz="4" w:space="0" w:color="auto"/>
            </w:tcBorders>
            <w:vAlign w:val="center"/>
            <w:hideMark/>
          </w:tcPr>
          <w:p w14:paraId="0B043249" w14:textId="77777777" w:rsidR="003E6DA5" w:rsidRPr="00F245E6" w:rsidRDefault="003E6DA5">
            <w:pPr>
              <w:rPr>
                <w:rFonts w:cs="Calibri Light"/>
                <w:sz w:val="20"/>
                <w:szCs w:val="20"/>
                <w:lang w:val="de-AT" w:eastAsia="de-AT"/>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14:paraId="3B09E107" w14:textId="77777777" w:rsidR="003E6DA5" w:rsidRPr="00F245E6" w:rsidRDefault="003E6DA5">
            <w:pPr>
              <w:rPr>
                <w:rFonts w:cs="Calibri Light"/>
                <w:b/>
              </w:rPr>
            </w:pPr>
          </w:p>
        </w:tc>
      </w:tr>
    </w:tbl>
    <w:p w14:paraId="03BA9D52"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1"/>
        <w:gridCol w:w="734"/>
        <w:gridCol w:w="734"/>
      </w:tblGrid>
      <w:tr w:rsidR="003E6DA5" w:rsidRPr="00F245E6" w14:paraId="58C84BEB"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29320D16" w14:textId="77777777" w:rsidR="003E6DA5" w:rsidRPr="00F245E6" w:rsidRDefault="003E6DA5">
            <w:pPr>
              <w:rPr>
                <w:rFonts w:cs="Calibri Light"/>
              </w:rPr>
            </w:pPr>
            <w:r w:rsidRPr="00F245E6">
              <w:rPr>
                <w:rFonts w:cs="Calibri Light"/>
              </w:rPr>
              <w:t>D.3.1.a</w:t>
            </w:r>
          </w:p>
        </w:tc>
        <w:tc>
          <w:tcPr>
            <w:tcW w:w="6831" w:type="dxa"/>
            <w:tcBorders>
              <w:top w:val="single" w:sz="4" w:space="0" w:color="auto"/>
              <w:left w:val="single" w:sz="4" w:space="0" w:color="auto"/>
              <w:bottom w:val="single" w:sz="4" w:space="0" w:color="auto"/>
              <w:right w:val="single" w:sz="4" w:space="0" w:color="auto"/>
            </w:tcBorders>
            <w:hideMark/>
          </w:tcPr>
          <w:p w14:paraId="002CC49C" w14:textId="77777777" w:rsidR="003E6DA5" w:rsidRPr="00F245E6" w:rsidRDefault="003E6DA5">
            <w:pPr>
              <w:rPr>
                <w:rFonts w:cs="Calibri Light"/>
              </w:rPr>
            </w:pPr>
            <w:r w:rsidRPr="00F245E6">
              <w:rPr>
                <w:rFonts w:cs="Calibri Light"/>
              </w:rPr>
              <w:t>Gibt es eine Schwachstellenanalyse für das bestehende Verkehrssystem in der Gemeinde? Wenn ja, welche Schwachstellen?</w:t>
            </w:r>
          </w:p>
          <w:p w14:paraId="507F5050" w14:textId="77777777" w:rsidR="003E6DA5" w:rsidRPr="00F245E6" w:rsidRDefault="003E6DA5">
            <w:pPr>
              <w:rPr>
                <w:rFonts w:cs="Calibri Light"/>
              </w:rPr>
            </w:pPr>
            <w:r w:rsidRPr="00F245E6">
              <w:rPr>
                <w:rFonts w:cs="Calibri Light"/>
              </w:rPr>
              <w:t>(Ja = 1 Punkt + Beschreibung, 1 Punkt je Schwachstelle)</w:t>
            </w:r>
          </w:p>
        </w:tc>
        <w:tc>
          <w:tcPr>
            <w:tcW w:w="734" w:type="dxa"/>
            <w:vMerge w:val="restart"/>
            <w:tcBorders>
              <w:top w:val="single" w:sz="4" w:space="0" w:color="auto"/>
              <w:left w:val="single" w:sz="4" w:space="0" w:color="auto"/>
              <w:right w:val="single" w:sz="4" w:space="0" w:color="auto"/>
            </w:tcBorders>
            <w:hideMark/>
          </w:tcPr>
          <w:p w14:paraId="3F38FD62" w14:textId="77777777" w:rsidR="003E6DA5" w:rsidRPr="00F245E6" w:rsidRDefault="003E6DA5">
            <w:pPr>
              <w:rPr>
                <w:rFonts w:cs="Calibri Light"/>
              </w:rPr>
            </w:pPr>
            <w:r w:rsidRPr="00F245E6">
              <w:rPr>
                <w:rFonts w:cs="Calibri Light"/>
              </w:rPr>
              <w:t>mögl.</w:t>
            </w:r>
          </w:p>
          <w:p w14:paraId="085D652F" w14:textId="77777777" w:rsidR="003E6DA5" w:rsidRPr="00F245E6" w:rsidRDefault="003E6DA5">
            <w:pPr>
              <w:jc w:val="center"/>
              <w:rPr>
                <w:rFonts w:cs="Calibri Light"/>
                <w:b/>
              </w:rPr>
            </w:pPr>
            <w:r w:rsidRPr="00F245E6">
              <w:rPr>
                <w:rFonts w:cs="Calibri Light"/>
                <w:b/>
              </w:rPr>
              <w:t>3 (K)</w:t>
            </w:r>
          </w:p>
        </w:tc>
        <w:tc>
          <w:tcPr>
            <w:tcW w:w="734" w:type="dxa"/>
            <w:vMerge w:val="restart"/>
            <w:tcBorders>
              <w:top w:val="single" w:sz="4" w:space="0" w:color="auto"/>
              <w:left w:val="single" w:sz="4" w:space="0" w:color="auto"/>
              <w:bottom w:val="single" w:sz="4" w:space="0" w:color="auto"/>
              <w:right w:val="single" w:sz="4" w:space="0" w:color="auto"/>
            </w:tcBorders>
          </w:tcPr>
          <w:p w14:paraId="01FF619E" w14:textId="77777777" w:rsidR="003E6DA5" w:rsidRPr="00F245E6" w:rsidRDefault="003E6DA5">
            <w:pPr>
              <w:rPr>
                <w:rFonts w:cs="Calibri Light"/>
              </w:rPr>
            </w:pPr>
            <w:r w:rsidRPr="00F245E6">
              <w:rPr>
                <w:rFonts w:cs="Calibri Light"/>
              </w:rPr>
              <w:t>tats.</w:t>
            </w:r>
          </w:p>
          <w:p w14:paraId="3D509DF3" w14:textId="77777777" w:rsidR="003E6DA5" w:rsidRPr="00F245E6" w:rsidRDefault="003E6DA5">
            <w:pPr>
              <w:jc w:val="center"/>
              <w:rPr>
                <w:rFonts w:cs="Calibri Light"/>
                <w:b/>
              </w:rPr>
            </w:pPr>
          </w:p>
        </w:tc>
      </w:tr>
      <w:tr w:rsidR="003E6DA5" w:rsidRPr="00F245E6" w14:paraId="1C4F798F" w14:textId="77777777" w:rsidTr="00697536">
        <w:tc>
          <w:tcPr>
            <w:tcW w:w="988" w:type="dxa"/>
            <w:tcBorders>
              <w:top w:val="single" w:sz="4" w:space="0" w:color="auto"/>
              <w:left w:val="single" w:sz="4" w:space="0" w:color="auto"/>
              <w:bottom w:val="single" w:sz="4" w:space="0" w:color="auto"/>
              <w:right w:val="single" w:sz="4" w:space="0" w:color="auto"/>
            </w:tcBorders>
          </w:tcPr>
          <w:p w14:paraId="171562A5" w14:textId="77777777" w:rsidR="003E6DA5" w:rsidRPr="00F245E6" w:rsidRDefault="003E6DA5">
            <w:pPr>
              <w:rPr>
                <w:rFonts w:cs="Calibri Light"/>
                <w:color w:val="C00000"/>
              </w:rPr>
            </w:pPr>
          </w:p>
        </w:tc>
        <w:tc>
          <w:tcPr>
            <w:tcW w:w="6831" w:type="dxa"/>
            <w:tcBorders>
              <w:right w:val="single" w:sz="4" w:space="0" w:color="auto"/>
            </w:tcBorders>
            <w:vAlign w:val="center"/>
            <w:hideMark/>
          </w:tcPr>
          <w:p w14:paraId="2A76197A" w14:textId="77777777" w:rsidR="003E6DA5" w:rsidRPr="00F245E6" w:rsidRDefault="003E6DA5">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0FBC2661" w14:textId="77777777" w:rsidR="003E6DA5" w:rsidRPr="00F245E6" w:rsidRDefault="003E6DA5">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40190E89" w14:textId="77777777" w:rsidR="003E6DA5" w:rsidRPr="00F245E6" w:rsidRDefault="003E6DA5">
            <w:pPr>
              <w:rPr>
                <w:rFonts w:cs="Calibri Light"/>
                <w:b/>
              </w:rPr>
            </w:pPr>
          </w:p>
        </w:tc>
      </w:tr>
    </w:tbl>
    <w:p w14:paraId="2FF729F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9"/>
        <w:gridCol w:w="735"/>
        <w:gridCol w:w="735"/>
      </w:tblGrid>
      <w:tr w:rsidR="003E6DA5" w:rsidRPr="00F245E6" w14:paraId="68FCDFF3"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38126384" w14:textId="77777777" w:rsidR="003E6DA5" w:rsidRPr="00F245E6" w:rsidRDefault="003E6DA5">
            <w:pPr>
              <w:rPr>
                <w:rFonts w:cs="Calibri Light"/>
              </w:rPr>
            </w:pPr>
            <w:r w:rsidRPr="00F245E6">
              <w:rPr>
                <w:rFonts w:cs="Calibri Light"/>
              </w:rPr>
              <w:t>D.4.4.a</w:t>
            </w:r>
          </w:p>
        </w:tc>
        <w:tc>
          <w:tcPr>
            <w:tcW w:w="6829" w:type="dxa"/>
            <w:tcBorders>
              <w:top w:val="single" w:sz="4" w:space="0" w:color="auto"/>
              <w:left w:val="single" w:sz="4" w:space="0" w:color="auto"/>
              <w:bottom w:val="single" w:sz="4" w:space="0" w:color="auto"/>
              <w:right w:val="single" w:sz="4" w:space="0" w:color="auto"/>
            </w:tcBorders>
            <w:hideMark/>
          </w:tcPr>
          <w:p w14:paraId="348096EC" w14:textId="77777777" w:rsidR="003E6DA5" w:rsidRPr="00F245E6" w:rsidRDefault="003E6DA5">
            <w:pPr>
              <w:rPr>
                <w:rFonts w:cs="Calibri Light"/>
              </w:rPr>
            </w:pPr>
            <w:r w:rsidRPr="00F245E6">
              <w:rPr>
                <w:rFonts w:cs="Calibri Light"/>
              </w:rPr>
              <w:t>Gibt es eine jährliche Erhebung der Schwachstellen im Verkehrssystem? (Differenzierung nach Fußweg/Rad/ÖV/MIV)</w:t>
            </w:r>
          </w:p>
          <w:p w14:paraId="442A98A7" w14:textId="77777777" w:rsidR="003E6DA5" w:rsidRPr="00F245E6" w:rsidRDefault="003E6DA5">
            <w:pPr>
              <w:rPr>
                <w:rFonts w:cs="Calibri Light"/>
              </w:rPr>
            </w:pPr>
            <w:r w:rsidRPr="00F245E6">
              <w:rPr>
                <w:rFonts w:cs="Calibri Light"/>
              </w:rPr>
              <w:t>(Ja = 2 Punkte + Differenzierung = 1 Punkt)</w:t>
            </w:r>
          </w:p>
        </w:tc>
        <w:tc>
          <w:tcPr>
            <w:tcW w:w="735" w:type="dxa"/>
            <w:vMerge w:val="restart"/>
            <w:tcBorders>
              <w:top w:val="single" w:sz="4" w:space="0" w:color="auto"/>
              <w:left w:val="single" w:sz="4" w:space="0" w:color="auto"/>
              <w:right w:val="single" w:sz="4" w:space="0" w:color="auto"/>
            </w:tcBorders>
            <w:hideMark/>
          </w:tcPr>
          <w:p w14:paraId="312F0BFF" w14:textId="77777777" w:rsidR="003E6DA5" w:rsidRPr="00F245E6" w:rsidRDefault="003E6DA5">
            <w:pPr>
              <w:rPr>
                <w:rFonts w:cs="Calibri Light"/>
              </w:rPr>
            </w:pPr>
            <w:r w:rsidRPr="00F245E6">
              <w:rPr>
                <w:rFonts w:cs="Calibri Light"/>
              </w:rPr>
              <w:t>mögl.</w:t>
            </w:r>
          </w:p>
          <w:p w14:paraId="74EBFA7E" w14:textId="77777777" w:rsidR="003E6DA5" w:rsidRPr="00F245E6" w:rsidRDefault="003E6DA5">
            <w:pPr>
              <w:jc w:val="center"/>
              <w:rPr>
                <w:rFonts w:cs="Calibri Light"/>
                <w:b/>
              </w:rPr>
            </w:pPr>
            <w:r w:rsidRPr="00F245E6">
              <w:rPr>
                <w:rFonts w:cs="Calibri Light"/>
                <w:b/>
              </w:rPr>
              <w:t>3 (K)</w:t>
            </w:r>
          </w:p>
        </w:tc>
        <w:tc>
          <w:tcPr>
            <w:tcW w:w="735" w:type="dxa"/>
            <w:vMerge w:val="restart"/>
            <w:tcBorders>
              <w:top w:val="single" w:sz="4" w:space="0" w:color="auto"/>
              <w:left w:val="single" w:sz="4" w:space="0" w:color="auto"/>
              <w:bottom w:val="single" w:sz="4" w:space="0" w:color="auto"/>
              <w:right w:val="single" w:sz="4" w:space="0" w:color="auto"/>
            </w:tcBorders>
          </w:tcPr>
          <w:p w14:paraId="1BF5B135" w14:textId="77777777" w:rsidR="003E6DA5" w:rsidRPr="00F245E6" w:rsidRDefault="003E6DA5">
            <w:pPr>
              <w:rPr>
                <w:rFonts w:cs="Calibri Light"/>
              </w:rPr>
            </w:pPr>
            <w:r w:rsidRPr="00F245E6">
              <w:rPr>
                <w:rFonts w:cs="Calibri Light"/>
              </w:rPr>
              <w:t>tats.</w:t>
            </w:r>
          </w:p>
          <w:p w14:paraId="3B9BF46D" w14:textId="77777777" w:rsidR="003E6DA5" w:rsidRPr="00F245E6" w:rsidRDefault="003E6DA5">
            <w:pPr>
              <w:jc w:val="center"/>
              <w:rPr>
                <w:rFonts w:cs="Calibri Light"/>
                <w:b/>
              </w:rPr>
            </w:pPr>
          </w:p>
        </w:tc>
      </w:tr>
      <w:tr w:rsidR="003E6DA5" w:rsidRPr="00F245E6" w14:paraId="1B879912" w14:textId="77777777" w:rsidTr="00697536">
        <w:tc>
          <w:tcPr>
            <w:tcW w:w="988" w:type="dxa"/>
            <w:tcBorders>
              <w:top w:val="single" w:sz="4" w:space="0" w:color="auto"/>
              <w:left w:val="single" w:sz="4" w:space="0" w:color="auto"/>
              <w:bottom w:val="single" w:sz="4" w:space="0" w:color="auto"/>
              <w:right w:val="single" w:sz="4" w:space="0" w:color="auto"/>
            </w:tcBorders>
          </w:tcPr>
          <w:p w14:paraId="48284BC3" w14:textId="77777777" w:rsidR="003E6DA5" w:rsidRPr="00F245E6" w:rsidRDefault="003E6DA5">
            <w:pPr>
              <w:rPr>
                <w:rFonts w:cs="Calibri Light"/>
                <w:color w:val="C00000"/>
              </w:rPr>
            </w:pPr>
          </w:p>
        </w:tc>
        <w:tc>
          <w:tcPr>
            <w:tcW w:w="6829" w:type="dxa"/>
            <w:tcBorders>
              <w:right w:val="single" w:sz="4" w:space="0" w:color="auto"/>
            </w:tcBorders>
            <w:vAlign w:val="center"/>
            <w:hideMark/>
          </w:tcPr>
          <w:p w14:paraId="4CEF538D" w14:textId="77777777" w:rsidR="003E6DA5" w:rsidRPr="00F245E6" w:rsidRDefault="003E6DA5">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14652EA7" w14:textId="77777777" w:rsidR="003E6DA5" w:rsidRPr="00F245E6" w:rsidRDefault="003E6DA5">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08BB7BC3" w14:textId="77777777" w:rsidR="003E6DA5" w:rsidRPr="00F245E6" w:rsidRDefault="003E6DA5">
            <w:pPr>
              <w:rPr>
                <w:rFonts w:cs="Calibri Light"/>
                <w:b/>
              </w:rPr>
            </w:pPr>
          </w:p>
        </w:tc>
      </w:tr>
    </w:tbl>
    <w:p w14:paraId="3C0807FA"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4"/>
        <w:gridCol w:w="732"/>
        <w:gridCol w:w="733"/>
      </w:tblGrid>
      <w:tr w:rsidR="003E6DA5" w:rsidRPr="00F245E6" w14:paraId="22064CF7"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1B26E3C1" w14:textId="77777777" w:rsidR="003E6DA5" w:rsidRPr="00F245E6" w:rsidRDefault="003E6DA5">
            <w:pPr>
              <w:rPr>
                <w:rFonts w:cs="Calibri Light"/>
              </w:rPr>
            </w:pPr>
            <w:r w:rsidRPr="00F245E6">
              <w:rPr>
                <w:rFonts w:cs="Calibri Light"/>
              </w:rPr>
              <w:t>D.2.1.a</w:t>
            </w:r>
          </w:p>
        </w:tc>
        <w:tc>
          <w:tcPr>
            <w:tcW w:w="6834" w:type="dxa"/>
            <w:tcBorders>
              <w:top w:val="single" w:sz="4" w:space="0" w:color="auto"/>
              <w:left w:val="single" w:sz="4" w:space="0" w:color="auto"/>
              <w:bottom w:val="single" w:sz="4" w:space="0" w:color="auto"/>
              <w:right w:val="single" w:sz="4" w:space="0" w:color="auto"/>
            </w:tcBorders>
            <w:hideMark/>
          </w:tcPr>
          <w:p w14:paraId="3DFC261A" w14:textId="77777777" w:rsidR="003E6DA5" w:rsidRPr="00F245E6" w:rsidRDefault="003E6DA5">
            <w:pPr>
              <w:rPr>
                <w:rFonts w:cs="Calibri Light"/>
              </w:rPr>
            </w:pPr>
            <w:r w:rsidRPr="00F245E6">
              <w:rPr>
                <w:rFonts w:cs="Calibri Light"/>
              </w:rPr>
              <w:t>Gibt es eine Erfassung der Verkehrswege in einem Geoinformationssystem?</w:t>
            </w:r>
          </w:p>
          <w:p w14:paraId="0D4E75C3" w14:textId="77777777" w:rsidR="003E6DA5" w:rsidRPr="00F245E6" w:rsidRDefault="003E6DA5">
            <w:pPr>
              <w:rPr>
                <w:rFonts w:cs="Calibri Light"/>
              </w:rPr>
            </w:pPr>
            <w:r w:rsidRPr="00F245E6">
              <w:rPr>
                <w:rFonts w:cs="Calibri Light"/>
              </w:rPr>
              <w:t>(Ja = 2 Punkte)</w:t>
            </w:r>
          </w:p>
        </w:tc>
        <w:tc>
          <w:tcPr>
            <w:tcW w:w="732" w:type="dxa"/>
            <w:vMerge w:val="restart"/>
            <w:tcBorders>
              <w:top w:val="single" w:sz="4" w:space="0" w:color="auto"/>
              <w:left w:val="single" w:sz="4" w:space="0" w:color="auto"/>
              <w:right w:val="single" w:sz="4" w:space="0" w:color="auto"/>
            </w:tcBorders>
            <w:hideMark/>
          </w:tcPr>
          <w:p w14:paraId="160863CD" w14:textId="77777777" w:rsidR="003E6DA5" w:rsidRPr="00F245E6" w:rsidRDefault="003E6DA5">
            <w:pPr>
              <w:rPr>
                <w:rFonts w:cs="Calibri Light"/>
              </w:rPr>
            </w:pPr>
            <w:r w:rsidRPr="00F245E6">
              <w:rPr>
                <w:rFonts w:cs="Calibri Light"/>
              </w:rPr>
              <w:t>mögl.</w:t>
            </w:r>
          </w:p>
          <w:p w14:paraId="5AE97E85" w14:textId="77777777" w:rsidR="003E6DA5" w:rsidRPr="00F245E6" w:rsidRDefault="003E6DA5">
            <w:pPr>
              <w:jc w:val="center"/>
              <w:rPr>
                <w:rFonts w:cs="Calibri Light"/>
                <w:b/>
              </w:rPr>
            </w:pPr>
            <w:r w:rsidRPr="00F245E6">
              <w:rPr>
                <w:rFonts w:cs="Calibri Light"/>
                <w:b/>
              </w:rPr>
              <w:t>2 (K)</w:t>
            </w:r>
          </w:p>
        </w:tc>
        <w:tc>
          <w:tcPr>
            <w:tcW w:w="733" w:type="dxa"/>
            <w:vMerge w:val="restart"/>
            <w:tcBorders>
              <w:top w:val="single" w:sz="4" w:space="0" w:color="auto"/>
              <w:left w:val="single" w:sz="4" w:space="0" w:color="auto"/>
              <w:bottom w:val="single" w:sz="4" w:space="0" w:color="auto"/>
              <w:right w:val="single" w:sz="4" w:space="0" w:color="auto"/>
            </w:tcBorders>
          </w:tcPr>
          <w:p w14:paraId="4AA7A65B" w14:textId="77777777" w:rsidR="003E6DA5" w:rsidRPr="00F245E6" w:rsidRDefault="003E6DA5">
            <w:pPr>
              <w:rPr>
                <w:rFonts w:cs="Calibri Light"/>
              </w:rPr>
            </w:pPr>
            <w:r w:rsidRPr="00F245E6">
              <w:rPr>
                <w:rFonts w:cs="Calibri Light"/>
              </w:rPr>
              <w:t>tats.</w:t>
            </w:r>
          </w:p>
          <w:p w14:paraId="1CA5DC6F" w14:textId="77777777" w:rsidR="003E6DA5" w:rsidRPr="00F245E6" w:rsidRDefault="003E6DA5">
            <w:pPr>
              <w:jc w:val="center"/>
              <w:rPr>
                <w:rFonts w:cs="Calibri Light"/>
                <w:b/>
              </w:rPr>
            </w:pPr>
          </w:p>
        </w:tc>
      </w:tr>
      <w:tr w:rsidR="003E6DA5" w:rsidRPr="00F245E6" w14:paraId="5F573CB8" w14:textId="77777777" w:rsidTr="00697536">
        <w:tc>
          <w:tcPr>
            <w:tcW w:w="988" w:type="dxa"/>
            <w:tcBorders>
              <w:top w:val="single" w:sz="4" w:space="0" w:color="auto"/>
              <w:left w:val="single" w:sz="4" w:space="0" w:color="auto"/>
              <w:bottom w:val="single" w:sz="4" w:space="0" w:color="auto"/>
              <w:right w:val="single" w:sz="4" w:space="0" w:color="auto"/>
            </w:tcBorders>
          </w:tcPr>
          <w:p w14:paraId="66C373DF" w14:textId="77777777" w:rsidR="003E6DA5" w:rsidRPr="00F245E6" w:rsidRDefault="003E6DA5">
            <w:pPr>
              <w:rPr>
                <w:rFonts w:cs="Calibri Light"/>
                <w:color w:val="C00000"/>
              </w:rPr>
            </w:pPr>
          </w:p>
        </w:tc>
        <w:tc>
          <w:tcPr>
            <w:tcW w:w="6834" w:type="dxa"/>
            <w:tcBorders>
              <w:right w:val="single" w:sz="4" w:space="0" w:color="auto"/>
            </w:tcBorders>
            <w:vAlign w:val="center"/>
            <w:hideMark/>
          </w:tcPr>
          <w:p w14:paraId="73413189" w14:textId="77777777" w:rsidR="003E6DA5" w:rsidRPr="00F245E6" w:rsidRDefault="003E6DA5">
            <w:pPr>
              <w:rPr>
                <w:rFonts w:cs="Calibri Light"/>
                <w:sz w:val="20"/>
                <w:szCs w:val="20"/>
                <w:lang w:val="de-AT" w:eastAsia="de-AT"/>
              </w:rPr>
            </w:pPr>
          </w:p>
        </w:tc>
        <w:tc>
          <w:tcPr>
            <w:tcW w:w="732" w:type="dxa"/>
            <w:vMerge/>
            <w:tcBorders>
              <w:left w:val="single" w:sz="4" w:space="0" w:color="auto"/>
              <w:right w:val="single" w:sz="4" w:space="0" w:color="auto"/>
            </w:tcBorders>
            <w:vAlign w:val="center"/>
            <w:hideMark/>
          </w:tcPr>
          <w:p w14:paraId="27165AD1" w14:textId="77777777" w:rsidR="003E6DA5" w:rsidRPr="00F245E6" w:rsidRDefault="003E6DA5">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1FA6DC1E" w14:textId="77777777" w:rsidR="003E6DA5" w:rsidRPr="00F245E6" w:rsidRDefault="003E6DA5">
            <w:pPr>
              <w:rPr>
                <w:rFonts w:cs="Calibri Light"/>
                <w:b/>
              </w:rPr>
            </w:pPr>
          </w:p>
        </w:tc>
      </w:tr>
    </w:tbl>
    <w:p w14:paraId="30C1462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8"/>
        <w:gridCol w:w="740"/>
        <w:gridCol w:w="741"/>
      </w:tblGrid>
      <w:tr w:rsidR="003E6DA5" w:rsidRPr="00F245E6" w14:paraId="4DF5D3C8"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01ADCBF9" w14:textId="77777777" w:rsidR="003E6DA5" w:rsidRPr="00F245E6" w:rsidRDefault="003E6DA5">
            <w:pPr>
              <w:rPr>
                <w:rFonts w:cs="Calibri Light"/>
              </w:rPr>
            </w:pPr>
            <w:r w:rsidRPr="00F245E6">
              <w:rPr>
                <w:rFonts w:cs="Calibri Light"/>
              </w:rPr>
              <w:t>D.2.1.b</w:t>
            </w:r>
          </w:p>
        </w:tc>
        <w:tc>
          <w:tcPr>
            <w:tcW w:w="6818" w:type="dxa"/>
            <w:tcBorders>
              <w:top w:val="single" w:sz="4" w:space="0" w:color="auto"/>
              <w:left w:val="single" w:sz="4" w:space="0" w:color="auto"/>
              <w:bottom w:val="single" w:sz="4" w:space="0" w:color="auto"/>
              <w:right w:val="single" w:sz="4" w:space="0" w:color="auto"/>
            </w:tcBorders>
            <w:hideMark/>
          </w:tcPr>
          <w:p w14:paraId="0376B599" w14:textId="77777777" w:rsidR="003E6DA5" w:rsidRPr="00F245E6" w:rsidRDefault="003E6DA5">
            <w:pPr>
              <w:rPr>
                <w:rFonts w:cs="Calibri Light"/>
              </w:rPr>
            </w:pPr>
            <w:r w:rsidRPr="00F245E6">
              <w:rPr>
                <w:rFonts w:cs="Calibri Light"/>
              </w:rPr>
              <w:t>Sind die öffentlichen, ober- und unterirdischen Parkflächen für Autos erfasst?</w:t>
            </w:r>
          </w:p>
          <w:p w14:paraId="7C217384" w14:textId="77777777" w:rsidR="003E6DA5" w:rsidRPr="00F245E6" w:rsidRDefault="003E6DA5">
            <w:pPr>
              <w:rPr>
                <w:rFonts w:cs="Calibri Light"/>
              </w:rPr>
            </w:pPr>
            <w:r w:rsidRPr="00F245E6">
              <w:rPr>
                <w:rFonts w:cs="Calibri Light"/>
              </w:rPr>
              <w:t>(Ja = 2 Punkte)</w:t>
            </w:r>
          </w:p>
        </w:tc>
        <w:tc>
          <w:tcPr>
            <w:tcW w:w="740" w:type="dxa"/>
            <w:vMerge w:val="restart"/>
            <w:tcBorders>
              <w:top w:val="single" w:sz="4" w:space="0" w:color="auto"/>
              <w:left w:val="single" w:sz="4" w:space="0" w:color="auto"/>
              <w:right w:val="single" w:sz="4" w:space="0" w:color="auto"/>
            </w:tcBorders>
            <w:hideMark/>
          </w:tcPr>
          <w:p w14:paraId="2A5983FC" w14:textId="77777777" w:rsidR="003E6DA5" w:rsidRPr="00F245E6" w:rsidRDefault="003E6DA5">
            <w:pPr>
              <w:rPr>
                <w:rFonts w:cs="Calibri Light"/>
              </w:rPr>
            </w:pPr>
            <w:r w:rsidRPr="00F245E6">
              <w:rPr>
                <w:rFonts w:cs="Calibri Light"/>
              </w:rPr>
              <w:t>mögl.</w:t>
            </w:r>
          </w:p>
          <w:p w14:paraId="47291A9C" w14:textId="77777777" w:rsidR="003E6DA5" w:rsidRPr="00F245E6" w:rsidRDefault="003E6DA5">
            <w:pPr>
              <w:jc w:val="center"/>
              <w:rPr>
                <w:rFonts w:cs="Calibri Light"/>
                <w:b/>
              </w:rPr>
            </w:pPr>
            <w:r w:rsidRPr="00F245E6">
              <w:rPr>
                <w:rFonts w:cs="Calibri Light"/>
                <w:b/>
              </w:rPr>
              <w:t>2 (K)</w:t>
            </w:r>
          </w:p>
        </w:tc>
        <w:tc>
          <w:tcPr>
            <w:tcW w:w="741" w:type="dxa"/>
            <w:vMerge w:val="restart"/>
            <w:tcBorders>
              <w:top w:val="single" w:sz="4" w:space="0" w:color="auto"/>
              <w:left w:val="single" w:sz="4" w:space="0" w:color="auto"/>
              <w:bottom w:val="single" w:sz="4" w:space="0" w:color="auto"/>
              <w:right w:val="single" w:sz="4" w:space="0" w:color="auto"/>
            </w:tcBorders>
          </w:tcPr>
          <w:p w14:paraId="0EEEB821" w14:textId="77777777" w:rsidR="003E6DA5" w:rsidRPr="00F245E6" w:rsidRDefault="003E6DA5">
            <w:pPr>
              <w:rPr>
                <w:rFonts w:cs="Calibri Light"/>
              </w:rPr>
            </w:pPr>
            <w:r w:rsidRPr="00F245E6">
              <w:rPr>
                <w:rFonts w:cs="Calibri Light"/>
              </w:rPr>
              <w:t>tats.</w:t>
            </w:r>
          </w:p>
          <w:p w14:paraId="771A7B37" w14:textId="77777777" w:rsidR="003E6DA5" w:rsidRPr="00F245E6" w:rsidRDefault="003E6DA5">
            <w:pPr>
              <w:jc w:val="center"/>
              <w:rPr>
                <w:rFonts w:cs="Calibri Light"/>
                <w:b/>
              </w:rPr>
            </w:pPr>
          </w:p>
        </w:tc>
      </w:tr>
      <w:tr w:rsidR="003E6DA5" w:rsidRPr="00F245E6" w14:paraId="464E27E3" w14:textId="77777777" w:rsidTr="00697536">
        <w:tc>
          <w:tcPr>
            <w:tcW w:w="988" w:type="dxa"/>
            <w:tcBorders>
              <w:top w:val="single" w:sz="4" w:space="0" w:color="auto"/>
              <w:left w:val="single" w:sz="4" w:space="0" w:color="auto"/>
              <w:bottom w:val="single" w:sz="4" w:space="0" w:color="auto"/>
              <w:right w:val="single" w:sz="4" w:space="0" w:color="auto"/>
            </w:tcBorders>
          </w:tcPr>
          <w:p w14:paraId="6ACA8196" w14:textId="77777777" w:rsidR="003E6DA5" w:rsidRPr="00F245E6" w:rsidRDefault="003E6DA5">
            <w:pPr>
              <w:rPr>
                <w:rFonts w:cs="Calibri Light"/>
                <w:color w:val="C00000"/>
              </w:rPr>
            </w:pPr>
          </w:p>
        </w:tc>
        <w:tc>
          <w:tcPr>
            <w:tcW w:w="6818" w:type="dxa"/>
            <w:tcBorders>
              <w:right w:val="single" w:sz="4" w:space="0" w:color="auto"/>
            </w:tcBorders>
            <w:vAlign w:val="center"/>
            <w:hideMark/>
          </w:tcPr>
          <w:p w14:paraId="75DA40D7" w14:textId="77777777" w:rsidR="003E6DA5" w:rsidRPr="00F245E6" w:rsidRDefault="003E6DA5">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50F660EE" w14:textId="77777777" w:rsidR="003E6DA5" w:rsidRPr="00F245E6" w:rsidRDefault="003E6DA5">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16F168CC" w14:textId="77777777" w:rsidR="003E6DA5" w:rsidRPr="00F245E6" w:rsidRDefault="003E6DA5">
            <w:pPr>
              <w:rPr>
                <w:rFonts w:cs="Calibri Light"/>
                <w:b/>
              </w:rPr>
            </w:pPr>
          </w:p>
        </w:tc>
      </w:tr>
    </w:tbl>
    <w:p w14:paraId="3F5CF7C5"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8"/>
        <w:gridCol w:w="740"/>
        <w:gridCol w:w="741"/>
      </w:tblGrid>
      <w:tr w:rsidR="003E6DA5" w:rsidRPr="00F245E6" w14:paraId="7FA27C0F"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6C9A2545" w14:textId="77777777" w:rsidR="003E6DA5" w:rsidRPr="00F245E6" w:rsidRDefault="003E6DA5">
            <w:pPr>
              <w:rPr>
                <w:rFonts w:cs="Calibri Light"/>
              </w:rPr>
            </w:pPr>
            <w:r w:rsidRPr="00F245E6">
              <w:rPr>
                <w:rFonts w:cs="Calibri Light"/>
              </w:rPr>
              <w:t>D.2.1.c</w:t>
            </w:r>
          </w:p>
        </w:tc>
        <w:tc>
          <w:tcPr>
            <w:tcW w:w="6818" w:type="dxa"/>
            <w:tcBorders>
              <w:top w:val="single" w:sz="4" w:space="0" w:color="auto"/>
              <w:left w:val="single" w:sz="4" w:space="0" w:color="auto"/>
              <w:bottom w:val="single" w:sz="4" w:space="0" w:color="auto"/>
              <w:right w:val="single" w:sz="4" w:space="0" w:color="auto"/>
            </w:tcBorders>
            <w:hideMark/>
          </w:tcPr>
          <w:p w14:paraId="7094A6B3" w14:textId="77777777" w:rsidR="003E6DA5" w:rsidRPr="00F245E6" w:rsidRDefault="003E6DA5">
            <w:pPr>
              <w:rPr>
                <w:rFonts w:cs="Calibri Light"/>
              </w:rPr>
            </w:pPr>
            <w:r w:rsidRPr="00F245E6">
              <w:rPr>
                <w:rFonts w:cs="Calibri Light"/>
              </w:rPr>
              <w:t>Sind die privaten, ober- und unterirdischen Parkflächen für Autos erfasst?</w:t>
            </w:r>
          </w:p>
          <w:p w14:paraId="11CC0AC1" w14:textId="77777777" w:rsidR="003E6DA5" w:rsidRPr="00F245E6" w:rsidRDefault="003E6DA5">
            <w:pPr>
              <w:rPr>
                <w:rFonts w:cs="Calibri Light"/>
              </w:rPr>
            </w:pPr>
            <w:r w:rsidRPr="00F245E6">
              <w:rPr>
                <w:rFonts w:cs="Calibri Light"/>
              </w:rPr>
              <w:t>(Ja = 2 Punkte)</w:t>
            </w:r>
          </w:p>
        </w:tc>
        <w:tc>
          <w:tcPr>
            <w:tcW w:w="740" w:type="dxa"/>
            <w:vMerge w:val="restart"/>
            <w:tcBorders>
              <w:top w:val="single" w:sz="4" w:space="0" w:color="auto"/>
              <w:left w:val="single" w:sz="4" w:space="0" w:color="auto"/>
              <w:right w:val="single" w:sz="4" w:space="0" w:color="auto"/>
            </w:tcBorders>
            <w:hideMark/>
          </w:tcPr>
          <w:p w14:paraId="5BC54CFA" w14:textId="77777777" w:rsidR="003E6DA5" w:rsidRPr="00F245E6" w:rsidRDefault="003E6DA5">
            <w:pPr>
              <w:rPr>
                <w:rFonts w:cs="Calibri Light"/>
              </w:rPr>
            </w:pPr>
            <w:r w:rsidRPr="00F245E6">
              <w:rPr>
                <w:rFonts w:cs="Calibri Light"/>
              </w:rPr>
              <w:t>mögl.</w:t>
            </w:r>
          </w:p>
          <w:p w14:paraId="3B26FBDF" w14:textId="77777777" w:rsidR="003E6DA5" w:rsidRPr="00F245E6" w:rsidRDefault="003E6DA5">
            <w:pPr>
              <w:jc w:val="center"/>
              <w:rPr>
                <w:rFonts w:cs="Calibri Light"/>
                <w:b/>
              </w:rPr>
            </w:pPr>
            <w:r w:rsidRPr="00F245E6">
              <w:rPr>
                <w:rFonts w:cs="Calibri Light"/>
                <w:b/>
              </w:rPr>
              <w:t>2 (K)</w:t>
            </w:r>
          </w:p>
        </w:tc>
        <w:tc>
          <w:tcPr>
            <w:tcW w:w="741" w:type="dxa"/>
            <w:vMerge w:val="restart"/>
            <w:tcBorders>
              <w:top w:val="single" w:sz="4" w:space="0" w:color="auto"/>
              <w:left w:val="single" w:sz="4" w:space="0" w:color="auto"/>
              <w:bottom w:val="single" w:sz="4" w:space="0" w:color="auto"/>
              <w:right w:val="single" w:sz="4" w:space="0" w:color="auto"/>
            </w:tcBorders>
          </w:tcPr>
          <w:p w14:paraId="619966D0" w14:textId="77777777" w:rsidR="003E6DA5" w:rsidRPr="00F245E6" w:rsidRDefault="003E6DA5">
            <w:pPr>
              <w:rPr>
                <w:rFonts w:cs="Calibri Light"/>
              </w:rPr>
            </w:pPr>
            <w:r w:rsidRPr="00F245E6">
              <w:rPr>
                <w:rFonts w:cs="Calibri Light"/>
              </w:rPr>
              <w:t>tats.</w:t>
            </w:r>
          </w:p>
          <w:p w14:paraId="550A1A5E" w14:textId="77777777" w:rsidR="003E6DA5" w:rsidRPr="00F245E6" w:rsidRDefault="003E6DA5">
            <w:pPr>
              <w:jc w:val="center"/>
              <w:rPr>
                <w:rFonts w:cs="Calibri Light"/>
                <w:b/>
              </w:rPr>
            </w:pPr>
          </w:p>
        </w:tc>
      </w:tr>
      <w:tr w:rsidR="003E6DA5" w:rsidRPr="00F245E6" w14:paraId="0F380C14" w14:textId="77777777" w:rsidTr="00697536">
        <w:tc>
          <w:tcPr>
            <w:tcW w:w="988" w:type="dxa"/>
            <w:tcBorders>
              <w:top w:val="single" w:sz="4" w:space="0" w:color="auto"/>
              <w:left w:val="single" w:sz="4" w:space="0" w:color="auto"/>
              <w:bottom w:val="single" w:sz="4" w:space="0" w:color="auto"/>
              <w:right w:val="single" w:sz="4" w:space="0" w:color="auto"/>
            </w:tcBorders>
          </w:tcPr>
          <w:p w14:paraId="177E4B94" w14:textId="77777777" w:rsidR="003E6DA5" w:rsidRPr="00F245E6" w:rsidRDefault="003E6DA5">
            <w:pPr>
              <w:rPr>
                <w:rFonts w:cs="Calibri Light"/>
                <w:color w:val="C00000"/>
              </w:rPr>
            </w:pPr>
          </w:p>
        </w:tc>
        <w:tc>
          <w:tcPr>
            <w:tcW w:w="6818" w:type="dxa"/>
            <w:tcBorders>
              <w:right w:val="single" w:sz="4" w:space="0" w:color="auto"/>
            </w:tcBorders>
            <w:vAlign w:val="center"/>
            <w:hideMark/>
          </w:tcPr>
          <w:p w14:paraId="6326379E" w14:textId="77777777" w:rsidR="003E6DA5" w:rsidRPr="00F245E6" w:rsidRDefault="003E6DA5">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4C3093D8" w14:textId="77777777" w:rsidR="003E6DA5" w:rsidRPr="00F245E6" w:rsidRDefault="003E6DA5">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7EA4B170" w14:textId="77777777" w:rsidR="003E6DA5" w:rsidRPr="00F245E6" w:rsidRDefault="003E6DA5">
            <w:pPr>
              <w:rPr>
                <w:rFonts w:cs="Calibri Light"/>
                <w:b/>
              </w:rPr>
            </w:pPr>
          </w:p>
        </w:tc>
      </w:tr>
    </w:tbl>
    <w:p w14:paraId="74340E70"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5"/>
        <w:gridCol w:w="742"/>
        <w:gridCol w:w="742"/>
      </w:tblGrid>
      <w:tr w:rsidR="003E6DA5" w:rsidRPr="00F245E6" w14:paraId="333DF1C6"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0C1AE137" w14:textId="77777777" w:rsidR="003E6DA5" w:rsidRPr="00F245E6" w:rsidRDefault="003E6DA5">
            <w:pPr>
              <w:rPr>
                <w:rFonts w:cs="Calibri Light"/>
              </w:rPr>
            </w:pPr>
            <w:r w:rsidRPr="00F245E6">
              <w:rPr>
                <w:rFonts w:cs="Calibri Light"/>
              </w:rPr>
              <w:t>D.2.1.d</w:t>
            </w:r>
          </w:p>
        </w:tc>
        <w:tc>
          <w:tcPr>
            <w:tcW w:w="6815" w:type="dxa"/>
            <w:tcBorders>
              <w:top w:val="single" w:sz="4" w:space="0" w:color="auto"/>
              <w:left w:val="single" w:sz="4" w:space="0" w:color="auto"/>
              <w:bottom w:val="single" w:sz="4" w:space="0" w:color="auto"/>
              <w:right w:val="single" w:sz="4" w:space="0" w:color="auto"/>
            </w:tcBorders>
            <w:hideMark/>
          </w:tcPr>
          <w:p w14:paraId="7E3EBEA3" w14:textId="77777777" w:rsidR="003E6DA5" w:rsidRPr="00F245E6" w:rsidRDefault="003E6DA5">
            <w:pPr>
              <w:rPr>
                <w:rFonts w:cs="Calibri Light"/>
              </w:rPr>
            </w:pPr>
            <w:r w:rsidRPr="00F245E6">
              <w:rPr>
                <w:rFonts w:cs="Calibri Light"/>
              </w:rPr>
              <w:t>Sind die öffentlichen Parkflächen für Fahrräder erfasst?</w:t>
            </w:r>
          </w:p>
          <w:p w14:paraId="4824743E" w14:textId="628F4521" w:rsidR="003E6DA5" w:rsidRPr="00F245E6" w:rsidRDefault="003E6DA5">
            <w:pPr>
              <w:rPr>
                <w:rFonts w:cs="Calibri Light"/>
              </w:rPr>
            </w:pPr>
            <w:r w:rsidRPr="00F245E6">
              <w:rPr>
                <w:rFonts w:cs="Calibri Light"/>
              </w:rPr>
              <w:lastRenderedPageBreak/>
              <w:t>(Ja = 2 Punkte)</w:t>
            </w:r>
          </w:p>
        </w:tc>
        <w:tc>
          <w:tcPr>
            <w:tcW w:w="742" w:type="dxa"/>
            <w:vMerge w:val="restart"/>
            <w:tcBorders>
              <w:top w:val="single" w:sz="4" w:space="0" w:color="auto"/>
              <w:left w:val="single" w:sz="4" w:space="0" w:color="auto"/>
              <w:right w:val="single" w:sz="4" w:space="0" w:color="auto"/>
            </w:tcBorders>
            <w:hideMark/>
          </w:tcPr>
          <w:p w14:paraId="398C4045" w14:textId="77777777" w:rsidR="003E6DA5" w:rsidRPr="00F245E6" w:rsidRDefault="003E6DA5">
            <w:pPr>
              <w:rPr>
                <w:rFonts w:cs="Calibri Light"/>
              </w:rPr>
            </w:pPr>
            <w:r w:rsidRPr="00F245E6">
              <w:rPr>
                <w:rFonts w:cs="Calibri Light"/>
              </w:rPr>
              <w:lastRenderedPageBreak/>
              <w:t>mögl.</w:t>
            </w:r>
          </w:p>
          <w:p w14:paraId="548A776C" w14:textId="77777777" w:rsidR="003E6DA5" w:rsidRPr="00F245E6" w:rsidRDefault="003E6DA5">
            <w:pPr>
              <w:jc w:val="center"/>
              <w:rPr>
                <w:rFonts w:cs="Calibri Light"/>
                <w:b/>
              </w:rPr>
            </w:pPr>
            <w:r w:rsidRPr="00F245E6">
              <w:rPr>
                <w:rFonts w:cs="Calibri Light"/>
                <w:b/>
              </w:rPr>
              <w:lastRenderedPageBreak/>
              <w:t>2 (K)</w:t>
            </w:r>
          </w:p>
        </w:tc>
        <w:tc>
          <w:tcPr>
            <w:tcW w:w="742" w:type="dxa"/>
            <w:vMerge w:val="restart"/>
            <w:tcBorders>
              <w:top w:val="single" w:sz="4" w:space="0" w:color="auto"/>
              <w:left w:val="single" w:sz="4" w:space="0" w:color="auto"/>
              <w:bottom w:val="single" w:sz="4" w:space="0" w:color="auto"/>
              <w:right w:val="single" w:sz="4" w:space="0" w:color="auto"/>
            </w:tcBorders>
          </w:tcPr>
          <w:p w14:paraId="5F145AB3" w14:textId="77777777" w:rsidR="003E6DA5" w:rsidRPr="00F245E6" w:rsidRDefault="003E6DA5">
            <w:pPr>
              <w:rPr>
                <w:rFonts w:cs="Calibri Light"/>
              </w:rPr>
            </w:pPr>
            <w:r w:rsidRPr="00F245E6">
              <w:rPr>
                <w:rFonts w:cs="Calibri Light"/>
              </w:rPr>
              <w:lastRenderedPageBreak/>
              <w:t>tats.</w:t>
            </w:r>
          </w:p>
          <w:p w14:paraId="2AE87785" w14:textId="77777777" w:rsidR="003E6DA5" w:rsidRPr="00F245E6" w:rsidRDefault="003E6DA5">
            <w:pPr>
              <w:jc w:val="center"/>
              <w:rPr>
                <w:rFonts w:cs="Calibri Light"/>
                <w:b/>
              </w:rPr>
            </w:pPr>
          </w:p>
        </w:tc>
      </w:tr>
      <w:tr w:rsidR="003E6DA5" w:rsidRPr="00F245E6" w14:paraId="08999EBF" w14:textId="77777777" w:rsidTr="00697536">
        <w:tc>
          <w:tcPr>
            <w:tcW w:w="988" w:type="dxa"/>
            <w:tcBorders>
              <w:top w:val="single" w:sz="4" w:space="0" w:color="auto"/>
              <w:left w:val="single" w:sz="4" w:space="0" w:color="auto"/>
              <w:bottom w:val="single" w:sz="4" w:space="0" w:color="auto"/>
              <w:right w:val="single" w:sz="4" w:space="0" w:color="auto"/>
            </w:tcBorders>
          </w:tcPr>
          <w:p w14:paraId="6A710534" w14:textId="77777777" w:rsidR="003E6DA5" w:rsidRPr="00F245E6" w:rsidRDefault="003E6DA5">
            <w:pPr>
              <w:rPr>
                <w:rFonts w:cs="Calibri Light"/>
                <w:color w:val="C00000"/>
              </w:rPr>
            </w:pPr>
          </w:p>
        </w:tc>
        <w:tc>
          <w:tcPr>
            <w:tcW w:w="6815" w:type="dxa"/>
            <w:tcBorders>
              <w:right w:val="single" w:sz="4" w:space="0" w:color="auto"/>
            </w:tcBorders>
            <w:vAlign w:val="center"/>
            <w:hideMark/>
          </w:tcPr>
          <w:p w14:paraId="0CE198A6" w14:textId="77777777" w:rsidR="003E6DA5" w:rsidRPr="00F245E6" w:rsidRDefault="003E6DA5">
            <w:pPr>
              <w:rPr>
                <w:rFonts w:cs="Calibri Light"/>
                <w:sz w:val="20"/>
                <w:szCs w:val="20"/>
                <w:lang w:val="de-AT" w:eastAsia="de-AT"/>
              </w:rPr>
            </w:pPr>
          </w:p>
        </w:tc>
        <w:tc>
          <w:tcPr>
            <w:tcW w:w="742" w:type="dxa"/>
            <w:vMerge/>
            <w:tcBorders>
              <w:left w:val="single" w:sz="4" w:space="0" w:color="auto"/>
              <w:right w:val="single" w:sz="4" w:space="0" w:color="auto"/>
            </w:tcBorders>
            <w:vAlign w:val="center"/>
            <w:hideMark/>
          </w:tcPr>
          <w:p w14:paraId="45A9DC57" w14:textId="77777777" w:rsidR="003E6DA5" w:rsidRPr="00F245E6" w:rsidRDefault="003E6DA5">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2076CCC0" w14:textId="77777777" w:rsidR="003E6DA5" w:rsidRPr="00F245E6" w:rsidRDefault="003E6DA5">
            <w:pPr>
              <w:rPr>
                <w:rFonts w:cs="Calibri Light"/>
                <w:b/>
              </w:rPr>
            </w:pPr>
          </w:p>
        </w:tc>
      </w:tr>
    </w:tbl>
    <w:p w14:paraId="086BB352" w14:textId="0A9FA03B"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5"/>
        <w:gridCol w:w="737"/>
        <w:gridCol w:w="737"/>
      </w:tblGrid>
      <w:tr w:rsidR="003E6DA5" w:rsidRPr="00F245E6" w14:paraId="1E0B6294"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26CB1187" w14:textId="77777777" w:rsidR="003E6DA5" w:rsidRPr="00F245E6" w:rsidRDefault="003E6DA5">
            <w:pPr>
              <w:rPr>
                <w:rFonts w:cs="Calibri Light"/>
              </w:rPr>
            </w:pPr>
            <w:r w:rsidRPr="00F245E6">
              <w:rPr>
                <w:rFonts w:cs="Calibri Light"/>
              </w:rPr>
              <w:t>D.2.1.e</w:t>
            </w:r>
          </w:p>
        </w:tc>
        <w:tc>
          <w:tcPr>
            <w:tcW w:w="6825" w:type="dxa"/>
            <w:tcBorders>
              <w:top w:val="single" w:sz="4" w:space="0" w:color="auto"/>
              <w:left w:val="single" w:sz="4" w:space="0" w:color="auto"/>
              <w:bottom w:val="single" w:sz="4" w:space="0" w:color="auto"/>
              <w:right w:val="single" w:sz="4" w:space="0" w:color="auto"/>
            </w:tcBorders>
            <w:hideMark/>
          </w:tcPr>
          <w:p w14:paraId="576C3F7C" w14:textId="77777777" w:rsidR="003E6DA5" w:rsidRPr="00F245E6" w:rsidRDefault="003E6DA5">
            <w:pPr>
              <w:rPr>
                <w:rFonts w:cs="Calibri Light"/>
              </w:rPr>
            </w:pPr>
            <w:r w:rsidRPr="00F245E6">
              <w:rPr>
                <w:rFonts w:cs="Calibri Light"/>
              </w:rPr>
              <w:t xml:space="preserve">Wurden in der Gemeinde Verkehrszählungen durchgeführt? </w:t>
            </w:r>
          </w:p>
          <w:p w14:paraId="6ECC50E9" w14:textId="7308678D" w:rsidR="003E6DA5" w:rsidRPr="00F245E6" w:rsidRDefault="003E6DA5">
            <w:pPr>
              <w:rPr>
                <w:rFonts w:cs="Calibri Light"/>
              </w:rPr>
            </w:pPr>
            <w:r w:rsidRPr="00F245E6">
              <w:rPr>
                <w:rFonts w:cs="Calibri Light"/>
              </w:rPr>
              <w:t>(Ja = 5 Punkte)</w:t>
            </w:r>
          </w:p>
        </w:tc>
        <w:tc>
          <w:tcPr>
            <w:tcW w:w="737" w:type="dxa"/>
            <w:vMerge w:val="restart"/>
            <w:tcBorders>
              <w:top w:val="single" w:sz="4" w:space="0" w:color="auto"/>
              <w:left w:val="single" w:sz="4" w:space="0" w:color="auto"/>
              <w:right w:val="single" w:sz="4" w:space="0" w:color="auto"/>
            </w:tcBorders>
            <w:hideMark/>
          </w:tcPr>
          <w:p w14:paraId="2F48E4D2" w14:textId="77777777" w:rsidR="003E6DA5" w:rsidRPr="00F245E6" w:rsidRDefault="003E6DA5">
            <w:pPr>
              <w:rPr>
                <w:rFonts w:cs="Calibri Light"/>
              </w:rPr>
            </w:pPr>
            <w:r w:rsidRPr="00F245E6">
              <w:rPr>
                <w:rFonts w:cs="Calibri Light"/>
              </w:rPr>
              <w:t>mögl.</w:t>
            </w:r>
          </w:p>
          <w:p w14:paraId="1A7F0E9A" w14:textId="77777777" w:rsidR="003E6DA5" w:rsidRPr="00F245E6" w:rsidRDefault="003E6DA5">
            <w:pPr>
              <w:jc w:val="center"/>
              <w:rPr>
                <w:rFonts w:cs="Calibri Light"/>
                <w:b/>
              </w:rPr>
            </w:pPr>
            <w:r w:rsidRPr="00F245E6">
              <w:rPr>
                <w:rFonts w:cs="Calibri Light"/>
                <w:b/>
              </w:rPr>
              <w:t>5 (K)</w:t>
            </w:r>
          </w:p>
        </w:tc>
        <w:tc>
          <w:tcPr>
            <w:tcW w:w="737" w:type="dxa"/>
            <w:vMerge w:val="restart"/>
            <w:tcBorders>
              <w:top w:val="single" w:sz="4" w:space="0" w:color="auto"/>
              <w:left w:val="single" w:sz="4" w:space="0" w:color="auto"/>
              <w:bottom w:val="single" w:sz="4" w:space="0" w:color="auto"/>
              <w:right w:val="single" w:sz="4" w:space="0" w:color="auto"/>
            </w:tcBorders>
          </w:tcPr>
          <w:p w14:paraId="175FFA45" w14:textId="77777777" w:rsidR="003E6DA5" w:rsidRPr="00F245E6" w:rsidRDefault="003E6DA5">
            <w:pPr>
              <w:rPr>
                <w:rFonts w:cs="Calibri Light"/>
              </w:rPr>
            </w:pPr>
            <w:r w:rsidRPr="00F245E6">
              <w:rPr>
                <w:rFonts w:cs="Calibri Light"/>
              </w:rPr>
              <w:t>tats.</w:t>
            </w:r>
          </w:p>
          <w:p w14:paraId="5810F81D" w14:textId="77777777" w:rsidR="003E6DA5" w:rsidRPr="00F245E6" w:rsidRDefault="003E6DA5">
            <w:pPr>
              <w:jc w:val="center"/>
              <w:rPr>
                <w:rFonts w:cs="Calibri Light"/>
                <w:b/>
              </w:rPr>
            </w:pPr>
          </w:p>
        </w:tc>
      </w:tr>
      <w:tr w:rsidR="003E6DA5" w:rsidRPr="00F245E6" w14:paraId="3EB4BAA9" w14:textId="77777777" w:rsidTr="00697536">
        <w:tc>
          <w:tcPr>
            <w:tcW w:w="988" w:type="dxa"/>
            <w:tcBorders>
              <w:top w:val="single" w:sz="4" w:space="0" w:color="auto"/>
              <w:left w:val="single" w:sz="4" w:space="0" w:color="auto"/>
              <w:bottom w:val="single" w:sz="4" w:space="0" w:color="auto"/>
              <w:right w:val="single" w:sz="4" w:space="0" w:color="auto"/>
            </w:tcBorders>
          </w:tcPr>
          <w:p w14:paraId="35D18CC7" w14:textId="77777777" w:rsidR="003E6DA5" w:rsidRPr="00F245E6" w:rsidRDefault="003E6DA5">
            <w:pPr>
              <w:rPr>
                <w:rFonts w:cs="Calibri Light"/>
                <w:color w:val="C00000"/>
              </w:rPr>
            </w:pPr>
          </w:p>
        </w:tc>
        <w:tc>
          <w:tcPr>
            <w:tcW w:w="6825" w:type="dxa"/>
            <w:tcBorders>
              <w:right w:val="single" w:sz="4" w:space="0" w:color="auto"/>
            </w:tcBorders>
            <w:vAlign w:val="center"/>
            <w:hideMark/>
          </w:tcPr>
          <w:p w14:paraId="43126CEF" w14:textId="2983A516" w:rsidR="003E6DA5" w:rsidRPr="00F245E6" w:rsidRDefault="003E6DA5">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34E9E0F8" w14:textId="77777777" w:rsidR="003E6DA5" w:rsidRPr="00F245E6" w:rsidRDefault="003E6DA5">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686343" w14:textId="77777777" w:rsidR="003E6DA5" w:rsidRPr="00F245E6" w:rsidRDefault="003E6DA5">
            <w:pPr>
              <w:rPr>
                <w:rFonts w:cs="Calibri Light"/>
                <w:b/>
              </w:rPr>
            </w:pPr>
          </w:p>
        </w:tc>
      </w:tr>
    </w:tbl>
    <w:p w14:paraId="3669BD83" w14:textId="21E56D5C" w:rsidR="00D94C7A"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5"/>
        <w:gridCol w:w="737"/>
        <w:gridCol w:w="737"/>
      </w:tblGrid>
      <w:tr w:rsidR="00412EE6" w:rsidRPr="00F245E6" w14:paraId="232455E9" w14:textId="77777777" w:rsidTr="00305183">
        <w:tc>
          <w:tcPr>
            <w:tcW w:w="988" w:type="dxa"/>
            <w:tcBorders>
              <w:top w:val="single" w:sz="4" w:space="0" w:color="auto"/>
              <w:left w:val="single" w:sz="4" w:space="0" w:color="auto"/>
              <w:bottom w:val="single" w:sz="4" w:space="0" w:color="auto"/>
              <w:right w:val="single" w:sz="4" w:space="0" w:color="auto"/>
            </w:tcBorders>
            <w:hideMark/>
          </w:tcPr>
          <w:p w14:paraId="0483FD20" w14:textId="366CE84C" w:rsidR="00412EE6" w:rsidRPr="00F44C4F" w:rsidRDefault="00412EE6" w:rsidP="00305183">
            <w:pPr>
              <w:rPr>
                <w:rFonts w:cs="Calibri Light"/>
              </w:rPr>
            </w:pPr>
            <w:r w:rsidRPr="00F44C4F">
              <w:rPr>
                <w:rFonts w:cs="Calibri Light"/>
              </w:rPr>
              <w:t>D.2.1.g</w:t>
            </w:r>
          </w:p>
        </w:tc>
        <w:tc>
          <w:tcPr>
            <w:tcW w:w="6825" w:type="dxa"/>
            <w:tcBorders>
              <w:top w:val="single" w:sz="4" w:space="0" w:color="auto"/>
              <w:left w:val="single" w:sz="4" w:space="0" w:color="auto"/>
              <w:bottom w:val="single" w:sz="4" w:space="0" w:color="auto"/>
              <w:right w:val="single" w:sz="4" w:space="0" w:color="auto"/>
            </w:tcBorders>
            <w:hideMark/>
          </w:tcPr>
          <w:p w14:paraId="4959B0C0" w14:textId="45FBDC60" w:rsidR="00412EE6" w:rsidRPr="00F44C4F" w:rsidRDefault="00412EE6" w:rsidP="00305183">
            <w:pPr>
              <w:rPr>
                <w:rFonts w:cs="Calibri Light"/>
              </w:rPr>
            </w:pPr>
            <w:r w:rsidRPr="00F44C4F">
              <w:rPr>
                <w:rFonts w:cs="Calibri Light"/>
              </w:rPr>
              <w:t xml:space="preserve">Sind die öffentlichen Beförderungsfälle erfasst? </w:t>
            </w:r>
          </w:p>
          <w:p w14:paraId="46DEFF94" w14:textId="48E2830B" w:rsidR="00412EE6" w:rsidRPr="00F44C4F" w:rsidRDefault="00412EE6" w:rsidP="00F44C4F">
            <w:pPr>
              <w:rPr>
                <w:rFonts w:cs="Calibri Light"/>
              </w:rPr>
            </w:pPr>
            <w:r w:rsidRPr="00F44C4F">
              <w:rPr>
                <w:rFonts w:cs="Calibri Light"/>
              </w:rPr>
              <w:t xml:space="preserve">(Ja = </w:t>
            </w:r>
            <w:r w:rsidR="00F44C4F" w:rsidRPr="00F44C4F">
              <w:rPr>
                <w:rFonts w:cs="Calibri Light"/>
              </w:rPr>
              <w:t>2</w:t>
            </w:r>
            <w:r w:rsidRPr="00F44C4F">
              <w:rPr>
                <w:rFonts w:cs="Calibri Light"/>
              </w:rPr>
              <w:t xml:space="preserve"> Punkte)</w:t>
            </w:r>
          </w:p>
        </w:tc>
        <w:tc>
          <w:tcPr>
            <w:tcW w:w="737" w:type="dxa"/>
            <w:vMerge w:val="restart"/>
            <w:tcBorders>
              <w:top w:val="single" w:sz="4" w:space="0" w:color="auto"/>
              <w:left w:val="single" w:sz="4" w:space="0" w:color="auto"/>
              <w:right w:val="single" w:sz="4" w:space="0" w:color="auto"/>
            </w:tcBorders>
            <w:hideMark/>
          </w:tcPr>
          <w:p w14:paraId="73FFA8BB" w14:textId="77777777" w:rsidR="00412EE6" w:rsidRPr="00F44C4F" w:rsidRDefault="00412EE6" w:rsidP="00305183">
            <w:pPr>
              <w:rPr>
                <w:rFonts w:cs="Calibri Light"/>
              </w:rPr>
            </w:pPr>
            <w:r w:rsidRPr="00F44C4F">
              <w:rPr>
                <w:rFonts w:cs="Calibri Light"/>
              </w:rPr>
              <w:t>mögl.</w:t>
            </w:r>
          </w:p>
          <w:p w14:paraId="31F8F137" w14:textId="40E6B9E4" w:rsidR="00412EE6" w:rsidRPr="00F44C4F" w:rsidRDefault="00F44C4F" w:rsidP="00305183">
            <w:pPr>
              <w:jc w:val="center"/>
              <w:rPr>
                <w:rFonts w:cs="Calibri Light"/>
                <w:b/>
              </w:rPr>
            </w:pPr>
            <w:r w:rsidRPr="00F44C4F">
              <w:rPr>
                <w:rFonts w:cs="Calibri Light"/>
                <w:b/>
              </w:rPr>
              <w:t>2</w:t>
            </w:r>
            <w:r w:rsidR="00412EE6" w:rsidRPr="00F44C4F">
              <w:rPr>
                <w:rFonts w:cs="Calibri Light"/>
                <w:b/>
              </w:rPr>
              <w:t xml:space="preserve"> (K)</w:t>
            </w:r>
          </w:p>
        </w:tc>
        <w:tc>
          <w:tcPr>
            <w:tcW w:w="737" w:type="dxa"/>
            <w:vMerge w:val="restart"/>
            <w:tcBorders>
              <w:top w:val="single" w:sz="4" w:space="0" w:color="auto"/>
              <w:left w:val="single" w:sz="4" w:space="0" w:color="auto"/>
              <w:bottom w:val="single" w:sz="4" w:space="0" w:color="auto"/>
              <w:right w:val="single" w:sz="4" w:space="0" w:color="auto"/>
            </w:tcBorders>
          </w:tcPr>
          <w:p w14:paraId="364A9862" w14:textId="77777777" w:rsidR="00412EE6" w:rsidRPr="00F245E6" w:rsidRDefault="00412EE6" w:rsidP="00305183">
            <w:pPr>
              <w:rPr>
                <w:rFonts w:cs="Calibri Light"/>
              </w:rPr>
            </w:pPr>
            <w:r w:rsidRPr="00F44C4F">
              <w:rPr>
                <w:rFonts w:cs="Calibri Light"/>
              </w:rPr>
              <w:t>tats.</w:t>
            </w:r>
          </w:p>
          <w:p w14:paraId="66C4B36D" w14:textId="77777777" w:rsidR="00412EE6" w:rsidRPr="00F245E6" w:rsidRDefault="00412EE6" w:rsidP="00305183">
            <w:pPr>
              <w:jc w:val="center"/>
              <w:rPr>
                <w:rFonts w:cs="Calibri Light"/>
                <w:b/>
              </w:rPr>
            </w:pPr>
          </w:p>
        </w:tc>
      </w:tr>
      <w:tr w:rsidR="00412EE6" w:rsidRPr="00F245E6" w14:paraId="35C25F66" w14:textId="77777777" w:rsidTr="00305183">
        <w:tc>
          <w:tcPr>
            <w:tcW w:w="988" w:type="dxa"/>
            <w:tcBorders>
              <w:top w:val="single" w:sz="4" w:space="0" w:color="auto"/>
              <w:left w:val="single" w:sz="4" w:space="0" w:color="auto"/>
              <w:bottom w:val="single" w:sz="4" w:space="0" w:color="auto"/>
              <w:right w:val="single" w:sz="4" w:space="0" w:color="auto"/>
            </w:tcBorders>
          </w:tcPr>
          <w:p w14:paraId="4400820B" w14:textId="77777777" w:rsidR="00412EE6" w:rsidRPr="00F245E6" w:rsidRDefault="00412EE6" w:rsidP="00305183">
            <w:pPr>
              <w:rPr>
                <w:rFonts w:cs="Calibri Light"/>
                <w:color w:val="C00000"/>
              </w:rPr>
            </w:pPr>
          </w:p>
        </w:tc>
        <w:tc>
          <w:tcPr>
            <w:tcW w:w="6825" w:type="dxa"/>
            <w:tcBorders>
              <w:right w:val="single" w:sz="4" w:space="0" w:color="auto"/>
            </w:tcBorders>
            <w:vAlign w:val="center"/>
            <w:hideMark/>
          </w:tcPr>
          <w:p w14:paraId="6289B4E3" w14:textId="7B411A9E" w:rsidR="00412EE6" w:rsidRPr="00F245E6" w:rsidRDefault="00412EE6" w:rsidP="00305183">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57ED60F3" w14:textId="77777777" w:rsidR="00412EE6" w:rsidRPr="00F245E6" w:rsidRDefault="00412EE6" w:rsidP="00305183">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48AD271D" w14:textId="77777777" w:rsidR="00412EE6" w:rsidRPr="00F245E6" w:rsidRDefault="00412EE6" w:rsidP="00305183">
            <w:pPr>
              <w:rPr>
                <w:rFonts w:cs="Calibri Light"/>
                <w:b/>
              </w:rPr>
            </w:pPr>
          </w:p>
        </w:tc>
      </w:tr>
    </w:tbl>
    <w:p w14:paraId="217E475A" w14:textId="0AFF41A6" w:rsidR="00412EE6" w:rsidRPr="00F245E6" w:rsidRDefault="00412EE6"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8"/>
        <w:gridCol w:w="730"/>
        <w:gridCol w:w="731"/>
      </w:tblGrid>
      <w:tr w:rsidR="003E6DA5" w:rsidRPr="00F245E6" w14:paraId="6F6A03CF"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11981572" w14:textId="77777777" w:rsidR="003E6DA5" w:rsidRPr="00F44C4F" w:rsidRDefault="003E6DA5">
            <w:pPr>
              <w:rPr>
                <w:rFonts w:cs="Calibri Light"/>
              </w:rPr>
            </w:pPr>
            <w:r w:rsidRPr="00F44C4F">
              <w:rPr>
                <w:rFonts w:cs="Calibri Light"/>
              </w:rPr>
              <w:t>D.2.1.f</w:t>
            </w:r>
          </w:p>
        </w:tc>
        <w:tc>
          <w:tcPr>
            <w:tcW w:w="6838" w:type="dxa"/>
            <w:tcBorders>
              <w:top w:val="single" w:sz="4" w:space="0" w:color="auto"/>
              <w:left w:val="single" w:sz="4" w:space="0" w:color="auto"/>
              <w:bottom w:val="single" w:sz="4" w:space="0" w:color="auto"/>
              <w:right w:val="single" w:sz="4" w:space="0" w:color="auto"/>
            </w:tcBorders>
            <w:hideMark/>
          </w:tcPr>
          <w:p w14:paraId="263DA31C" w14:textId="6F9C8672" w:rsidR="003E6DA5" w:rsidRPr="00F44C4F" w:rsidRDefault="00F44C4F" w:rsidP="00F44C4F">
            <w:pPr>
              <w:rPr>
                <w:rFonts w:cs="Calibri Light"/>
              </w:rPr>
            </w:pPr>
            <w:r w:rsidRPr="00F44C4F">
              <w:rPr>
                <w:rFonts w:cs="Calibri Light"/>
              </w:rPr>
              <w:t xml:space="preserve">Ist der Modal Split in der Gemeinde erfasst? </w:t>
            </w:r>
            <w:r w:rsidR="003E6DA5" w:rsidRPr="00F44C4F">
              <w:rPr>
                <w:rFonts w:cs="Calibri Light"/>
              </w:rPr>
              <w:t>(Ja =</w:t>
            </w:r>
            <w:r w:rsidRPr="00F44C4F">
              <w:rPr>
                <w:rFonts w:cs="Calibri Light"/>
              </w:rPr>
              <w:t xml:space="preserve"> 3</w:t>
            </w:r>
            <w:r w:rsidR="003E6DA5" w:rsidRPr="00F44C4F">
              <w:rPr>
                <w:rFonts w:cs="Calibri Light"/>
              </w:rPr>
              <w:t xml:space="preserve"> Punkte)</w:t>
            </w:r>
          </w:p>
        </w:tc>
        <w:tc>
          <w:tcPr>
            <w:tcW w:w="730" w:type="dxa"/>
            <w:vMerge w:val="restart"/>
            <w:tcBorders>
              <w:top w:val="single" w:sz="4" w:space="0" w:color="auto"/>
              <w:left w:val="single" w:sz="4" w:space="0" w:color="auto"/>
              <w:right w:val="single" w:sz="4" w:space="0" w:color="auto"/>
            </w:tcBorders>
            <w:hideMark/>
          </w:tcPr>
          <w:p w14:paraId="25A73932" w14:textId="77777777" w:rsidR="003E6DA5" w:rsidRPr="00F44C4F" w:rsidRDefault="003E6DA5">
            <w:pPr>
              <w:rPr>
                <w:rFonts w:cs="Calibri Light"/>
              </w:rPr>
            </w:pPr>
            <w:r w:rsidRPr="00F44C4F">
              <w:rPr>
                <w:rFonts w:cs="Calibri Light"/>
              </w:rPr>
              <w:t>mögl.</w:t>
            </w:r>
          </w:p>
          <w:p w14:paraId="1B4A0CB5" w14:textId="130CA3E0" w:rsidR="003E6DA5" w:rsidRPr="00F44C4F" w:rsidRDefault="00F44C4F">
            <w:pPr>
              <w:jc w:val="center"/>
              <w:rPr>
                <w:rFonts w:cs="Calibri Light"/>
                <w:b/>
              </w:rPr>
            </w:pPr>
            <w:r w:rsidRPr="00F44C4F">
              <w:rPr>
                <w:rFonts w:cs="Calibri Light"/>
                <w:b/>
              </w:rPr>
              <w:t>3</w:t>
            </w:r>
            <w:r w:rsidR="003E6DA5" w:rsidRPr="00F44C4F">
              <w:rPr>
                <w:rFonts w:cs="Calibri Light"/>
                <w:b/>
              </w:rPr>
              <w:t xml:space="preserve"> (K)</w:t>
            </w:r>
          </w:p>
        </w:tc>
        <w:tc>
          <w:tcPr>
            <w:tcW w:w="731" w:type="dxa"/>
            <w:vMerge w:val="restart"/>
            <w:tcBorders>
              <w:top w:val="single" w:sz="4" w:space="0" w:color="auto"/>
              <w:left w:val="single" w:sz="4" w:space="0" w:color="auto"/>
              <w:bottom w:val="single" w:sz="4" w:space="0" w:color="auto"/>
              <w:right w:val="single" w:sz="4" w:space="0" w:color="auto"/>
            </w:tcBorders>
          </w:tcPr>
          <w:p w14:paraId="02D6318E" w14:textId="77777777" w:rsidR="003E6DA5" w:rsidRPr="00F245E6" w:rsidRDefault="003E6DA5">
            <w:pPr>
              <w:rPr>
                <w:rFonts w:cs="Calibri Light"/>
              </w:rPr>
            </w:pPr>
            <w:r w:rsidRPr="00F44C4F">
              <w:rPr>
                <w:rFonts w:cs="Calibri Light"/>
              </w:rPr>
              <w:t>tats.</w:t>
            </w:r>
          </w:p>
          <w:p w14:paraId="6E37D818" w14:textId="77777777" w:rsidR="003E6DA5" w:rsidRPr="00F245E6" w:rsidRDefault="003E6DA5">
            <w:pPr>
              <w:jc w:val="center"/>
              <w:rPr>
                <w:rFonts w:cs="Calibri Light"/>
                <w:b/>
              </w:rPr>
            </w:pPr>
          </w:p>
        </w:tc>
      </w:tr>
      <w:tr w:rsidR="003E6DA5" w:rsidRPr="00F245E6" w14:paraId="52506075" w14:textId="77777777" w:rsidTr="00697536">
        <w:tc>
          <w:tcPr>
            <w:tcW w:w="988" w:type="dxa"/>
            <w:tcBorders>
              <w:top w:val="single" w:sz="4" w:space="0" w:color="auto"/>
              <w:left w:val="single" w:sz="4" w:space="0" w:color="auto"/>
              <w:bottom w:val="single" w:sz="4" w:space="0" w:color="auto"/>
              <w:right w:val="single" w:sz="4" w:space="0" w:color="auto"/>
            </w:tcBorders>
          </w:tcPr>
          <w:p w14:paraId="51210D1E" w14:textId="77777777" w:rsidR="003E6DA5" w:rsidRPr="00F245E6" w:rsidRDefault="003E6DA5">
            <w:pPr>
              <w:rPr>
                <w:rFonts w:cs="Calibri Light"/>
                <w:color w:val="C00000"/>
              </w:rPr>
            </w:pPr>
          </w:p>
        </w:tc>
        <w:tc>
          <w:tcPr>
            <w:tcW w:w="6838" w:type="dxa"/>
            <w:tcBorders>
              <w:right w:val="single" w:sz="4" w:space="0" w:color="auto"/>
            </w:tcBorders>
            <w:vAlign w:val="center"/>
            <w:hideMark/>
          </w:tcPr>
          <w:p w14:paraId="7C01078B" w14:textId="77777777" w:rsidR="003E6DA5" w:rsidRPr="00F245E6" w:rsidRDefault="003E6DA5">
            <w:pPr>
              <w:rPr>
                <w:rFonts w:cs="Calibri Light"/>
                <w:sz w:val="20"/>
                <w:szCs w:val="20"/>
                <w:lang w:val="de-AT" w:eastAsia="de-AT"/>
              </w:rPr>
            </w:pPr>
          </w:p>
        </w:tc>
        <w:tc>
          <w:tcPr>
            <w:tcW w:w="730" w:type="dxa"/>
            <w:vMerge/>
            <w:tcBorders>
              <w:left w:val="single" w:sz="4" w:space="0" w:color="auto"/>
              <w:right w:val="single" w:sz="4" w:space="0" w:color="auto"/>
            </w:tcBorders>
            <w:vAlign w:val="center"/>
            <w:hideMark/>
          </w:tcPr>
          <w:p w14:paraId="4E8B62EB" w14:textId="77777777" w:rsidR="003E6DA5" w:rsidRPr="00F245E6" w:rsidRDefault="003E6DA5">
            <w:pPr>
              <w:rPr>
                <w:rFonts w:cs="Calibri Light"/>
                <w:sz w:val="20"/>
                <w:szCs w:val="20"/>
                <w:lang w:val="de-AT" w:eastAsia="de-AT"/>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545EC24A" w14:textId="77777777" w:rsidR="003E6DA5" w:rsidRPr="00F245E6" w:rsidRDefault="003E6DA5">
            <w:pPr>
              <w:rPr>
                <w:rFonts w:cs="Calibri Light"/>
                <w:b/>
              </w:rPr>
            </w:pPr>
          </w:p>
        </w:tc>
      </w:tr>
    </w:tbl>
    <w:p w14:paraId="70913E9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3E6DA5" w:rsidRPr="00F245E6" w14:paraId="709618DB"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5BDD07E6" w14:textId="77777777" w:rsidR="003E6DA5" w:rsidRPr="00F245E6" w:rsidRDefault="003E6DA5">
            <w:pPr>
              <w:rPr>
                <w:rFonts w:cs="Calibri Light"/>
              </w:rPr>
            </w:pPr>
            <w:r w:rsidRPr="00F245E6">
              <w:rPr>
                <w:rFonts w:cs="Calibri Light"/>
              </w:rPr>
              <w:t>D.4.4.b</w:t>
            </w:r>
          </w:p>
        </w:tc>
        <w:tc>
          <w:tcPr>
            <w:tcW w:w="6824" w:type="dxa"/>
            <w:tcBorders>
              <w:top w:val="single" w:sz="4" w:space="0" w:color="auto"/>
              <w:left w:val="single" w:sz="4" w:space="0" w:color="auto"/>
              <w:bottom w:val="single" w:sz="4" w:space="0" w:color="auto"/>
              <w:right w:val="single" w:sz="4" w:space="0" w:color="auto"/>
            </w:tcBorders>
            <w:hideMark/>
          </w:tcPr>
          <w:p w14:paraId="4984D9D9" w14:textId="1905F33B" w:rsidR="003E6DA5" w:rsidRPr="00F245E6" w:rsidRDefault="003E6DA5">
            <w:pPr>
              <w:rPr>
                <w:rFonts w:cs="Calibri Light"/>
              </w:rPr>
            </w:pPr>
            <w:r w:rsidRPr="00F245E6">
              <w:rPr>
                <w:rFonts w:cs="Calibri Light"/>
              </w:rPr>
              <w:t xml:space="preserve">Gibt es eine jährliche Erhebung der </w:t>
            </w:r>
            <w:r w:rsidR="00412EE6">
              <w:rPr>
                <w:rFonts w:cs="Calibri Light"/>
              </w:rPr>
              <w:t>öffentlichen</w:t>
            </w:r>
            <w:r w:rsidRPr="00F245E6">
              <w:rPr>
                <w:rFonts w:cs="Calibri Light"/>
              </w:rPr>
              <w:t xml:space="preserve"> Beförderungsfälle?</w:t>
            </w:r>
          </w:p>
          <w:p w14:paraId="08A624C4" w14:textId="77777777" w:rsidR="003E6DA5" w:rsidRPr="00F245E6" w:rsidRDefault="003E6DA5">
            <w:pPr>
              <w:rPr>
                <w:rFonts w:cs="Calibri Light"/>
              </w:rPr>
            </w:pPr>
            <w:r w:rsidRPr="00F245E6">
              <w:rPr>
                <w:rFonts w:cs="Calibri Light"/>
              </w:rPr>
              <w:t>(Ja = 2 Punkte)</w:t>
            </w:r>
          </w:p>
        </w:tc>
        <w:tc>
          <w:tcPr>
            <w:tcW w:w="737" w:type="dxa"/>
            <w:vMerge w:val="restart"/>
            <w:tcBorders>
              <w:top w:val="single" w:sz="4" w:space="0" w:color="auto"/>
              <w:left w:val="single" w:sz="4" w:space="0" w:color="auto"/>
              <w:right w:val="single" w:sz="4" w:space="0" w:color="auto"/>
            </w:tcBorders>
            <w:hideMark/>
          </w:tcPr>
          <w:p w14:paraId="68DD18E4" w14:textId="77777777" w:rsidR="003E6DA5" w:rsidRPr="00F245E6" w:rsidRDefault="003E6DA5">
            <w:pPr>
              <w:rPr>
                <w:rFonts w:cs="Calibri Light"/>
              </w:rPr>
            </w:pPr>
            <w:r w:rsidRPr="00F245E6">
              <w:rPr>
                <w:rFonts w:cs="Calibri Light"/>
              </w:rPr>
              <w:t>mögl.</w:t>
            </w:r>
          </w:p>
          <w:p w14:paraId="0510CAAF" w14:textId="77777777" w:rsidR="003E6DA5" w:rsidRPr="00F245E6" w:rsidRDefault="003E6DA5">
            <w:pPr>
              <w:jc w:val="center"/>
              <w:rPr>
                <w:rFonts w:cs="Calibri Light"/>
                <w:b/>
              </w:rPr>
            </w:pPr>
            <w:r w:rsidRPr="00F245E6">
              <w:rPr>
                <w:rFonts w:cs="Calibri Light"/>
                <w:b/>
              </w:rPr>
              <w:t>2 (K)</w:t>
            </w:r>
          </w:p>
        </w:tc>
        <w:tc>
          <w:tcPr>
            <w:tcW w:w="738" w:type="dxa"/>
            <w:vMerge w:val="restart"/>
            <w:tcBorders>
              <w:top w:val="single" w:sz="4" w:space="0" w:color="auto"/>
              <w:left w:val="single" w:sz="4" w:space="0" w:color="auto"/>
              <w:bottom w:val="single" w:sz="4" w:space="0" w:color="auto"/>
              <w:right w:val="single" w:sz="4" w:space="0" w:color="auto"/>
            </w:tcBorders>
          </w:tcPr>
          <w:p w14:paraId="703C459B" w14:textId="77777777" w:rsidR="003E6DA5" w:rsidRPr="00F245E6" w:rsidRDefault="003E6DA5">
            <w:pPr>
              <w:rPr>
                <w:rFonts w:cs="Calibri Light"/>
              </w:rPr>
            </w:pPr>
            <w:r w:rsidRPr="00F245E6">
              <w:rPr>
                <w:rFonts w:cs="Calibri Light"/>
              </w:rPr>
              <w:t>tats.</w:t>
            </w:r>
          </w:p>
          <w:p w14:paraId="534747B0" w14:textId="77777777" w:rsidR="003E6DA5" w:rsidRPr="00F245E6" w:rsidRDefault="003E6DA5">
            <w:pPr>
              <w:jc w:val="center"/>
              <w:rPr>
                <w:rFonts w:cs="Calibri Light"/>
                <w:b/>
              </w:rPr>
            </w:pPr>
          </w:p>
        </w:tc>
      </w:tr>
      <w:tr w:rsidR="003E6DA5" w:rsidRPr="00F245E6" w14:paraId="5BA930A4" w14:textId="77777777" w:rsidTr="00697536">
        <w:tc>
          <w:tcPr>
            <w:tcW w:w="988" w:type="dxa"/>
            <w:tcBorders>
              <w:top w:val="single" w:sz="4" w:space="0" w:color="auto"/>
              <w:left w:val="single" w:sz="4" w:space="0" w:color="auto"/>
              <w:bottom w:val="single" w:sz="4" w:space="0" w:color="auto"/>
              <w:right w:val="single" w:sz="4" w:space="0" w:color="auto"/>
            </w:tcBorders>
          </w:tcPr>
          <w:p w14:paraId="4944754E" w14:textId="77777777" w:rsidR="003E6DA5" w:rsidRPr="00F245E6" w:rsidRDefault="003E6DA5">
            <w:pPr>
              <w:rPr>
                <w:rFonts w:cs="Calibri Light"/>
                <w:color w:val="C00000"/>
              </w:rPr>
            </w:pPr>
          </w:p>
        </w:tc>
        <w:tc>
          <w:tcPr>
            <w:tcW w:w="6824" w:type="dxa"/>
            <w:tcBorders>
              <w:right w:val="single" w:sz="4" w:space="0" w:color="auto"/>
            </w:tcBorders>
            <w:vAlign w:val="center"/>
            <w:hideMark/>
          </w:tcPr>
          <w:p w14:paraId="625512F7" w14:textId="77777777" w:rsidR="003E6DA5" w:rsidRPr="00F245E6" w:rsidRDefault="003E6DA5">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74C58191" w14:textId="77777777" w:rsidR="003E6DA5" w:rsidRPr="00F245E6" w:rsidRDefault="003E6DA5">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80890D5" w14:textId="77777777" w:rsidR="003E6DA5" w:rsidRPr="00F245E6" w:rsidRDefault="003E6DA5">
            <w:pPr>
              <w:rPr>
                <w:rFonts w:cs="Calibri Light"/>
                <w:b/>
              </w:rPr>
            </w:pPr>
          </w:p>
        </w:tc>
      </w:tr>
    </w:tbl>
    <w:p w14:paraId="04BBE7B0"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1"/>
        <w:gridCol w:w="734"/>
        <w:gridCol w:w="734"/>
      </w:tblGrid>
      <w:tr w:rsidR="003E6DA5" w:rsidRPr="00F245E6" w14:paraId="63ED4718"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37B3F1D3" w14:textId="77777777" w:rsidR="003E6DA5" w:rsidRPr="00F245E6" w:rsidRDefault="003E6DA5">
            <w:pPr>
              <w:rPr>
                <w:rFonts w:cs="Calibri Light"/>
              </w:rPr>
            </w:pPr>
            <w:r w:rsidRPr="00F245E6">
              <w:rPr>
                <w:rFonts w:cs="Calibri Light"/>
              </w:rPr>
              <w:t>D.1.1.b</w:t>
            </w:r>
          </w:p>
        </w:tc>
        <w:tc>
          <w:tcPr>
            <w:tcW w:w="6831" w:type="dxa"/>
            <w:tcBorders>
              <w:top w:val="single" w:sz="4" w:space="0" w:color="auto"/>
              <w:left w:val="single" w:sz="4" w:space="0" w:color="auto"/>
              <w:bottom w:val="single" w:sz="4" w:space="0" w:color="auto"/>
              <w:right w:val="single" w:sz="4" w:space="0" w:color="auto"/>
            </w:tcBorders>
            <w:hideMark/>
          </w:tcPr>
          <w:p w14:paraId="0D510FE9" w14:textId="77777777" w:rsidR="003E6DA5" w:rsidRPr="00F245E6" w:rsidRDefault="003E6DA5">
            <w:pPr>
              <w:rPr>
                <w:rFonts w:cs="Calibri Light"/>
              </w:rPr>
            </w:pPr>
            <w:r w:rsidRPr="00F245E6">
              <w:rPr>
                <w:rFonts w:cs="Calibri Light"/>
              </w:rPr>
              <w:t>Gibt es Festlegungen zur Fußwegdurchlässigkeit von Siedlungen?</w:t>
            </w:r>
          </w:p>
          <w:p w14:paraId="79DC1277" w14:textId="77777777" w:rsidR="003E6DA5" w:rsidRPr="00F245E6" w:rsidRDefault="003E6DA5">
            <w:pPr>
              <w:rPr>
                <w:rFonts w:cs="Calibri Light"/>
              </w:rPr>
            </w:pPr>
            <w:r w:rsidRPr="00F245E6">
              <w:rPr>
                <w:rFonts w:cs="Calibri Light"/>
              </w:rPr>
              <w:t>(Ja = 2 Punkte)</w:t>
            </w:r>
          </w:p>
        </w:tc>
        <w:tc>
          <w:tcPr>
            <w:tcW w:w="734" w:type="dxa"/>
            <w:vMerge w:val="restart"/>
            <w:tcBorders>
              <w:top w:val="single" w:sz="4" w:space="0" w:color="auto"/>
              <w:left w:val="single" w:sz="4" w:space="0" w:color="auto"/>
              <w:right w:val="single" w:sz="4" w:space="0" w:color="auto"/>
            </w:tcBorders>
            <w:hideMark/>
          </w:tcPr>
          <w:p w14:paraId="0ABD619C" w14:textId="77777777" w:rsidR="003E6DA5" w:rsidRPr="00F245E6" w:rsidRDefault="003E6DA5">
            <w:pPr>
              <w:rPr>
                <w:rFonts w:cs="Calibri Light"/>
              </w:rPr>
            </w:pPr>
            <w:r w:rsidRPr="00F245E6">
              <w:rPr>
                <w:rFonts w:cs="Calibri Light"/>
              </w:rPr>
              <w:t>mögl.</w:t>
            </w:r>
          </w:p>
          <w:p w14:paraId="1E56533F" w14:textId="77777777" w:rsidR="003E6DA5" w:rsidRPr="00F245E6" w:rsidRDefault="003E6DA5">
            <w:pPr>
              <w:jc w:val="center"/>
              <w:rPr>
                <w:rFonts w:cs="Calibri Light"/>
                <w:b/>
              </w:rPr>
            </w:pPr>
            <w:r w:rsidRPr="00F245E6">
              <w:rPr>
                <w:rFonts w:cs="Calibri Light"/>
                <w:b/>
              </w:rPr>
              <w:t>2 (K)</w:t>
            </w:r>
          </w:p>
        </w:tc>
        <w:tc>
          <w:tcPr>
            <w:tcW w:w="734" w:type="dxa"/>
            <w:vMerge w:val="restart"/>
            <w:tcBorders>
              <w:top w:val="single" w:sz="4" w:space="0" w:color="auto"/>
              <w:left w:val="single" w:sz="4" w:space="0" w:color="auto"/>
              <w:bottom w:val="single" w:sz="4" w:space="0" w:color="auto"/>
              <w:right w:val="single" w:sz="4" w:space="0" w:color="auto"/>
            </w:tcBorders>
          </w:tcPr>
          <w:p w14:paraId="70C46CDA" w14:textId="77777777" w:rsidR="003E6DA5" w:rsidRPr="00F245E6" w:rsidRDefault="003E6DA5">
            <w:pPr>
              <w:rPr>
                <w:rFonts w:cs="Calibri Light"/>
              </w:rPr>
            </w:pPr>
            <w:r w:rsidRPr="00F245E6">
              <w:rPr>
                <w:rFonts w:cs="Calibri Light"/>
              </w:rPr>
              <w:t>tats.</w:t>
            </w:r>
          </w:p>
          <w:p w14:paraId="3A90E6A6" w14:textId="77777777" w:rsidR="003E6DA5" w:rsidRPr="00F245E6" w:rsidRDefault="003E6DA5">
            <w:pPr>
              <w:jc w:val="center"/>
              <w:rPr>
                <w:rFonts w:cs="Calibri Light"/>
                <w:b/>
              </w:rPr>
            </w:pPr>
          </w:p>
        </w:tc>
      </w:tr>
      <w:tr w:rsidR="003E6DA5" w:rsidRPr="00F245E6" w14:paraId="19970250" w14:textId="77777777" w:rsidTr="00697536">
        <w:tc>
          <w:tcPr>
            <w:tcW w:w="988" w:type="dxa"/>
            <w:tcBorders>
              <w:top w:val="single" w:sz="4" w:space="0" w:color="auto"/>
              <w:left w:val="single" w:sz="4" w:space="0" w:color="auto"/>
              <w:bottom w:val="single" w:sz="4" w:space="0" w:color="auto"/>
              <w:right w:val="single" w:sz="4" w:space="0" w:color="auto"/>
            </w:tcBorders>
          </w:tcPr>
          <w:p w14:paraId="20CD46ED" w14:textId="77777777" w:rsidR="003E6DA5" w:rsidRPr="00F245E6" w:rsidRDefault="003E6DA5">
            <w:pPr>
              <w:rPr>
                <w:rFonts w:cs="Calibri Light"/>
                <w:color w:val="C00000"/>
              </w:rPr>
            </w:pPr>
          </w:p>
        </w:tc>
        <w:tc>
          <w:tcPr>
            <w:tcW w:w="6831" w:type="dxa"/>
            <w:tcBorders>
              <w:right w:val="single" w:sz="4" w:space="0" w:color="auto"/>
            </w:tcBorders>
            <w:vAlign w:val="center"/>
            <w:hideMark/>
          </w:tcPr>
          <w:p w14:paraId="7E26B874" w14:textId="77777777" w:rsidR="003E6DA5" w:rsidRPr="00F245E6" w:rsidRDefault="003E6DA5">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2E7F297C" w14:textId="77777777" w:rsidR="003E6DA5" w:rsidRPr="00F245E6" w:rsidRDefault="003E6DA5">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5F6750E3" w14:textId="77777777" w:rsidR="003E6DA5" w:rsidRPr="00F245E6" w:rsidRDefault="003E6DA5">
            <w:pPr>
              <w:rPr>
                <w:rFonts w:cs="Calibri Light"/>
                <w:b/>
              </w:rPr>
            </w:pPr>
          </w:p>
        </w:tc>
      </w:tr>
    </w:tbl>
    <w:p w14:paraId="5140757A"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54"/>
        <w:gridCol w:w="722"/>
        <w:gridCol w:w="723"/>
      </w:tblGrid>
      <w:tr w:rsidR="003E6DA5" w:rsidRPr="00F245E6" w14:paraId="066743DA"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30E7AEED" w14:textId="77777777" w:rsidR="003E6DA5" w:rsidRPr="00F245E6" w:rsidRDefault="003E6DA5">
            <w:pPr>
              <w:rPr>
                <w:rFonts w:cs="Calibri Light"/>
              </w:rPr>
            </w:pPr>
            <w:r w:rsidRPr="00F245E6">
              <w:rPr>
                <w:rFonts w:cs="Calibri Light"/>
              </w:rPr>
              <w:t>D.3.2.a</w:t>
            </w:r>
          </w:p>
        </w:tc>
        <w:tc>
          <w:tcPr>
            <w:tcW w:w="6854" w:type="dxa"/>
            <w:tcBorders>
              <w:top w:val="single" w:sz="4" w:space="0" w:color="auto"/>
              <w:left w:val="single" w:sz="4" w:space="0" w:color="auto"/>
              <w:bottom w:val="single" w:sz="4" w:space="0" w:color="auto"/>
              <w:right w:val="single" w:sz="4" w:space="0" w:color="auto"/>
            </w:tcBorders>
            <w:hideMark/>
          </w:tcPr>
          <w:p w14:paraId="432E7943" w14:textId="77777777" w:rsidR="003E6DA5" w:rsidRPr="00F245E6" w:rsidRDefault="003E6DA5">
            <w:pPr>
              <w:rPr>
                <w:rFonts w:cs="Calibri Light"/>
              </w:rPr>
            </w:pPr>
            <w:r w:rsidRPr="00F245E6">
              <w:rPr>
                <w:rFonts w:cs="Calibri Light"/>
              </w:rPr>
              <w:t xml:space="preserve">Gibt es ein Konzept/Leitlinien/Bebauungspläne zu alten und neuen Fußwegen, Fußgängerzonen oder Spielstraßen? </w:t>
            </w:r>
          </w:p>
          <w:p w14:paraId="68EEDDE6" w14:textId="77777777" w:rsidR="003E6DA5" w:rsidRPr="00F245E6" w:rsidRDefault="003E6DA5">
            <w:pPr>
              <w:rPr>
                <w:rFonts w:cs="Calibri Light"/>
              </w:rPr>
            </w:pPr>
            <w:r w:rsidRPr="00F245E6">
              <w:rPr>
                <w:rFonts w:cs="Calibri Light"/>
              </w:rPr>
              <w:t>(Ja = 3 Punkte)</w:t>
            </w:r>
          </w:p>
        </w:tc>
        <w:tc>
          <w:tcPr>
            <w:tcW w:w="722" w:type="dxa"/>
            <w:vMerge w:val="restart"/>
            <w:tcBorders>
              <w:top w:val="single" w:sz="4" w:space="0" w:color="auto"/>
              <w:left w:val="single" w:sz="4" w:space="0" w:color="auto"/>
              <w:right w:val="single" w:sz="4" w:space="0" w:color="auto"/>
            </w:tcBorders>
            <w:hideMark/>
          </w:tcPr>
          <w:p w14:paraId="2EC3A33D" w14:textId="77777777" w:rsidR="003E6DA5" w:rsidRPr="00F245E6" w:rsidRDefault="003E6DA5">
            <w:pPr>
              <w:rPr>
                <w:rFonts w:cs="Calibri Light"/>
              </w:rPr>
            </w:pPr>
            <w:r w:rsidRPr="00F245E6">
              <w:rPr>
                <w:rFonts w:cs="Calibri Light"/>
              </w:rPr>
              <w:t>mögl.</w:t>
            </w:r>
          </w:p>
          <w:p w14:paraId="225A171B" w14:textId="77777777" w:rsidR="003E6DA5" w:rsidRPr="00F245E6" w:rsidRDefault="003E6DA5">
            <w:pPr>
              <w:jc w:val="center"/>
              <w:rPr>
                <w:rFonts w:cs="Calibri Light"/>
                <w:b/>
              </w:rPr>
            </w:pPr>
            <w:r w:rsidRPr="00F245E6">
              <w:rPr>
                <w:rFonts w:cs="Calibri Light"/>
                <w:b/>
              </w:rPr>
              <w:t>3 (K)</w:t>
            </w:r>
          </w:p>
        </w:tc>
        <w:tc>
          <w:tcPr>
            <w:tcW w:w="723" w:type="dxa"/>
            <w:vMerge w:val="restart"/>
            <w:tcBorders>
              <w:top w:val="single" w:sz="4" w:space="0" w:color="auto"/>
              <w:left w:val="single" w:sz="4" w:space="0" w:color="auto"/>
              <w:bottom w:val="single" w:sz="4" w:space="0" w:color="auto"/>
              <w:right w:val="single" w:sz="4" w:space="0" w:color="auto"/>
            </w:tcBorders>
          </w:tcPr>
          <w:p w14:paraId="75352645" w14:textId="77777777" w:rsidR="003E6DA5" w:rsidRPr="00F245E6" w:rsidRDefault="003E6DA5">
            <w:pPr>
              <w:rPr>
                <w:rFonts w:cs="Calibri Light"/>
              </w:rPr>
            </w:pPr>
            <w:r w:rsidRPr="00F245E6">
              <w:rPr>
                <w:rFonts w:cs="Calibri Light"/>
              </w:rPr>
              <w:t>tats.</w:t>
            </w:r>
          </w:p>
          <w:p w14:paraId="130A1F81" w14:textId="77777777" w:rsidR="003E6DA5" w:rsidRPr="00F245E6" w:rsidRDefault="003E6DA5">
            <w:pPr>
              <w:jc w:val="center"/>
              <w:rPr>
                <w:rFonts w:cs="Calibri Light"/>
                <w:b/>
              </w:rPr>
            </w:pPr>
          </w:p>
        </w:tc>
      </w:tr>
      <w:tr w:rsidR="003E6DA5" w:rsidRPr="00F245E6" w14:paraId="2A8075E8" w14:textId="77777777" w:rsidTr="00697536">
        <w:tc>
          <w:tcPr>
            <w:tcW w:w="988" w:type="dxa"/>
            <w:tcBorders>
              <w:top w:val="single" w:sz="4" w:space="0" w:color="auto"/>
              <w:left w:val="single" w:sz="4" w:space="0" w:color="auto"/>
              <w:bottom w:val="single" w:sz="4" w:space="0" w:color="auto"/>
              <w:right w:val="single" w:sz="4" w:space="0" w:color="auto"/>
            </w:tcBorders>
          </w:tcPr>
          <w:p w14:paraId="42A2A736" w14:textId="77777777" w:rsidR="003E6DA5" w:rsidRPr="00F245E6" w:rsidRDefault="003E6DA5">
            <w:pPr>
              <w:rPr>
                <w:rFonts w:cs="Calibri Light"/>
                <w:color w:val="C00000"/>
              </w:rPr>
            </w:pPr>
          </w:p>
        </w:tc>
        <w:tc>
          <w:tcPr>
            <w:tcW w:w="6854" w:type="dxa"/>
            <w:tcBorders>
              <w:right w:val="single" w:sz="4" w:space="0" w:color="auto"/>
            </w:tcBorders>
            <w:vAlign w:val="center"/>
            <w:hideMark/>
          </w:tcPr>
          <w:p w14:paraId="74F5921D" w14:textId="77777777" w:rsidR="003E6DA5" w:rsidRPr="00F245E6" w:rsidRDefault="003E6DA5">
            <w:pPr>
              <w:rPr>
                <w:rFonts w:cs="Calibri Light"/>
                <w:sz w:val="20"/>
                <w:szCs w:val="20"/>
                <w:lang w:val="de-AT" w:eastAsia="de-AT"/>
              </w:rPr>
            </w:pPr>
          </w:p>
        </w:tc>
        <w:tc>
          <w:tcPr>
            <w:tcW w:w="722" w:type="dxa"/>
            <w:vMerge/>
            <w:tcBorders>
              <w:left w:val="single" w:sz="4" w:space="0" w:color="auto"/>
              <w:right w:val="single" w:sz="4" w:space="0" w:color="auto"/>
            </w:tcBorders>
            <w:vAlign w:val="center"/>
            <w:hideMark/>
          </w:tcPr>
          <w:p w14:paraId="0BF35807" w14:textId="77777777" w:rsidR="003E6DA5" w:rsidRPr="00F245E6" w:rsidRDefault="003E6DA5">
            <w:pPr>
              <w:rPr>
                <w:rFonts w:cs="Calibri Light"/>
                <w:sz w:val="20"/>
                <w:szCs w:val="20"/>
                <w:lang w:val="de-AT" w:eastAsia="de-AT"/>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184B0D4" w14:textId="77777777" w:rsidR="003E6DA5" w:rsidRPr="00F245E6" w:rsidRDefault="003E6DA5">
            <w:pPr>
              <w:rPr>
                <w:rFonts w:cs="Calibri Light"/>
                <w:b/>
              </w:rPr>
            </w:pPr>
          </w:p>
        </w:tc>
      </w:tr>
    </w:tbl>
    <w:p w14:paraId="1D38044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3"/>
        <w:gridCol w:w="738"/>
        <w:gridCol w:w="738"/>
      </w:tblGrid>
      <w:tr w:rsidR="003E6DA5" w:rsidRPr="00F245E6" w14:paraId="2976234D"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0909A83C" w14:textId="77777777" w:rsidR="003E6DA5" w:rsidRPr="00F245E6" w:rsidRDefault="003E6DA5">
            <w:pPr>
              <w:rPr>
                <w:rFonts w:cs="Calibri Light"/>
              </w:rPr>
            </w:pPr>
            <w:r w:rsidRPr="00F245E6">
              <w:rPr>
                <w:rFonts w:cs="Calibri Light"/>
              </w:rPr>
              <w:t>D.4.1.a</w:t>
            </w:r>
          </w:p>
        </w:tc>
        <w:tc>
          <w:tcPr>
            <w:tcW w:w="6823" w:type="dxa"/>
            <w:tcBorders>
              <w:top w:val="single" w:sz="4" w:space="0" w:color="auto"/>
              <w:left w:val="single" w:sz="4" w:space="0" w:color="auto"/>
              <w:bottom w:val="single" w:sz="4" w:space="0" w:color="auto"/>
              <w:right w:val="single" w:sz="4" w:space="0" w:color="auto"/>
            </w:tcBorders>
            <w:hideMark/>
          </w:tcPr>
          <w:p w14:paraId="5287CA5B" w14:textId="77777777" w:rsidR="003E6DA5" w:rsidRPr="00F245E6" w:rsidRDefault="003E6DA5">
            <w:pPr>
              <w:rPr>
                <w:rFonts w:cs="Calibri Light"/>
              </w:rPr>
            </w:pPr>
            <w:r w:rsidRPr="00F245E6">
              <w:rPr>
                <w:rFonts w:cs="Calibri Light"/>
              </w:rPr>
              <w:t>Gibt es einen Beschluss der Leitlinien und/oder Bebauungsplänen zu den Fußwegen?</w:t>
            </w:r>
          </w:p>
          <w:p w14:paraId="3E6AE69E" w14:textId="77777777" w:rsidR="003E6DA5" w:rsidRPr="00F245E6" w:rsidRDefault="003E6DA5">
            <w:pPr>
              <w:rPr>
                <w:rFonts w:cs="Calibri Light"/>
              </w:rPr>
            </w:pPr>
            <w:r w:rsidRPr="00F245E6">
              <w:rPr>
                <w:rFonts w:cs="Calibri Light"/>
              </w:rPr>
              <w:t>(Ja = 3 Punkte)</w:t>
            </w:r>
          </w:p>
        </w:tc>
        <w:tc>
          <w:tcPr>
            <w:tcW w:w="738" w:type="dxa"/>
            <w:vMerge w:val="restart"/>
            <w:tcBorders>
              <w:top w:val="single" w:sz="4" w:space="0" w:color="auto"/>
              <w:left w:val="single" w:sz="4" w:space="0" w:color="auto"/>
              <w:right w:val="single" w:sz="4" w:space="0" w:color="auto"/>
            </w:tcBorders>
            <w:hideMark/>
          </w:tcPr>
          <w:p w14:paraId="261E01E8" w14:textId="77777777" w:rsidR="003E6DA5" w:rsidRPr="00F245E6" w:rsidRDefault="003E6DA5">
            <w:pPr>
              <w:rPr>
                <w:rFonts w:cs="Calibri Light"/>
              </w:rPr>
            </w:pPr>
            <w:r w:rsidRPr="00F245E6">
              <w:rPr>
                <w:rFonts w:cs="Calibri Light"/>
              </w:rPr>
              <w:t>mögl.</w:t>
            </w:r>
          </w:p>
          <w:p w14:paraId="683BF832" w14:textId="77777777" w:rsidR="003E6DA5" w:rsidRPr="00F245E6" w:rsidRDefault="003E6DA5">
            <w:pPr>
              <w:jc w:val="center"/>
              <w:rPr>
                <w:rFonts w:cs="Calibri Light"/>
                <w:b/>
              </w:rPr>
            </w:pPr>
            <w:r w:rsidRPr="00F245E6">
              <w:rPr>
                <w:rFonts w:cs="Calibri Light"/>
                <w:b/>
              </w:rPr>
              <w:t>3 (K)</w:t>
            </w:r>
          </w:p>
        </w:tc>
        <w:tc>
          <w:tcPr>
            <w:tcW w:w="738" w:type="dxa"/>
            <w:vMerge w:val="restart"/>
            <w:tcBorders>
              <w:top w:val="single" w:sz="4" w:space="0" w:color="auto"/>
              <w:left w:val="single" w:sz="4" w:space="0" w:color="auto"/>
              <w:bottom w:val="single" w:sz="4" w:space="0" w:color="auto"/>
              <w:right w:val="single" w:sz="4" w:space="0" w:color="auto"/>
            </w:tcBorders>
          </w:tcPr>
          <w:p w14:paraId="5FAD8AFA" w14:textId="77777777" w:rsidR="003E6DA5" w:rsidRPr="00F245E6" w:rsidRDefault="003E6DA5">
            <w:pPr>
              <w:rPr>
                <w:rFonts w:cs="Calibri Light"/>
              </w:rPr>
            </w:pPr>
            <w:r w:rsidRPr="00F245E6">
              <w:rPr>
                <w:rFonts w:cs="Calibri Light"/>
              </w:rPr>
              <w:t>tats.</w:t>
            </w:r>
          </w:p>
          <w:p w14:paraId="1FB9797B" w14:textId="77777777" w:rsidR="003E6DA5" w:rsidRPr="00F245E6" w:rsidRDefault="003E6DA5">
            <w:pPr>
              <w:jc w:val="center"/>
              <w:rPr>
                <w:rFonts w:cs="Calibri Light"/>
                <w:b/>
              </w:rPr>
            </w:pPr>
          </w:p>
        </w:tc>
      </w:tr>
      <w:tr w:rsidR="003E6DA5" w:rsidRPr="00F245E6" w14:paraId="704B988C" w14:textId="77777777" w:rsidTr="00697536">
        <w:tc>
          <w:tcPr>
            <w:tcW w:w="988" w:type="dxa"/>
            <w:tcBorders>
              <w:top w:val="single" w:sz="4" w:space="0" w:color="auto"/>
              <w:left w:val="single" w:sz="4" w:space="0" w:color="auto"/>
              <w:bottom w:val="single" w:sz="4" w:space="0" w:color="auto"/>
              <w:right w:val="single" w:sz="4" w:space="0" w:color="auto"/>
            </w:tcBorders>
          </w:tcPr>
          <w:p w14:paraId="3434FC9E" w14:textId="77777777" w:rsidR="003E6DA5" w:rsidRPr="00F245E6" w:rsidRDefault="003E6DA5">
            <w:pPr>
              <w:rPr>
                <w:rFonts w:cs="Calibri Light"/>
                <w:color w:val="C00000"/>
              </w:rPr>
            </w:pPr>
          </w:p>
        </w:tc>
        <w:tc>
          <w:tcPr>
            <w:tcW w:w="6823" w:type="dxa"/>
            <w:tcBorders>
              <w:right w:val="single" w:sz="4" w:space="0" w:color="auto"/>
            </w:tcBorders>
            <w:vAlign w:val="center"/>
            <w:hideMark/>
          </w:tcPr>
          <w:p w14:paraId="6FCC035A" w14:textId="77777777" w:rsidR="003E6DA5" w:rsidRPr="00F245E6" w:rsidRDefault="003E6DA5">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00A97841" w14:textId="77777777" w:rsidR="003E6DA5" w:rsidRPr="00F245E6" w:rsidRDefault="003E6DA5">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077001A" w14:textId="77777777" w:rsidR="003E6DA5" w:rsidRPr="00F245E6" w:rsidRDefault="003E6DA5">
            <w:pPr>
              <w:rPr>
                <w:rFonts w:cs="Calibri Light"/>
                <w:b/>
              </w:rPr>
            </w:pPr>
          </w:p>
        </w:tc>
      </w:tr>
    </w:tbl>
    <w:p w14:paraId="1F28138E"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3"/>
        <w:gridCol w:w="738"/>
        <w:gridCol w:w="738"/>
      </w:tblGrid>
      <w:tr w:rsidR="003E6DA5" w:rsidRPr="00F245E6" w14:paraId="05B502FA"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5F82EDE6" w14:textId="77777777" w:rsidR="003E6DA5" w:rsidRPr="00F245E6" w:rsidRDefault="003E6DA5">
            <w:pPr>
              <w:rPr>
                <w:rFonts w:cs="Calibri Light"/>
              </w:rPr>
            </w:pPr>
            <w:r w:rsidRPr="00F245E6">
              <w:rPr>
                <w:rFonts w:cs="Calibri Light"/>
              </w:rPr>
              <w:t>D.4.1.b</w:t>
            </w:r>
          </w:p>
        </w:tc>
        <w:tc>
          <w:tcPr>
            <w:tcW w:w="6823" w:type="dxa"/>
            <w:tcBorders>
              <w:top w:val="single" w:sz="4" w:space="0" w:color="auto"/>
              <w:left w:val="single" w:sz="4" w:space="0" w:color="auto"/>
              <w:bottom w:val="single" w:sz="4" w:space="0" w:color="auto"/>
              <w:right w:val="single" w:sz="4" w:space="0" w:color="auto"/>
            </w:tcBorders>
            <w:hideMark/>
          </w:tcPr>
          <w:p w14:paraId="3CED7D0D" w14:textId="6C4681F2" w:rsidR="003E6DA5" w:rsidRPr="00F245E6" w:rsidRDefault="003E6DA5">
            <w:pPr>
              <w:rPr>
                <w:rFonts w:cs="Calibri Light"/>
              </w:rPr>
            </w:pPr>
            <w:r w:rsidRPr="00F245E6">
              <w:rPr>
                <w:rFonts w:cs="Calibri Light"/>
              </w:rPr>
              <w:t>Wurden Schritte zur Sicherung alter Wegerechte innerhalb und außerhalb des Siedlungsgebietes gesetzt? Wenn ja, Beschreibung.</w:t>
            </w:r>
          </w:p>
          <w:p w14:paraId="7DE33628" w14:textId="77777777" w:rsidR="003E6DA5" w:rsidRPr="00F245E6" w:rsidRDefault="003E6DA5">
            <w:pPr>
              <w:rPr>
                <w:rFonts w:cs="Calibri Light"/>
              </w:rPr>
            </w:pPr>
            <w:r w:rsidRPr="00F245E6">
              <w:rPr>
                <w:rFonts w:cs="Calibri Light"/>
              </w:rPr>
              <w:t>(Ja + Beschreibung = 2 Punkte)</w:t>
            </w:r>
          </w:p>
        </w:tc>
        <w:tc>
          <w:tcPr>
            <w:tcW w:w="738" w:type="dxa"/>
            <w:vMerge w:val="restart"/>
            <w:tcBorders>
              <w:top w:val="single" w:sz="4" w:space="0" w:color="auto"/>
              <w:left w:val="single" w:sz="4" w:space="0" w:color="auto"/>
              <w:right w:val="single" w:sz="4" w:space="0" w:color="auto"/>
            </w:tcBorders>
            <w:hideMark/>
          </w:tcPr>
          <w:p w14:paraId="10A1A5F4" w14:textId="77777777" w:rsidR="003E6DA5" w:rsidRPr="00F245E6" w:rsidRDefault="003E6DA5">
            <w:pPr>
              <w:rPr>
                <w:rFonts w:cs="Calibri Light"/>
              </w:rPr>
            </w:pPr>
            <w:r w:rsidRPr="00F245E6">
              <w:rPr>
                <w:rFonts w:cs="Calibri Light"/>
              </w:rPr>
              <w:t>mögl.</w:t>
            </w:r>
          </w:p>
          <w:p w14:paraId="24683A37" w14:textId="77777777" w:rsidR="003E6DA5" w:rsidRPr="00F245E6" w:rsidRDefault="003E6DA5">
            <w:pPr>
              <w:jc w:val="center"/>
              <w:rPr>
                <w:rFonts w:cs="Calibri Light"/>
                <w:b/>
              </w:rPr>
            </w:pPr>
            <w:r w:rsidRPr="00F245E6">
              <w:rPr>
                <w:rFonts w:cs="Calibri Light"/>
                <w:b/>
              </w:rPr>
              <w:t>2 (K)</w:t>
            </w:r>
          </w:p>
        </w:tc>
        <w:tc>
          <w:tcPr>
            <w:tcW w:w="738" w:type="dxa"/>
            <w:vMerge w:val="restart"/>
            <w:tcBorders>
              <w:top w:val="single" w:sz="4" w:space="0" w:color="auto"/>
              <w:left w:val="single" w:sz="4" w:space="0" w:color="auto"/>
              <w:bottom w:val="single" w:sz="4" w:space="0" w:color="auto"/>
              <w:right w:val="single" w:sz="4" w:space="0" w:color="auto"/>
            </w:tcBorders>
          </w:tcPr>
          <w:p w14:paraId="4D8E08C7" w14:textId="77777777" w:rsidR="003E6DA5" w:rsidRPr="00F245E6" w:rsidRDefault="003E6DA5">
            <w:pPr>
              <w:rPr>
                <w:rFonts w:cs="Calibri Light"/>
              </w:rPr>
            </w:pPr>
            <w:r w:rsidRPr="00F245E6">
              <w:rPr>
                <w:rFonts w:cs="Calibri Light"/>
              </w:rPr>
              <w:t>tats.</w:t>
            </w:r>
          </w:p>
          <w:p w14:paraId="5CF387FE" w14:textId="77777777" w:rsidR="003E6DA5" w:rsidRPr="00F245E6" w:rsidRDefault="003E6DA5">
            <w:pPr>
              <w:jc w:val="center"/>
              <w:rPr>
                <w:rFonts w:cs="Calibri Light"/>
                <w:b/>
              </w:rPr>
            </w:pPr>
          </w:p>
        </w:tc>
      </w:tr>
      <w:tr w:rsidR="003E6DA5" w:rsidRPr="00F245E6" w14:paraId="5280868B" w14:textId="77777777" w:rsidTr="00697536">
        <w:tc>
          <w:tcPr>
            <w:tcW w:w="988" w:type="dxa"/>
            <w:tcBorders>
              <w:top w:val="single" w:sz="4" w:space="0" w:color="auto"/>
              <w:left w:val="single" w:sz="4" w:space="0" w:color="auto"/>
              <w:bottom w:val="single" w:sz="4" w:space="0" w:color="auto"/>
              <w:right w:val="single" w:sz="4" w:space="0" w:color="auto"/>
            </w:tcBorders>
          </w:tcPr>
          <w:p w14:paraId="0C3FF349" w14:textId="77777777" w:rsidR="003E6DA5" w:rsidRPr="00F245E6" w:rsidRDefault="003E6DA5">
            <w:pPr>
              <w:rPr>
                <w:rFonts w:cs="Calibri Light"/>
                <w:color w:val="C00000"/>
              </w:rPr>
            </w:pPr>
          </w:p>
        </w:tc>
        <w:tc>
          <w:tcPr>
            <w:tcW w:w="6823" w:type="dxa"/>
            <w:tcBorders>
              <w:right w:val="single" w:sz="4" w:space="0" w:color="auto"/>
            </w:tcBorders>
            <w:vAlign w:val="center"/>
            <w:hideMark/>
          </w:tcPr>
          <w:p w14:paraId="0C64EF6B" w14:textId="77777777" w:rsidR="003E6DA5" w:rsidRPr="00F245E6" w:rsidRDefault="003E6DA5">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1741A2AE" w14:textId="77777777" w:rsidR="003E6DA5" w:rsidRPr="00F245E6" w:rsidRDefault="003E6DA5">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4C0AB9A3" w14:textId="77777777" w:rsidR="003E6DA5" w:rsidRPr="00F245E6" w:rsidRDefault="003E6DA5">
            <w:pPr>
              <w:rPr>
                <w:rFonts w:cs="Calibri Light"/>
                <w:b/>
              </w:rPr>
            </w:pPr>
          </w:p>
        </w:tc>
      </w:tr>
    </w:tbl>
    <w:p w14:paraId="27B664A7"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3E6DA5" w:rsidRPr="00F245E6" w14:paraId="59D10A11"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1B403290" w14:textId="77777777" w:rsidR="003E6DA5" w:rsidRPr="00F245E6" w:rsidRDefault="003E6DA5">
            <w:pPr>
              <w:rPr>
                <w:rFonts w:cs="Calibri Light"/>
              </w:rPr>
            </w:pPr>
            <w:r w:rsidRPr="00F245E6">
              <w:rPr>
                <w:rFonts w:cs="Calibri Light"/>
              </w:rPr>
              <w:t>D.4.1.c</w:t>
            </w:r>
          </w:p>
        </w:tc>
        <w:tc>
          <w:tcPr>
            <w:tcW w:w="6824" w:type="dxa"/>
            <w:tcBorders>
              <w:top w:val="single" w:sz="4" w:space="0" w:color="auto"/>
              <w:left w:val="single" w:sz="4" w:space="0" w:color="auto"/>
              <w:bottom w:val="single" w:sz="4" w:space="0" w:color="auto"/>
              <w:right w:val="single" w:sz="4" w:space="0" w:color="auto"/>
            </w:tcBorders>
            <w:hideMark/>
          </w:tcPr>
          <w:p w14:paraId="08E07444" w14:textId="77777777" w:rsidR="003E6DA5" w:rsidRPr="00F245E6" w:rsidRDefault="003E6DA5">
            <w:pPr>
              <w:rPr>
                <w:rFonts w:cs="Calibri Light"/>
              </w:rPr>
            </w:pPr>
            <w:r w:rsidRPr="00F245E6">
              <w:rPr>
                <w:rFonts w:cs="Calibri Light"/>
              </w:rPr>
              <w:t>Gibt es eine öffentliche Plandarstellung alter und neuer Wege innerhalb und außerhalb des Siedlungsgebietes?</w:t>
            </w:r>
          </w:p>
          <w:p w14:paraId="25D8FFCA" w14:textId="77777777" w:rsidR="003E6DA5" w:rsidRPr="00F245E6" w:rsidRDefault="003E6DA5">
            <w:pPr>
              <w:rPr>
                <w:rFonts w:cs="Calibri Light"/>
              </w:rPr>
            </w:pPr>
            <w:r w:rsidRPr="00F245E6">
              <w:rPr>
                <w:rFonts w:cs="Calibri Light"/>
              </w:rPr>
              <w:t>(Ja = 2 Punkte)</w:t>
            </w:r>
          </w:p>
        </w:tc>
        <w:tc>
          <w:tcPr>
            <w:tcW w:w="737" w:type="dxa"/>
            <w:vMerge w:val="restart"/>
            <w:tcBorders>
              <w:top w:val="single" w:sz="4" w:space="0" w:color="auto"/>
              <w:left w:val="single" w:sz="4" w:space="0" w:color="auto"/>
              <w:right w:val="single" w:sz="4" w:space="0" w:color="auto"/>
            </w:tcBorders>
            <w:hideMark/>
          </w:tcPr>
          <w:p w14:paraId="10D9ACDF" w14:textId="77777777" w:rsidR="003E6DA5" w:rsidRPr="00F245E6" w:rsidRDefault="003E6DA5">
            <w:pPr>
              <w:rPr>
                <w:rFonts w:cs="Calibri Light"/>
              </w:rPr>
            </w:pPr>
            <w:r w:rsidRPr="00F245E6">
              <w:rPr>
                <w:rFonts w:cs="Calibri Light"/>
              </w:rPr>
              <w:t>mögl.</w:t>
            </w:r>
          </w:p>
          <w:p w14:paraId="09C99B3E" w14:textId="77777777" w:rsidR="003E6DA5" w:rsidRPr="00F245E6" w:rsidRDefault="003E6DA5">
            <w:pPr>
              <w:jc w:val="center"/>
              <w:rPr>
                <w:rFonts w:cs="Calibri Light"/>
                <w:b/>
              </w:rPr>
            </w:pPr>
            <w:r w:rsidRPr="00F245E6">
              <w:rPr>
                <w:rFonts w:cs="Calibri Light"/>
                <w:b/>
              </w:rPr>
              <w:t>2 (K)</w:t>
            </w:r>
          </w:p>
        </w:tc>
        <w:tc>
          <w:tcPr>
            <w:tcW w:w="738" w:type="dxa"/>
            <w:vMerge w:val="restart"/>
            <w:tcBorders>
              <w:top w:val="single" w:sz="4" w:space="0" w:color="auto"/>
              <w:left w:val="single" w:sz="4" w:space="0" w:color="auto"/>
              <w:bottom w:val="single" w:sz="4" w:space="0" w:color="auto"/>
              <w:right w:val="single" w:sz="4" w:space="0" w:color="auto"/>
            </w:tcBorders>
          </w:tcPr>
          <w:p w14:paraId="16553DCB" w14:textId="77777777" w:rsidR="003E6DA5" w:rsidRPr="00F245E6" w:rsidRDefault="003E6DA5">
            <w:pPr>
              <w:rPr>
                <w:rFonts w:cs="Calibri Light"/>
              </w:rPr>
            </w:pPr>
            <w:r w:rsidRPr="00F245E6">
              <w:rPr>
                <w:rFonts w:cs="Calibri Light"/>
              </w:rPr>
              <w:t>tats.</w:t>
            </w:r>
          </w:p>
          <w:p w14:paraId="5F3044EC" w14:textId="77777777" w:rsidR="003E6DA5" w:rsidRPr="00F245E6" w:rsidRDefault="003E6DA5">
            <w:pPr>
              <w:jc w:val="center"/>
              <w:rPr>
                <w:rFonts w:cs="Calibri Light"/>
                <w:b/>
              </w:rPr>
            </w:pPr>
          </w:p>
        </w:tc>
      </w:tr>
      <w:tr w:rsidR="003E6DA5" w:rsidRPr="00F245E6" w14:paraId="7C445F03" w14:textId="77777777" w:rsidTr="00697536">
        <w:tc>
          <w:tcPr>
            <w:tcW w:w="988" w:type="dxa"/>
            <w:tcBorders>
              <w:top w:val="single" w:sz="4" w:space="0" w:color="auto"/>
              <w:left w:val="single" w:sz="4" w:space="0" w:color="auto"/>
              <w:bottom w:val="single" w:sz="4" w:space="0" w:color="auto"/>
              <w:right w:val="single" w:sz="4" w:space="0" w:color="auto"/>
            </w:tcBorders>
          </w:tcPr>
          <w:p w14:paraId="437C2370" w14:textId="77777777" w:rsidR="003E6DA5" w:rsidRPr="00F245E6" w:rsidRDefault="003E6DA5">
            <w:pPr>
              <w:rPr>
                <w:rFonts w:cs="Calibri Light"/>
                <w:color w:val="C00000"/>
              </w:rPr>
            </w:pPr>
          </w:p>
        </w:tc>
        <w:tc>
          <w:tcPr>
            <w:tcW w:w="6824" w:type="dxa"/>
            <w:tcBorders>
              <w:right w:val="single" w:sz="4" w:space="0" w:color="auto"/>
            </w:tcBorders>
            <w:vAlign w:val="center"/>
            <w:hideMark/>
          </w:tcPr>
          <w:p w14:paraId="0C6863CC" w14:textId="77777777" w:rsidR="003E6DA5" w:rsidRPr="00F245E6" w:rsidRDefault="003E6DA5">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1BC93000" w14:textId="77777777" w:rsidR="003E6DA5" w:rsidRPr="00F245E6" w:rsidRDefault="003E6DA5">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0432DE5" w14:textId="77777777" w:rsidR="003E6DA5" w:rsidRPr="00F245E6" w:rsidRDefault="003E6DA5">
            <w:pPr>
              <w:rPr>
                <w:rFonts w:cs="Calibri Light"/>
                <w:b/>
              </w:rPr>
            </w:pPr>
          </w:p>
        </w:tc>
      </w:tr>
    </w:tbl>
    <w:p w14:paraId="65FDF877"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1"/>
        <w:gridCol w:w="739"/>
        <w:gridCol w:w="739"/>
      </w:tblGrid>
      <w:tr w:rsidR="003E6DA5" w:rsidRPr="00A67FD9" w14:paraId="5230B978"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5B31C92B" w14:textId="77777777" w:rsidR="003E6DA5" w:rsidRPr="00A67FD9" w:rsidRDefault="003E6DA5">
            <w:pPr>
              <w:rPr>
                <w:rFonts w:cs="Calibri Light"/>
              </w:rPr>
            </w:pPr>
            <w:r w:rsidRPr="00A67FD9">
              <w:rPr>
                <w:rFonts w:cs="Calibri Light"/>
              </w:rPr>
              <w:t>D.4.1.d</w:t>
            </w:r>
          </w:p>
        </w:tc>
        <w:tc>
          <w:tcPr>
            <w:tcW w:w="6821" w:type="dxa"/>
            <w:tcBorders>
              <w:top w:val="single" w:sz="4" w:space="0" w:color="auto"/>
              <w:left w:val="single" w:sz="4" w:space="0" w:color="auto"/>
              <w:bottom w:val="single" w:sz="4" w:space="0" w:color="auto"/>
              <w:right w:val="single" w:sz="4" w:space="0" w:color="auto"/>
            </w:tcBorders>
            <w:hideMark/>
          </w:tcPr>
          <w:p w14:paraId="1FFF4B98" w14:textId="77777777" w:rsidR="003E6DA5" w:rsidRPr="00A67FD9" w:rsidRDefault="003E6DA5">
            <w:pPr>
              <w:rPr>
                <w:rFonts w:cs="Calibri Light"/>
              </w:rPr>
            </w:pPr>
            <w:r w:rsidRPr="00A67FD9">
              <w:rPr>
                <w:rFonts w:cs="Calibri Light"/>
              </w:rPr>
              <w:t>Gibt es einen ideal gestalteten Aufenthaltsraum 1 für Fußgänger? Beschreibung</w:t>
            </w:r>
          </w:p>
          <w:p w14:paraId="2003B8F3" w14:textId="77777777" w:rsidR="003E6DA5" w:rsidRPr="00A67FD9" w:rsidRDefault="003E6DA5">
            <w:pPr>
              <w:rPr>
                <w:rFonts w:cs="Calibri Light"/>
              </w:rPr>
            </w:pPr>
            <w:r w:rsidRPr="00A67FD9">
              <w:rPr>
                <w:rFonts w:cs="Calibri Light"/>
              </w:rPr>
              <w:t>(Ja = 3 Punkte)</w:t>
            </w:r>
          </w:p>
        </w:tc>
        <w:tc>
          <w:tcPr>
            <w:tcW w:w="739" w:type="dxa"/>
            <w:vMerge w:val="restart"/>
            <w:tcBorders>
              <w:top w:val="single" w:sz="4" w:space="0" w:color="auto"/>
              <w:left w:val="single" w:sz="4" w:space="0" w:color="auto"/>
              <w:right w:val="single" w:sz="4" w:space="0" w:color="auto"/>
            </w:tcBorders>
            <w:hideMark/>
          </w:tcPr>
          <w:p w14:paraId="49DAF4A1" w14:textId="77777777" w:rsidR="003E6DA5" w:rsidRPr="00A67FD9" w:rsidRDefault="003E6DA5">
            <w:pPr>
              <w:rPr>
                <w:rFonts w:cs="Calibri Light"/>
              </w:rPr>
            </w:pPr>
            <w:r w:rsidRPr="00A67FD9">
              <w:rPr>
                <w:rFonts w:cs="Calibri Light"/>
              </w:rPr>
              <w:t>mögl.</w:t>
            </w:r>
          </w:p>
          <w:p w14:paraId="6FE7A0B9" w14:textId="77777777" w:rsidR="003E6DA5" w:rsidRPr="00A67FD9" w:rsidRDefault="003E6DA5">
            <w:pPr>
              <w:jc w:val="center"/>
              <w:rPr>
                <w:rFonts w:cs="Calibri Light"/>
                <w:b/>
              </w:rPr>
            </w:pPr>
            <w:r w:rsidRPr="00A67FD9">
              <w:rPr>
                <w:rFonts w:cs="Calibri Light"/>
                <w:b/>
              </w:rPr>
              <w:t>3 (K)</w:t>
            </w:r>
          </w:p>
        </w:tc>
        <w:tc>
          <w:tcPr>
            <w:tcW w:w="739" w:type="dxa"/>
            <w:vMerge w:val="restart"/>
            <w:tcBorders>
              <w:top w:val="single" w:sz="4" w:space="0" w:color="auto"/>
              <w:left w:val="single" w:sz="4" w:space="0" w:color="auto"/>
              <w:bottom w:val="single" w:sz="4" w:space="0" w:color="auto"/>
              <w:right w:val="single" w:sz="4" w:space="0" w:color="auto"/>
            </w:tcBorders>
          </w:tcPr>
          <w:p w14:paraId="240DCA0D" w14:textId="77777777" w:rsidR="003E6DA5" w:rsidRPr="00A67FD9" w:rsidRDefault="003E6DA5">
            <w:pPr>
              <w:rPr>
                <w:rFonts w:cs="Calibri Light"/>
              </w:rPr>
            </w:pPr>
            <w:r w:rsidRPr="00A67FD9">
              <w:rPr>
                <w:rFonts w:cs="Calibri Light"/>
              </w:rPr>
              <w:t>tats.</w:t>
            </w:r>
          </w:p>
          <w:p w14:paraId="400D1D7A" w14:textId="77777777" w:rsidR="003E6DA5" w:rsidRPr="00A67FD9" w:rsidRDefault="003E6DA5">
            <w:pPr>
              <w:jc w:val="center"/>
              <w:rPr>
                <w:rFonts w:cs="Calibri Light"/>
                <w:b/>
              </w:rPr>
            </w:pPr>
          </w:p>
        </w:tc>
      </w:tr>
      <w:tr w:rsidR="003E6DA5" w:rsidRPr="00A67FD9" w14:paraId="7546713D" w14:textId="77777777" w:rsidTr="00697536">
        <w:tc>
          <w:tcPr>
            <w:tcW w:w="988" w:type="dxa"/>
            <w:tcBorders>
              <w:top w:val="single" w:sz="4" w:space="0" w:color="auto"/>
              <w:left w:val="single" w:sz="4" w:space="0" w:color="auto"/>
              <w:bottom w:val="single" w:sz="4" w:space="0" w:color="auto"/>
              <w:right w:val="single" w:sz="4" w:space="0" w:color="auto"/>
            </w:tcBorders>
          </w:tcPr>
          <w:p w14:paraId="32481CDE" w14:textId="77777777" w:rsidR="003E6DA5" w:rsidRPr="00A67FD9" w:rsidRDefault="003E6DA5">
            <w:pPr>
              <w:rPr>
                <w:rFonts w:cs="Calibri Light"/>
                <w:color w:val="C00000"/>
              </w:rPr>
            </w:pPr>
          </w:p>
        </w:tc>
        <w:tc>
          <w:tcPr>
            <w:tcW w:w="6821" w:type="dxa"/>
            <w:tcBorders>
              <w:right w:val="single" w:sz="4" w:space="0" w:color="auto"/>
            </w:tcBorders>
            <w:vAlign w:val="center"/>
            <w:hideMark/>
          </w:tcPr>
          <w:p w14:paraId="1388362F" w14:textId="77777777" w:rsidR="003E6DA5" w:rsidRPr="00A67FD9" w:rsidRDefault="003E6DA5">
            <w:pPr>
              <w:rPr>
                <w:rFonts w:cs="Calibri Light"/>
                <w:sz w:val="20"/>
                <w:szCs w:val="20"/>
                <w:lang w:val="de-AT" w:eastAsia="de-AT"/>
              </w:rPr>
            </w:pPr>
          </w:p>
        </w:tc>
        <w:tc>
          <w:tcPr>
            <w:tcW w:w="739" w:type="dxa"/>
            <w:vMerge/>
            <w:tcBorders>
              <w:left w:val="single" w:sz="4" w:space="0" w:color="auto"/>
              <w:right w:val="single" w:sz="4" w:space="0" w:color="auto"/>
            </w:tcBorders>
            <w:vAlign w:val="center"/>
            <w:hideMark/>
          </w:tcPr>
          <w:p w14:paraId="6B937221" w14:textId="77777777" w:rsidR="003E6DA5" w:rsidRPr="00A67FD9" w:rsidRDefault="003E6DA5">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28E39A7" w14:textId="77777777" w:rsidR="003E6DA5" w:rsidRPr="00A67FD9" w:rsidRDefault="003E6DA5">
            <w:pPr>
              <w:rPr>
                <w:rFonts w:cs="Calibri Light"/>
                <w:b/>
              </w:rPr>
            </w:pPr>
          </w:p>
        </w:tc>
      </w:tr>
    </w:tbl>
    <w:p w14:paraId="2A732C7E" w14:textId="77777777" w:rsidR="00D94C7A" w:rsidRPr="00A67FD9"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1"/>
        <w:gridCol w:w="739"/>
        <w:gridCol w:w="739"/>
      </w:tblGrid>
      <w:tr w:rsidR="003E6DA5" w:rsidRPr="00A67FD9" w14:paraId="250148FA"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1F7EB704" w14:textId="77777777" w:rsidR="003E6DA5" w:rsidRPr="00A67FD9" w:rsidRDefault="003E6DA5">
            <w:pPr>
              <w:rPr>
                <w:rFonts w:cs="Calibri Light"/>
              </w:rPr>
            </w:pPr>
            <w:r w:rsidRPr="00A67FD9">
              <w:rPr>
                <w:rFonts w:cs="Calibri Light"/>
              </w:rPr>
              <w:lastRenderedPageBreak/>
              <w:t>D.4.1.e</w:t>
            </w:r>
          </w:p>
        </w:tc>
        <w:tc>
          <w:tcPr>
            <w:tcW w:w="6821" w:type="dxa"/>
            <w:tcBorders>
              <w:top w:val="single" w:sz="4" w:space="0" w:color="auto"/>
              <w:left w:val="single" w:sz="4" w:space="0" w:color="auto"/>
              <w:bottom w:val="single" w:sz="4" w:space="0" w:color="auto"/>
              <w:right w:val="single" w:sz="4" w:space="0" w:color="auto"/>
            </w:tcBorders>
            <w:hideMark/>
          </w:tcPr>
          <w:p w14:paraId="5B3FD4BE" w14:textId="012A0B41" w:rsidR="003E6DA5" w:rsidRPr="00A67FD9" w:rsidRDefault="003E6DA5">
            <w:pPr>
              <w:rPr>
                <w:rFonts w:cs="Calibri Light"/>
              </w:rPr>
            </w:pPr>
            <w:r w:rsidRPr="00A67FD9">
              <w:rPr>
                <w:rFonts w:cs="Calibri Light"/>
              </w:rPr>
              <w:t xml:space="preserve">Gibt es </w:t>
            </w:r>
            <w:r w:rsidR="00A67FD9" w:rsidRPr="00A67FD9">
              <w:rPr>
                <w:rFonts w:cs="Calibri Light"/>
              </w:rPr>
              <w:t>zwei oder mehr</w:t>
            </w:r>
            <w:r w:rsidRPr="00A67FD9">
              <w:rPr>
                <w:rFonts w:cs="Calibri Light"/>
              </w:rPr>
              <w:t xml:space="preserve"> ideal gestaltete</w:t>
            </w:r>
            <w:r w:rsidR="00A67FD9" w:rsidRPr="00A67FD9">
              <w:rPr>
                <w:rFonts w:cs="Calibri Light"/>
              </w:rPr>
              <w:t xml:space="preserve"> Aufenthaltsräume</w:t>
            </w:r>
            <w:r w:rsidRPr="00A67FD9">
              <w:rPr>
                <w:rFonts w:cs="Calibri Light"/>
              </w:rPr>
              <w:t xml:space="preserve"> für Fußgänger? Beschreibung</w:t>
            </w:r>
          </w:p>
          <w:p w14:paraId="3AD15105" w14:textId="77777777" w:rsidR="003E6DA5" w:rsidRPr="00A67FD9" w:rsidRDefault="003E6DA5">
            <w:pPr>
              <w:rPr>
                <w:rFonts w:cs="Calibri Light"/>
              </w:rPr>
            </w:pPr>
            <w:r w:rsidRPr="00A67FD9">
              <w:rPr>
                <w:rFonts w:cs="Calibri Light"/>
              </w:rPr>
              <w:t>(Ja + Beschreibung = 2 Punkte)</w:t>
            </w:r>
          </w:p>
        </w:tc>
        <w:tc>
          <w:tcPr>
            <w:tcW w:w="739" w:type="dxa"/>
            <w:vMerge w:val="restart"/>
            <w:tcBorders>
              <w:top w:val="single" w:sz="4" w:space="0" w:color="auto"/>
              <w:left w:val="single" w:sz="4" w:space="0" w:color="auto"/>
              <w:right w:val="single" w:sz="4" w:space="0" w:color="auto"/>
            </w:tcBorders>
            <w:hideMark/>
          </w:tcPr>
          <w:p w14:paraId="0B1DF80C" w14:textId="77777777" w:rsidR="003E6DA5" w:rsidRPr="00A67FD9" w:rsidRDefault="003E6DA5">
            <w:pPr>
              <w:rPr>
                <w:rFonts w:cs="Calibri Light"/>
              </w:rPr>
            </w:pPr>
            <w:r w:rsidRPr="00A67FD9">
              <w:rPr>
                <w:rFonts w:cs="Calibri Light"/>
              </w:rPr>
              <w:t>mögl.</w:t>
            </w:r>
          </w:p>
          <w:p w14:paraId="17C1A5ED" w14:textId="77777777" w:rsidR="003E6DA5" w:rsidRPr="00A67FD9" w:rsidRDefault="003E6DA5">
            <w:pPr>
              <w:jc w:val="center"/>
              <w:rPr>
                <w:rFonts w:cs="Calibri Light"/>
                <w:b/>
              </w:rPr>
            </w:pPr>
            <w:r w:rsidRPr="00A67FD9">
              <w:rPr>
                <w:rFonts w:cs="Calibri Light"/>
                <w:b/>
              </w:rPr>
              <w:t>2 (K)</w:t>
            </w:r>
          </w:p>
        </w:tc>
        <w:tc>
          <w:tcPr>
            <w:tcW w:w="739" w:type="dxa"/>
            <w:vMerge w:val="restart"/>
            <w:tcBorders>
              <w:top w:val="single" w:sz="4" w:space="0" w:color="auto"/>
              <w:left w:val="single" w:sz="4" w:space="0" w:color="auto"/>
              <w:bottom w:val="single" w:sz="4" w:space="0" w:color="auto"/>
              <w:right w:val="single" w:sz="4" w:space="0" w:color="auto"/>
            </w:tcBorders>
          </w:tcPr>
          <w:p w14:paraId="7B072619" w14:textId="77777777" w:rsidR="003E6DA5" w:rsidRPr="00A67FD9" w:rsidRDefault="003E6DA5">
            <w:pPr>
              <w:rPr>
                <w:rFonts w:cs="Calibri Light"/>
              </w:rPr>
            </w:pPr>
            <w:r w:rsidRPr="00A67FD9">
              <w:rPr>
                <w:rFonts w:cs="Calibri Light"/>
              </w:rPr>
              <w:t>tats.</w:t>
            </w:r>
          </w:p>
          <w:p w14:paraId="5C4D8557" w14:textId="77777777" w:rsidR="003E6DA5" w:rsidRPr="00A67FD9" w:rsidRDefault="003E6DA5">
            <w:pPr>
              <w:jc w:val="center"/>
              <w:rPr>
                <w:rFonts w:cs="Calibri Light"/>
                <w:b/>
              </w:rPr>
            </w:pPr>
          </w:p>
        </w:tc>
      </w:tr>
      <w:tr w:rsidR="003E6DA5" w:rsidRPr="00A67FD9" w14:paraId="16ECD6E9" w14:textId="77777777" w:rsidTr="00697536">
        <w:tc>
          <w:tcPr>
            <w:tcW w:w="988" w:type="dxa"/>
            <w:tcBorders>
              <w:top w:val="single" w:sz="4" w:space="0" w:color="auto"/>
              <w:left w:val="single" w:sz="4" w:space="0" w:color="auto"/>
              <w:bottom w:val="single" w:sz="4" w:space="0" w:color="auto"/>
              <w:right w:val="single" w:sz="4" w:space="0" w:color="auto"/>
            </w:tcBorders>
          </w:tcPr>
          <w:p w14:paraId="3D5967A7" w14:textId="77777777" w:rsidR="003E6DA5" w:rsidRPr="00A67FD9" w:rsidRDefault="003E6DA5">
            <w:pPr>
              <w:rPr>
                <w:rFonts w:cs="Calibri Light"/>
                <w:color w:val="C00000"/>
              </w:rPr>
            </w:pPr>
          </w:p>
        </w:tc>
        <w:tc>
          <w:tcPr>
            <w:tcW w:w="6821" w:type="dxa"/>
            <w:tcBorders>
              <w:right w:val="single" w:sz="4" w:space="0" w:color="auto"/>
            </w:tcBorders>
            <w:vAlign w:val="center"/>
            <w:hideMark/>
          </w:tcPr>
          <w:p w14:paraId="29EA3A6D" w14:textId="77777777" w:rsidR="003E6DA5" w:rsidRPr="00A67FD9" w:rsidRDefault="003E6DA5">
            <w:pPr>
              <w:rPr>
                <w:rFonts w:cs="Calibri Light"/>
                <w:sz w:val="20"/>
                <w:szCs w:val="20"/>
                <w:lang w:val="de-AT" w:eastAsia="de-AT"/>
              </w:rPr>
            </w:pPr>
          </w:p>
        </w:tc>
        <w:tc>
          <w:tcPr>
            <w:tcW w:w="739" w:type="dxa"/>
            <w:vMerge/>
            <w:tcBorders>
              <w:left w:val="single" w:sz="4" w:space="0" w:color="auto"/>
              <w:right w:val="single" w:sz="4" w:space="0" w:color="auto"/>
            </w:tcBorders>
            <w:vAlign w:val="center"/>
            <w:hideMark/>
          </w:tcPr>
          <w:p w14:paraId="19D02963" w14:textId="77777777" w:rsidR="003E6DA5" w:rsidRPr="00A67FD9" w:rsidRDefault="003E6DA5">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1D080DF" w14:textId="77777777" w:rsidR="003E6DA5" w:rsidRPr="00A67FD9" w:rsidRDefault="003E6DA5">
            <w:pPr>
              <w:rPr>
                <w:rFonts w:cs="Calibri Light"/>
                <w:b/>
              </w:rPr>
            </w:pPr>
          </w:p>
        </w:tc>
      </w:tr>
    </w:tbl>
    <w:p w14:paraId="16FD71B4" w14:textId="77777777" w:rsidR="00D94C7A" w:rsidRPr="00A67FD9"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54"/>
        <w:gridCol w:w="722"/>
        <w:gridCol w:w="723"/>
      </w:tblGrid>
      <w:tr w:rsidR="003E6DA5" w:rsidRPr="00A67FD9" w14:paraId="596561B2"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13FFBDB1" w14:textId="77777777" w:rsidR="003E6DA5" w:rsidRPr="00A67FD9" w:rsidRDefault="003E6DA5">
            <w:pPr>
              <w:rPr>
                <w:rFonts w:cs="Calibri Light"/>
              </w:rPr>
            </w:pPr>
            <w:r w:rsidRPr="00A67FD9">
              <w:rPr>
                <w:rFonts w:cs="Calibri Light"/>
              </w:rPr>
              <w:t>D.3.2.b</w:t>
            </w:r>
          </w:p>
        </w:tc>
        <w:tc>
          <w:tcPr>
            <w:tcW w:w="6854" w:type="dxa"/>
            <w:tcBorders>
              <w:top w:val="single" w:sz="4" w:space="0" w:color="auto"/>
              <w:left w:val="single" w:sz="4" w:space="0" w:color="auto"/>
              <w:bottom w:val="single" w:sz="4" w:space="0" w:color="auto"/>
              <w:right w:val="single" w:sz="4" w:space="0" w:color="auto"/>
            </w:tcBorders>
            <w:hideMark/>
          </w:tcPr>
          <w:p w14:paraId="551CE4B9" w14:textId="77777777" w:rsidR="003E6DA5" w:rsidRPr="00A67FD9" w:rsidRDefault="003E6DA5">
            <w:pPr>
              <w:rPr>
                <w:rFonts w:cs="Calibri Light"/>
              </w:rPr>
            </w:pPr>
            <w:r w:rsidRPr="00A67FD9">
              <w:rPr>
                <w:rFonts w:cs="Calibri Light"/>
              </w:rPr>
              <w:t>Gibt es ein Konzept/Leitlinien/Bebauungspläne zu den Fahrradwegen?</w:t>
            </w:r>
          </w:p>
          <w:p w14:paraId="507F7A9A" w14:textId="77777777" w:rsidR="003E6DA5" w:rsidRPr="00A67FD9" w:rsidRDefault="003E6DA5">
            <w:pPr>
              <w:rPr>
                <w:rFonts w:cs="Calibri Light"/>
              </w:rPr>
            </w:pPr>
            <w:r w:rsidRPr="00A67FD9">
              <w:rPr>
                <w:rFonts w:cs="Calibri Light"/>
              </w:rPr>
              <w:t>(Ja = 3 Punkte)</w:t>
            </w:r>
          </w:p>
        </w:tc>
        <w:tc>
          <w:tcPr>
            <w:tcW w:w="722" w:type="dxa"/>
            <w:vMerge w:val="restart"/>
            <w:tcBorders>
              <w:top w:val="single" w:sz="4" w:space="0" w:color="auto"/>
              <w:left w:val="single" w:sz="4" w:space="0" w:color="auto"/>
              <w:right w:val="single" w:sz="4" w:space="0" w:color="auto"/>
            </w:tcBorders>
            <w:hideMark/>
          </w:tcPr>
          <w:p w14:paraId="458F4747" w14:textId="77777777" w:rsidR="003E6DA5" w:rsidRPr="00A67FD9" w:rsidRDefault="003E6DA5">
            <w:pPr>
              <w:rPr>
                <w:rFonts w:cs="Calibri Light"/>
              </w:rPr>
            </w:pPr>
            <w:r w:rsidRPr="00A67FD9">
              <w:rPr>
                <w:rFonts w:cs="Calibri Light"/>
              </w:rPr>
              <w:t>mögl.</w:t>
            </w:r>
          </w:p>
          <w:p w14:paraId="24AE46C3" w14:textId="77777777" w:rsidR="003E6DA5" w:rsidRPr="00A67FD9" w:rsidRDefault="003E6DA5">
            <w:pPr>
              <w:jc w:val="center"/>
              <w:rPr>
                <w:rFonts w:cs="Calibri Light"/>
                <w:b/>
              </w:rPr>
            </w:pPr>
            <w:r w:rsidRPr="00A67FD9">
              <w:rPr>
                <w:rFonts w:cs="Calibri Light"/>
                <w:b/>
              </w:rPr>
              <w:t>3 (K)</w:t>
            </w:r>
          </w:p>
        </w:tc>
        <w:tc>
          <w:tcPr>
            <w:tcW w:w="723" w:type="dxa"/>
            <w:vMerge w:val="restart"/>
            <w:tcBorders>
              <w:top w:val="single" w:sz="4" w:space="0" w:color="auto"/>
              <w:left w:val="single" w:sz="4" w:space="0" w:color="auto"/>
              <w:bottom w:val="single" w:sz="4" w:space="0" w:color="auto"/>
              <w:right w:val="single" w:sz="4" w:space="0" w:color="auto"/>
            </w:tcBorders>
          </w:tcPr>
          <w:p w14:paraId="4CDD63C2" w14:textId="77777777" w:rsidR="003E6DA5" w:rsidRPr="00A67FD9" w:rsidRDefault="003E6DA5">
            <w:pPr>
              <w:rPr>
                <w:rFonts w:cs="Calibri Light"/>
              </w:rPr>
            </w:pPr>
            <w:r w:rsidRPr="00A67FD9">
              <w:rPr>
                <w:rFonts w:cs="Calibri Light"/>
              </w:rPr>
              <w:t>tats.</w:t>
            </w:r>
          </w:p>
          <w:p w14:paraId="6448D6CD" w14:textId="77777777" w:rsidR="003E6DA5" w:rsidRPr="00A67FD9" w:rsidRDefault="003E6DA5">
            <w:pPr>
              <w:jc w:val="center"/>
              <w:rPr>
                <w:rFonts w:cs="Calibri Light"/>
                <w:b/>
              </w:rPr>
            </w:pPr>
          </w:p>
        </w:tc>
      </w:tr>
      <w:tr w:rsidR="003E6DA5" w:rsidRPr="00A67FD9" w14:paraId="0A2EB15D" w14:textId="77777777" w:rsidTr="00697536">
        <w:tc>
          <w:tcPr>
            <w:tcW w:w="988" w:type="dxa"/>
            <w:tcBorders>
              <w:top w:val="single" w:sz="4" w:space="0" w:color="auto"/>
              <w:left w:val="single" w:sz="4" w:space="0" w:color="auto"/>
              <w:bottom w:val="single" w:sz="4" w:space="0" w:color="auto"/>
              <w:right w:val="single" w:sz="4" w:space="0" w:color="auto"/>
            </w:tcBorders>
          </w:tcPr>
          <w:p w14:paraId="2161C0BC" w14:textId="77777777" w:rsidR="003E6DA5" w:rsidRPr="00A67FD9" w:rsidRDefault="003E6DA5">
            <w:pPr>
              <w:rPr>
                <w:rFonts w:cs="Calibri Light"/>
                <w:color w:val="C00000"/>
              </w:rPr>
            </w:pPr>
          </w:p>
        </w:tc>
        <w:tc>
          <w:tcPr>
            <w:tcW w:w="6854" w:type="dxa"/>
            <w:tcBorders>
              <w:right w:val="single" w:sz="4" w:space="0" w:color="auto"/>
            </w:tcBorders>
            <w:vAlign w:val="center"/>
            <w:hideMark/>
          </w:tcPr>
          <w:p w14:paraId="3E2BA252" w14:textId="77777777" w:rsidR="003E6DA5" w:rsidRPr="00A67FD9" w:rsidRDefault="003E6DA5">
            <w:pPr>
              <w:rPr>
                <w:rFonts w:cs="Calibri Light"/>
                <w:sz w:val="20"/>
                <w:szCs w:val="20"/>
                <w:lang w:val="de-AT" w:eastAsia="de-AT"/>
              </w:rPr>
            </w:pPr>
          </w:p>
        </w:tc>
        <w:tc>
          <w:tcPr>
            <w:tcW w:w="722" w:type="dxa"/>
            <w:vMerge/>
            <w:tcBorders>
              <w:left w:val="single" w:sz="4" w:space="0" w:color="auto"/>
              <w:right w:val="single" w:sz="4" w:space="0" w:color="auto"/>
            </w:tcBorders>
            <w:vAlign w:val="center"/>
            <w:hideMark/>
          </w:tcPr>
          <w:p w14:paraId="2AFEFC35" w14:textId="77777777" w:rsidR="003E6DA5" w:rsidRPr="00A67FD9" w:rsidRDefault="003E6DA5">
            <w:pPr>
              <w:rPr>
                <w:rFonts w:cs="Calibri Light"/>
                <w:sz w:val="20"/>
                <w:szCs w:val="20"/>
                <w:lang w:val="de-AT" w:eastAsia="de-AT"/>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31E3D9F" w14:textId="77777777" w:rsidR="003E6DA5" w:rsidRPr="00A67FD9" w:rsidRDefault="003E6DA5">
            <w:pPr>
              <w:rPr>
                <w:rFonts w:cs="Calibri Light"/>
                <w:b/>
              </w:rPr>
            </w:pPr>
          </w:p>
        </w:tc>
      </w:tr>
    </w:tbl>
    <w:p w14:paraId="3C5703E5" w14:textId="77777777" w:rsidR="00D94C7A" w:rsidRPr="00A67FD9"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3"/>
        <w:gridCol w:w="738"/>
        <w:gridCol w:w="738"/>
      </w:tblGrid>
      <w:tr w:rsidR="003E6DA5" w:rsidRPr="00A67FD9" w14:paraId="1DCD78E8"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713D2A20" w14:textId="77777777" w:rsidR="003E6DA5" w:rsidRPr="00A67FD9" w:rsidRDefault="003E6DA5">
            <w:pPr>
              <w:rPr>
                <w:rFonts w:cs="Calibri Light"/>
              </w:rPr>
            </w:pPr>
            <w:r w:rsidRPr="00A67FD9">
              <w:rPr>
                <w:rFonts w:cs="Calibri Light"/>
              </w:rPr>
              <w:t>D.4.1.f</w:t>
            </w:r>
          </w:p>
        </w:tc>
        <w:tc>
          <w:tcPr>
            <w:tcW w:w="6823" w:type="dxa"/>
            <w:tcBorders>
              <w:top w:val="single" w:sz="4" w:space="0" w:color="auto"/>
              <w:left w:val="single" w:sz="4" w:space="0" w:color="auto"/>
              <w:bottom w:val="single" w:sz="4" w:space="0" w:color="auto"/>
              <w:right w:val="single" w:sz="4" w:space="0" w:color="auto"/>
            </w:tcBorders>
            <w:hideMark/>
          </w:tcPr>
          <w:p w14:paraId="528607D5" w14:textId="77777777" w:rsidR="003E6DA5" w:rsidRPr="00A67FD9" w:rsidRDefault="003E6DA5">
            <w:pPr>
              <w:rPr>
                <w:rFonts w:cs="Calibri Light"/>
              </w:rPr>
            </w:pPr>
            <w:r w:rsidRPr="00A67FD9">
              <w:rPr>
                <w:rFonts w:cs="Calibri Light"/>
              </w:rPr>
              <w:t>Gibt es einen Beschluss der Leitlinien und/oder Bebauungsplänen zu den Fahrradwegen?</w:t>
            </w:r>
          </w:p>
          <w:p w14:paraId="7AE75A1B" w14:textId="77777777" w:rsidR="003E6DA5" w:rsidRPr="00A67FD9" w:rsidRDefault="003E6DA5">
            <w:pPr>
              <w:rPr>
                <w:rFonts w:cs="Calibri Light"/>
              </w:rPr>
            </w:pPr>
            <w:r w:rsidRPr="00A67FD9">
              <w:rPr>
                <w:rFonts w:cs="Calibri Light"/>
              </w:rPr>
              <w:t>(Ja + Beschreibung = 2 Punkte)</w:t>
            </w:r>
          </w:p>
        </w:tc>
        <w:tc>
          <w:tcPr>
            <w:tcW w:w="738" w:type="dxa"/>
            <w:vMerge w:val="restart"/>
            <w:tcBorders>
              <w:top w:val="single" w:sz="4" w:space="0" w:color="auto"/>
              <w:left w:val="single" w:sz="4" w:space="0" w:color="auto"/>
              <w:right w:val="single" w:sz="4" w:space="0" w:color="auto"/>
            </w:tcBorders>
            <w:hideMark/>
          </w:tcPr>
          <w:p w14:paraId="1878B4F3" w14:textId="77777777" w:rsidR="003E6DA5" w:rsidRPr="00A67FD9" w:rsidRDefault="003E6DA5">
            <w:pPr>
              <w:rPr>
                <w:rFonts w:cs="Calibri Light"/>
              </w:rPr>
            </w:pPr>
            <w:r w:rsidRPr="00A67FD9">
              <w:rPr>
                <w:rFonts w:cs="Calibri Light"/>
              </w:rPr>
              <w:t>mögl.</w:t>
            </w:r>
          </w:p>
          <w:p w14:paraId="69C27A8F" w14:textId="77777777" w:rsidR="003E6DA5" w:rsidRPr="00A67FD9" w:rsidRDefault="003E6DA5">
            <w:pPr>
              <w:jc w:val="center"/>
              <w:rPr>
                <w:rFonts w:cs="Calibri Light"/>
                <w:b/>
              </w:rPr>
            </w:pPr>
            <w:r w:rsidRPr="00A67FD9">
              <w:rPr>
                <w:rFonts w:cs="Calibri Light"/>
                <w:b/>
              </w:rPr>
              <w:t>2 (K)</w:t>
            </w:r>
          </w:p>
        </w:tc>
        <w:tc>
          <w:tcPr>
            <w:tcW w:w="738" w:type="dxa"/>
            <w:vMerge w:val="restart"/>
            <w:tcBorders>
              <w:top w:val="single" w:sz="4" w:space="0" w:color="auto"/>
              <w:left w:val="single" w:sz="4" w:space="0" w:color="auto"/>
              <w:bottom w:val="single" w:sz="4" w:space="0" w:color="auto"/>
              <w:right w:val="single" w:sz="4" w:space="0" w:color="auto"/>
            </w:tcBorders>
          </w:tcPr>
          <w:p w14:paraId="64E4A733" w14:textId="77777777" w:rsidR="003E6DA5" w:rsidRPr="00A67FD9" w:rsidRDefault="003E6DA5">
            <w:pPr>
              <w:rPr>
                <w:rFonts w:cs="Calibri Light"/>
              </w:rPr>
            </w:pPr>
            <w:r w:rsidRPr="00A67FD9">
              <w:rPr>
                <w:rFonts w:cs="Calibri Light"/>
              </w:rPr>
              <w:t>tats.</w:t>
            </w:r>
          </w:p>
          <w:p w14:paraId="32EF34E8" w14:textId="77777777" w:rsidR="003E6DA5" w:rsidRPr="00A67FD9" w:rsidRDefault="003E6DA5">
            <w:pPr>
              <w:jc w:val="center"/>
              <w:rPr>
                <w:rFonts w:cs="Calibri Light"/>
                <w:b/>
              </w:rPr>
            </w:pPr>
          </w:p>
        </w:tc>
      </w:tr>
      <w:tr w:rsidR="003E6DA5" w:rsidRPr="00A67FD9" w14:paraId="43A8DDFE" w14:textId="77777777" w:rsidTr="00697536">
        <w:tc>
          <w:tcPr>
            <w:tcW w:w="988" w:type="dxa"/>
            <w:tcBorders>
              <w:top w:val="single" w:sz="4" w:space="0" w:color="auto"/>
              <w:left w:val="single" w:sz="4" w:space="0" w:color="auto"/>
              <w:bottom w:val="single" w:sz="4" w:space="0" w:color="auto"/>
              <w:right w:val="single" w:sz="4" w:space="0" w:color="auto"/>
            </w:tcBorders>
          </w:tcPr>
          <w:p w14:paraId="6EA420D7" w14:textId="77777777" w:rsidR="003E6DA5" w:rsidRPr="00A67FD9" w:rsidRDefault="003E6DA5">
            <w:pPr>
              <w:rPr>
                <w:rFonts w:cs="Calibri Light"/>
                <w:color w:val="C00000"/>
              </w:rPr>
            </w:pPr>
          </w:p>
        </w:tc>
        <w:tc>
          <w:tcPr>
            <w:tcW w:w="6823" w:type="dxa"/>
            <w:tcBorders>
              <w:right w:val="single" w:sz="4" w:space="0" w:color="auto"/>
            </w:tcBorders>
            <w:vAlign w:val="center"/>
            <w:hideMark/>
          </w:tcPr>
          <w:p w14:paraId="298CB9AA" w14:textId="77777777" w:rsidR="003E6DA5" w:rsidRPr="00A67FD9" w:rsidRDefault="003E6DA5">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16BB756B" w14:textId="77777777" w:rsidR="003E6DA5" w:rsidRPr="00A67FD9" w:rsidRDefault="003E6DA5">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094485D" w14:textId="77777777" w:rsidR="003E6DA5" w:rsidRPr="00A67FD9" w:rsidRDefault="003E6DA5">
            <w:pPr>
              <w:rPr>
                <w:rFonts w:cs="Calibri Light"/>
                <w:b/>
              </w:rPr>
            </w:pPr>
          </w:p>
        </w:tc>
      </w:tr>
    </w:tbl>
    <w:p w14:paraId="40593AAE" w14:textId="77777777" w:rsidR="00D94C7A" w:rsidRPr="00A67FD9"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5"/>
        <w:gridCol w:w="737"/>
        <w:gridCol w:w="737"/>
      </w:tblGrid>
      <w:tr w:rsidR="003E6DA5" w:rsidRPr="00A67FD9" w14:paraId="14A0E29E"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3A2D0425" w14:textId="77777777" w:rsidR="003E6DA5" w:rsidRPr="00A67FD9" w:rsidRDefault="003E6DA5">
            <w:pPr>
              <w:rPr>
                <w:rFonts w:cs="Calibri Light"/>
              </w:rPr>
            </w:pPr>
            <w:r w:rsidRPr="00A67FD9">
              <w:rPr>
                <w:rFonts w:cs="Calibri Light"/>
              </w:rPr>
              <w:t>D.2.1.h</w:t>
            </w:r>
          </w:p>
        </w:tc>
        <w:tc>
          <w:tcPr>
            <w:tcW w:w="6825" w:type="dxa"/>
            <w:tcBorders>
              <w:top w:val="single" w:sz="4" w:space="0" w:color="auto"/>
              <w:left w:val="single" w:sz="4" w:space="0" w:color="auto"/>
              <w:bottom w:val="single" w:sz="4" w:space="0" w:color="auto"/>
              <w:right w:val="single" w:sz="4" w:space="0" w:color="auto"/>
            </w:tcBorders>
            <w:hideMark/>
          </w:tcPr>
          <w:p w14:paraId="6C04DE99" w14:textId="77777777" w:rsidR="003E6DA5" w:rsidRPr="00A67FD9" w:rsidRDefault="003E6DA5">
            <w:pPr>
              <w:rPr>
                <w:rFonts w:cs="Calibri Light"/>
              </w:rPr>
            </w:pPr>
            <w:r w:rsidRPr="00A67FD9">
              <w:rPr>
                <w:rFonts w:cs="Calibri Light"/>
              </w:rPr>
              <w:t>Gibt es eine Teilnahme am Wettbewerb Fahrradfreundliche Gemeinde? Wenn ja, welche Erkenntnisse?</w:t>
            </w:r>
          </w:p>
          <w:p w14:paraId="11DC87A6" w14:textId="77777777" w:rsidR="003E6DA5" w:rsidRPr="00A67FD9" w:rsidRDefault="003E6DA5">
            <w:pPr>
              <w:rPr>
                <w:rFonts w:cs="Calibri Light"/>
              </w:rPr>
            </w:pPr>
            <w:r w:rsidRPr="00A67FD9">
              <w:rPr>
                <w:rFonts w:cs="Calibri Light"/>
              </w:rPr>
              <w:t>(Ja + Erkenntnisse = 3 Punkte)</w:t>
            </w:r>
          </w:p>
        </w:tc>
        <w:tc>
          <w:tcPr>
            <w:tcW w:w="737" w:type="dxa"/>
            <w:vMerge w:val="restart"/>
            <w:tcBorders>
              <w:top w:val="single" w:sz="4" w:space="0" w:color="auto"/>
              <w:left w:val="single" w:sz="4" w:space="0" w:color="auto"/>
              <w:right w:val="single" w:sz="4" w:space="0" w:color="auto"/>
            </w:tcBorders>
            <w:hideMark/>
          </w:tcPr>
          <w:p w14:paraId="544CACB7" w14:textId="77777777" w:rsidR="003E6DA5" w:rsidRPr="00A67FD9" w:rsidRDefault="003E6DA5">
            <w:pPr>
              <w:rPr>
                <w:rFonts w:cs="Calibri Light"/>
              </w:rPr>
            </w:pPr>
            <w:r w:rsidRPr="00A67FD9">
              <w:rPr>
                <w:rFonts w:cs="Calibri Light"/>
              </w:rPr>
              <w:t>mögl.</w:t>
            </w:r>
          </w:p>
          <w:p w14:paraId="1C8AD847" w14:textId="77777777" w:rsidR="003E6DA5" w:rsidRPr="00A67FD9" w:rsidRDefault="003E6DA5">
            <w:pPr>
              <w:jc w:val="center"/>
              <w:rPr>
                <w:rFonts w:cs="Calibri Light"/>
                <w:b/>
              </w:rPr>
            </w:pPr>
            <w:r w:rsidRPr="00A67FD9">
              <w:rPr>
                <w:rFonts w:cs="Calibri Light"/>
                <w:b/>
              </w:rPr>
              <w:t>3 (K)</w:t>
            </w:r>
          </w:p>
        </w:tc>
        <w:tc>
          <w:tcPr>
            <w:tcW w:w="737" w:type="dxa"/>
            <w:vMerge w:val="restart"/>
            <w:tcBorders>
              <w:top w:val="single" w:sz="4" w:space="0" w:color="auto"/>
              <w:left w:val="single" w:sz="4" w:space="0" w:color="auto"/>
              <w:bottom w:val="single" w:sz="4" w:space="0" w:color="auto"/>
              <w:right w:val="single" w:sz="4" w:space="0" w:color="auto"/>
            </w:tcBorders>
          </w:tcPr>
          <w:p w14:paraId="1597CF92" w14:textId="77777777" w:rsidR="003E6DA5" w:rsidRPr="00A67FD9" w:rsidRDefault="003E6DA5">
            <w:pPr>
              <w:rPr>
                <w:rFonts w:cs="Calibri Light"/>
              </w:rPr>
            </w:pPr>
            <w:r w:rsidRPr="00A67FD9">
              <w:rPr>
                <w:rFonts w:cs="Calibri Light"/>
              </w:rPr>
              <w:t>tats.</w:t>
            </w:r>
          </w:p>
          <w:p w14:paraId="7C02DB38" w14:textId="77777777" w:rsidR="003E6DA5" w:rsidRPr="00A67FD9" w:rsidRDefault="003E6DA5">
            <w:pPr>
              <w:jc w:val="center"/>
              <w:rPr>
                <w:rFonts w:cs="Calibri Light"/>
                <w:b/>
              </w:rPr>
            </w:pPr>
          </w:p>
        </w:tc>
      </w:tr>
      <w:tr w:rsidR="003E6DA5" w:rsidRPr="00A67FD9" w14:paraId="5ABCE3FF" w14:textId="77777777" w:rsidTr="00697536">
        <w:tc>
          <w:tcPr>
            <w:tcW w:w="988" w:type="dxa"/>
            <w:tcBorders>
              <w:top w:val="single" w:sz="4" w:space="0" w:color="auto"/>
              <w:left w:val="single" w:sz="4" w:space="0" w:color="auto"/>
              <w:bottom w:val="single" w:sz="4" w:space="0" w:color="auto"/>
              <w:right w:val="single" w:sz="4" w:space="0" w:color="auto"/>
            </w:tcBorders>
          </w:tcPr>
          <w:p w14:paraId="7B2270D5" w14:textId="77777777" w:rsidR="003E6DA5" w:rsidRPr="00A67FD9" w:rsidRDefault="003E6DA5">
            <w:pPr>
              <w:rPr>
                <w:rFonts w:cs="Calibri Light"/>
                <w:color w:val="C00000"/>
              </w:rPr>
            </w:pPr>
          </w:p>
        </w:tc>
        <w:tc>
          <w:tcPr>
            <w:tcW w:w="6825" w:type="dxa"/>
            <w:tcBorders>
              <w:right w:val="single" w:sz="4" w:space="0" w:color="auto"/>
            </w:tcBorders>
            <w:vAlign w:val="center"/>
            <w:hideMark/>
          </w:tcPr>
          <w:p w14:paraId="734F8660" w14:textId="77777777" w:rsidR="003E6DA5" w:rsidRPr="00A67FD9" w:rsidRDefault="003E6DA5">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4CE2F966" w14:textId="77777777" w:rsidR="003E6DA5" w:rsidRPr="00A67FD9" w:rsidRDefault="003E6DA5">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A86A6E1" w14:textId="77777777" w:rsidR="003E6DA5" w:rsidRPr="00A67FD9" w:rsidRDefault="003E6DA5">
            <w:pPr>
              <w:rPr>
                <w:rFonts w:cs="Calibri Light"/>
                <w:b/>
              </w:rPr>
            </w:pPr>
          </w:p>
        </w:tc>
      </w:tr>
    </w:tbl>
    <w:p w14:paraId="1B839ACF" w14:textId="77777777" w:rsidR="00D94C7A" w:rsidRPr="00A67FD9"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6"/>
        <w:gridCol w:w="741"/>
        <w:gridCol w:w="742"/>
      </w:tblGrid>
      <w:tr w:rsidR="003E6DA5" w:rsidRPr="00A67FD9" w14:paraId="231E5FDD"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22D6C3A1" w14:textId="77777777" w:rsidR="003E6DA5" w:rsidRPr="00A67FD9" w:rsidRDefault="003E6DA5">
            <w:pPr>
              <w:rPr>
                <w:rFonts w:cs="Calibri Light"/>
              </w:rPr>
            </w:pPr>
            <w:r w:rsidRPr="00A67FD9">
              <w:rPr>
                <w:rFonts w:cs="Calibri Light"/>
              </w:rPr>
              <w:t>D.4.1.g</w:t>
            </w:r>
          </w:p>
        </w:tc>
        <w:tc>
          <w:tcPr>
            <w:tcW w:w="6816" w:type="dxa"/>
            <w:tcBorders>
              <w:top w:val="single" w:sz="4" w:space="0" w:color="auto"/>
              <w:left w:val="single" w:sz="4" w:space="0" w:color="auto"/>
              <w:bottom w:val="single" w:sz="4" w:space="0" w:color="auto"/>
              <w:right w:val="single" w:sz="4" w:space="0" w:color="auto"/>
            </w:tcBorders>
            <w:hideMark/>
          </w:tcPr>
          <w:p w14:paraId="241BB575" w14:textId="19C285BB" w:rsidR="003E6DA5" w:rsidRPr="00A67FD9" w:rsidRDefault="003E6DA5">
            <w:pPr>
              <w:rPr>
                <w:rFonts w:cs="Calibri Light"/>
              </w:rPr>
            </w:pPr>
            <w:r w:rsidRPr="00A67FD9">
              <w:rPr>
                <w:rFonts w:cs="Calibri Light"/>
              </w:rPr>
              <w:t>Gibt es einen ideal gestalteten Radweg für Radfahrer? Beschreibung</w:t>
            </w:r>
          </w:p>
          <w:p w14:paraId="560D054C" w14:textId="77777777" w:rsidR="003E6DA5" w:rsidRPr="00A67FD9" w:rsidRDefault="003E6DA5">
            <w:pPr>
              <w:rPr>
                <w:rFonts w:cs="Calibri Light"/>
              </w:rPr>
            </w:pPr>
            <w:r w:rsidRPr="00A67FD9">
              <w:rPr>
                <w:rFonts w:cs="Calibri Light"/>
              </w:rPr>
              <w:t>(Ja + Beschreibung = 2 Punkte)</w:t>
            </w:r>
          </w:p>
        </w:tc>
        <w:tc>
          <w:tcPr>
            <w:tcW w:w="741" w:type="dxa"/>
            <w:vMerge w:val="restart"/>
            <w:tcBorders>
              <w:top w:val="single" w:sz="4" w:space="0" w:color="auto"/>
              <w:left w:val="single" w:sz="4" w:space="0" w:color="auto"/>
              <w:right w:val="single" w:sz="4" w:space="0" w:color="auto"/>
            </w:tcBorders>
            <w:hideMark/>
          </w:tcPr>
          <w:p w14:paraId="4C910C80" w14:textId="77777777" w:rsidR="003E6DA5" w:rsidRPr="00A67FD9" w:rsidRDefault="003E6DA5">
            <w:pPr>
              <w:rPr>
                <w:rFonts w:cs="Calibri Light"/>
              </w:rPr>
            </w:pPr>
            <w:r w:rsidRPr="00A67FD9">
              <w:rPr>
                <w:rFonts w:cs="Calibri Light"/>
              </w:rPr>
              <w:t>mögl.</w:t>
            </w:r>
          </w:p>
          <w:p w14:paraId="739966CF" w14:textId="77777777" w:rsidR="003E6DA5" w:rsidRPr="00A67FD9" w:rsidRDefault="003E6DA5">
            <w:pPr>
              <w:jc w:val="center"/>
              <w:rPr>
                <w:rFonts w:cs="Calibri Light"/>
                <w:b/>
              </w:rPr>
            </w:pPr>
            <w:r w:rsidRPr="00A67FD9">
              <w:rPr>
                <w:rFonts w:cs="Calibri Light"/>
                <w:b/>
              </w:rPr>
              <w:t>2 (K)</w:t>
            </w:r>
          </w:p>
        </w:tc>
        <w:tc>
          <w:tcPr>
            <w:tcW w:w="742" w:type="dxa"/>
            <w:vMerge w:val="restart"/>
            <w:tcBorders>
              <w:top w:val="single" w:sz="4" w:space="0" w:color="auto"/>
              <w:left w:val="single" w:sz="4" w:space="0" w:color="auto"/>
              <w:bottom w:val="single" w:sz="4" w:space="0" w:color="auto"/>
              <w:right w:val="single" w:sz="4" w:space="0" w:color="auto"/>
            </w:tcBorders>
          </w:tcPr>
          <w:p w14:paraId="5F0A0B02" w14:textId="77777777" w:rsidR="003E6DA5" w:rsidRPr="00A67FD9" w:rsidRDefault="003E6DA5">
            <w:pPr>
              <w:rPr>
                <w:rFonts w:cs="Calibri Light"/>
              </w:rPr>
            </w:pPr>
            <w:r w:rsidRPr="00A67FD9">
              <w:rPr>
                <w:rFonts w:cs="Calibri Light"/>
              </w:rPr>
              <w:t>tats.</w:t>
            </w:r>
          </w:p>
          <w:p w14:paraId="1F5536A7" w14:textId="77777777" w:rsidR="003E6DA5" w:rsidRPr="00A67FD9" w:rsidRDefault="003E6DA5">
            <w:pPr>
              <w:jc w:val="center"/>
              <w:rPr>
                <w:rFonts w:cs="Calibri Light"/>
                <w:b/>
              </w:rPr>
            </w:pPr>
          </w:p>
        </w:tc>
      </w:tr>
      <w:tr w:rsidR="003E6DA5" w:rsidRPr="00A67FD9" w14:paraId="1879A6C6" w14:textId="77777777" w:rsidTr="00697536">
        <w:tc>
          <w:tcPr>
            <w:tcW w:w="988" w:type="dxa"/>
            <w:tcBorders>
              <w:top w:val="single" w:sz="4" w:space="0" w:color="auto"/>
              <w:left w:val="single" w:sz="4" w:space="0" w:color="auto"/>
              <w:bottom w:val="single" w:sz="4" w:space="0" w:color="auto"/>
              <w:right w:val="single" w:sz="4" w:space="0" w:color="auto"/>
            </w:tcBorders>
          </w:tcPr>
          <w:p w14:paraId="5F5067CB" w14:textId="77777777" w:rsidR="003E6DA5" w:rsidRPr="00A67FD9" w:rsidRDefault="003E6DA5">
            <w:pPr>
              <w:rPr>
                <w:rFonts w:cs="Calibri Light"/>
                <w:color w:val="C00000"/>
              </w:rPr>
            </w:pPr>
          </w:p>
        </w:tc>
        <w:tc>
          <w:tcPr>
            <w:tcW w:w="6816" w:type="dxa"/>
            <w:tcBorders>
              <w:right w:val="single" w:sz="4" w:space="0" w:color="auto"/>
            </w:tcBorders>
            <w:vAlign w:val="center"/>
            <w:hideMark/>
          </w:tcPr>
          <w:p w14:paraId="2AAAADAA" w14:textId="77777777" w:rsidR="003E6DA5" w:rsidRPr="00A67FD9" w:rsidRDefault="003E6DA5">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70D52135" w14:textId="77777777" w:rsidR="003E6DA5" w:rsidRPr="00A67FD9" w:rsidRDefault="003E6DA5">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B67CEE9" w14:textId="77777777" w:rsidR="003E6DA5" w:rsidRPr="00A67FD9" w:rsidRDefault="003E6DA5">
            <w:pPr>
              <w:rPr>
                <w:rFonts w:cs="Calibri Light"/>
                <w:b/>
              </w:rPr>
            </w:pPr>
          </w:p>
        </w:tc>
      </w:tr>
    </w:tbl>
    <w:p w14:paraId="0DFFC383" w14:textId="77777777" w:rsidR="00D94C7A" w:rsidRPr="00A67FD9"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7"/>
        <w:gridCol w:w="741"/>
        <w:gridCol w:w="741"/>
      </w:tblGrid>
      <w:tr w:rsidR="003E6DA5" w:rsidRPr="00A67FD9" w14:paraId="70F40198"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27FC3A4E" w14:textId="77777777" w:rsidR="003E6DA5" w:rsidRPr="00A67FD9" w:rsidRDefault="003E6DA5">
            <w:pPr>
              <w:rPr>
                <w:rFonts w:cs="Calibri Light"/>
              </w:rPr>
            </w:pPr>
            <w:r w:rsidRPr="00A67FD9">
              <w:rPr>
                <w:rFonts w:cs="Calibri Light"/>
              </w:rPr>
              <w:t>D.4.1.h</w:t>
            </w:r>
          </w:p>
        </w:tc>
        <w:tc>
          <w:tcPr>
            <w:tcW w:w="6817" w:type="dxa"/>
            <w:tcBorders>
              <w:top w:val="single" w:sz="4" w:space="0" w:color="auto"/>
              <w:left w:val="single" w:sz="4" w:space="0" w:color="auto"/>
              <w:bottom w:val="single" w:sz="4" w:space="0" w:color="auto"/>
              <w:right w:val="single" w:sz="4" w:space="0" w:color="auto"/>
            </w:tcBorders>
            <w:hideMark/>
          </w:tcPr>
          <w:p w14:paraId="12558147" w14:textId="6E4E4327" w:rsidR="003E6DA5" w:rsidRPr="00A67FD9" w:rsidRDefault="003E6DA5">
            <w:pPr>
              <w:rPr>
                <w:rFonts w:cs="Calibri Light"/>
              </w:rPr>
            </w:pPr>
            <w:r w:rsidRPr="00A67FD9">
              <w:rPr>
                <w:rFonts w:cs="Calibri Light"/>
              </w:rPr>
              <w:t xml:space="preserve">Gibt es </w:t>
            </w:r>
            <w:r w:rsidR="00A67FD9" w:rsidRPr="00A67FD9">
              <w:rPr>
                <w:rFonts w:cs="Calibri Light"/>
              </w:rPr>
              <w:t>zwei</w:t>
            </w:r>
            <w:r w:rsidRPr="00A67FD9">
              <w:rPr>
                <w:rFonts w:cs="Calibri Light"/>
              </w:rPr>
              <w:t xml:space="preserve"> ideal gestaltete Radweg</w:t>
            </w:r>
            <w:r w:rsidR="00A67FD9" w:rsidRPr="00A67FD9">
              <w:rPr>
                <w:rFonts w:cs="Calibri Light"/>
              </w:rPr>
              <w:t>e</w:t>
            </w:r>
            <w:r w:rsidRPr="00A67FD9">
              <w:rPr>
                <w:rFonts w:cs="Calibri Light"/>
              </w:rPr>
              <w:t xml:space="preserve"> für Radfahrer? Beschreibung</w:t>
            </w:r>
          </w:p>
          <w:p w14:paraId="754D4A72" w14:textId="77777777" w:rsidR="003E6DA5" w:rsidRPr="00A67FD9" w:rsidRDefault="003E6DA5">
            <w:pPr>
              <w:rPr>
                <w:rFonts w:cs="Calibri Light"/>
              </w:rPr>
            </w:pPr>
            <w:r w:rsidRPr="00A67FD9">
              <w:rPr>
                <w:rFonts w:cs="Calibri Light"/>
              </w:rPr>
              <w:t>(Ja + Beschreibung = 2 Punkte)</w:t>
            </w:r>
          </w:p>
        </w:tc>
        <w:tc>
          <w:tcPr>
            <w:tcW w:w="741" w:type="dxa"/>
            <w:vMerge w:val="restart"/>
            <w:tcBorders>
              <w:top w:val="single" w:sz="4" w:space="0" w:color="auto"/>
              <w:left w:val="single" w:sz="4" w:space="0" w:color="auto"/>
              <w:right w:val="single" w:sz="4" w:space="0" w:color="auto"/>
            </w:tcBorders>
            <w:hideMark/>
          </w:tcPr>
          <w:p w14:paraId="312DE676" w14:textId="77777777" w:rsidR="003E6DA5" w:rsidRPr="00A67FD9" w:rsidRDefault="003E6DA5">
            <w:pPr>
              <w:rPr>
                <w:rFonts w:cs="Calibri Light"/>
              </w:rPr>
            </w:pPr>
            <w:r w:rsidRPr="00A67FD9">
              <w:rPr>
                <w:rFonts w:cs="Calibri Light"/>
              </w:rPr>
              <w:t>mögl.</w:t>
            </w:r>
          </w:p>
          <w:p w14:paraId="48EEF7D6" w14:textId="77777777" w:rsidR="003E6DA5" w:rsidRPr="00A67FD9" w:rsidRDefault="003E6DA5">
            <w:pPr>
              <w:jc w:val="center"/>
              <w:rPr>
                <w:rFonts w:cs="Calibri Light"/>
                <w:b/>
              </w:rPr>
            </w:pPr>
            <w:r w:rsidRPr="00A67FD9">
              <w:rPr>
                <w:rFonts w:cs="Calibri Light"/>
                <w:b/>
              </w:rPr>
              <w:t>2 (K)</w:t>
            </w:r>
          </w:p>
        </w:tc>
        <w:tc>
          <w:tcPr>
            <w:tcW w:w="741" w:type="dxa"/>
            <w:vMerge w:val="restart"/>
            <w:tcBorders>
              <w:top w:val="single" w:sz="4" w:space="0" w:color="auto"/>
              <w:left w:val="single" w:sz="4" w:space="0" w:color="auto"/>
              <w:bottom w:val="single" w:sz="4" w:space="0" w:color="auto"/>
              <w:right w:val="single" w:sz="4" w:space="0" w:color="auto"/>
            </w:tcBorders>
          </w:tcPr>
          <w:p w14:paraId="12A6A4B6" w14:textId="77777777" w:rsidR="003E6DA5" w:rsidRPr="00A67FD9" w:rsidRDefault="003E6DA5">
            <w:pPr>
              <w:rPr>
                <w:rFonts w:cs="Calibri Light"/>
              </w:rPr>
            </w:pPr>
            <w:r w:rsidRPr="00A67FD9">
              <w:rPr>
                <w:rFonts w:cs="Calibri Light"/>
              </w:rPr>
              <w:t>tats.</w:t>
            </w:r>
          </w:p>
          <w:p w14:paraId="1E099709" w14:textId="77777777" w:rsidR="003E6DA5" w:rsidRPr="00A67FD9" w:rsidRDefault="003E6DA5">
            <w:pPr>
              <w:jc w:val="center"/>
              <w:rPr>
                <w:rFonts w:cs="Calibri Light"/>
                <w:b/>
              </w:rPr>
            </w:pPr>
          </w:p>
        </w:tc>
      </w:tr>
      <w:tr w:rsidR="003E6DA5" w:rsidRPr="00A67FD9" w14:paraId="25483FC2" w14:textId="77777777" w:rsidTr="00697536">
        <w:tc>
          <w:tcPr>
            <w:tcW w:w="988" w:type="dxa"/>
            <w:tcBorders>
              <w:top w:val="single" w:sz="4" w:space="0" w:color="auto"/>
              <w:left w:val="single" w:sz="4" w:space="0" w:color="auto"/>
              <w:bottom w:val="single" w:sz="4" w:space="0" w:color="auto"/>
              <w:right w:val="single" w:sz="4" w:space="0" w:color="auto"/>
            </w:tcBorders>
          </w:tcPr>
          <w:p w14:paraId="5BEE0F71" w14:textId="77777777" w:rsidR="003E6DA5" w:rsidRPr="00A67FD9" w:rsidRDefault="003E6DA5">
            <w:pPr>
              <w:rPr>
                <w:rFonts w:cs="Calibri Light"/>
                <w:color w:val="C00000"/>
              </w:rPr>
            </w:pPr>
          </w:p>
        </w:tc>
        <w:tc>
          <w:tcPr>
            <w:tcW w:w="6817" w:type="dxa"/>
            <w:tcBorders>
              <w:right w:val="single" w:sz="4" w:space="0" w:color="auto"/>
            </w:tcBorders>
            <w:vAlign w:val="center"/>
            <w:hideMark/>
          </w:tcPr>
          <w:p w14:paraId="56D33931" w14:textId="77777777" w:rsidR="003E6DA5" w:rsidRPr="00A67FD9" w:rsidRDefault="003E6DA5">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0045F029" w14:textId="77777777" w:rsidR="003E6DA5" w:rsidRPr="00A67FD9" w:rsidRDefault="003E6DA5">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161B02D4" w14:textId="77777777" w:rsidR="003E6DA5" w:rsidRPr="00A67FD9" w:rsidRDefault="003E6DA5">
            <w:pPr>
              <w:rPr>
                <w:rFonts w:cs="Calibri Light"/>
                <w:b/>
              </w:rPr>
            </w:pPr>
          </w:p>
        </w:tc>
      </w:tr>
    </w:tbl>
    <w:p w14:paraId="5FC2B4EC" w14:textId="77777777" w:rsidR="00D94C7A" w:rsidRPr="00A67FD9"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53"/>
        <w:gridCol w:w="723"/>
        <w:gridCol w:w="723"/>
      </w:tblGrid>
      <w:tr w:rsidR="003E6DA5" w:rsidRPr="00A67FD9" w14:paraId="159AF70E"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4BA39DAC" w14:textId="77777777" w:rsidR="003E6DA5" w:rsidRPr="00A67FD9" w:rsidRDefault="003E6DA5">
            <w:pPr>
              <w:rPr>
                <w:rFonts w:cs="Calibri Light"/>
              </w:rPr>
            </w:pPr>
            <w:r w:rsidRPr="00A67FD9">
              <w:rPr>
                <w:rFonts w:cs="Calibri Light"/>
              </w:rPr>
              <w:t>D.3.2.c</w:t>
            </w:r>
          </w:p>
        </w:tc>
        <w:tc>
          <w:tcPr>
            <w:tcW w:w="6853" w:type="dxa"/>
            <w:tcBorders>
              <w:top w:val="single" w:sz="4" w:space="0" w:color="auto"/>
              <w:left w:val="single" w:sz="4" w:space="0" w:color="auto"/>
              <w:bottom w:val="single" w:sz="4" w:space="0" w:color="auto"/>
              <w:right w:val="single" w:sz="4" w:space="0" w:color="auto"/>
            </w:tcBorders>
            <w:hideMark/>
          </w:tcPr>
          <w:p w14:paraId="5EE4A474" w14:textId="77777777" w:rsidR="003E6DA5" w:rsidRPr="00A67FD9" w:rsidRDefault="003E6DA5">
            <w:pPr>
              <w:rPr>
                <w:rFonts w:cs="Calibri Light"/>
              </w:rPr>
            </w:pPr>
            <w:r w:rsidRPr="00A67FD9">
              <w:rPr>
                <w:rFonts w:cs="Calibri Light"/>
              </w:rPr>
              <w:t>Gibt es ein Konzept/Leitlinien/Bebauungspläne zur Barrierefreiheit für Kinderwägen, Rollstuhlfahrer etc.?</w:t>
            </w:r>
          </w:p>
          <w:p w14:paraId="0485CF3C" w14:textId="77777777" w:rsidR="003E6DA5" w:rsidRPr="00A67FD9" w:rsidRDefault="003E6DA5">
            <w:pPr>
              <w:rPr>
                <w:rFonts w:cs="Calibri Light"/>
              </w:rPr>
            </w:pPr>
            <w:r w:rsidRPr="00A67FD9">
              <w:rPr>
                <w:rFonts w:cs="Calibri Light"/>
              </w:rPr>
              <w:t>(Ja = 3 Punkte)</w:t>
            </w:r>
          </w:p>
        </w:tc>
        <w:tc>
          <w:tcPr>
            <w:tcW w:w="723" w:type="dxa"/>
            <w:vMerge w:val="restart"/>
            <w:tcBorders>
              <w:top w:val="single" w:sz="4" w:space="0" w:color="auto"/>
              <w:left w:val="single" w:sz="4" w:space="0" w:color="auto"/>
              <w:right w:val="single" w:sz="4" w:space="0" w:color="auto"/>
            </w:tcBorders>
            <w:hideMark/>
          </w:tcPr>
          <w:p w14:paraId="1C6BE327" w14:textId="77777777" w:rsidR="003E6DA5" w:rsidRPr="00A67FD9" w:rsidRDefault="003E6DA5">
            <w:pPr>
              <w:rPr>
                <w:rFonts w:cs="Calibri Light"/>
              </w:rPr>
            </w:pPr>
            <w:r w:rsidRPr="00A67FD9">
              <w:rPr>
                <w:rFonts w:cs="Calibri Light"/>
              </w:rPr>
              <w:t>mögl.</w:t>
            </w:r>
          </w:p>
          <w:p w14:paraId="71F6050A" w14:textId="77777777" w:rsidR="003E6DA5" w:rsidRPr="00A67FD9" w:rsidRDefault="003E6DA5">
            <w:pPr>
              <w:jc w:val="center"/>
              <w:rPr>
                <w:rFonts w:cs="Calibri Light"/>
                <w:b/>
              </w:rPr>
            </w:pPr>
            <w:r w:rsidRPr="00A67FD9">
              <w:rPr>
                <w:rFonts w:cs="Calibri Light"/>
                <w:b/>
              </w:rPr>
              <w:t>3 (K)</w:t>
            </w:r>
          </w:p>
        </w:tc>
        <w:tc>
          <w:tcPr>
            <w:tcW w:w="723" w:type="dxa"/>
            <w:vMerge w:val="restart"/>
            <w:tcBorders>
              <w:top w:val="single" w:sz="4" w:space="0" w:color="auto"/>
              <w:left w:val="single" w:sz="4" w:space="0" w:color="auto"/>
              <w:bottom w:val="single" w:sz="4" w:space="0" w:color="auto"/>
              <w:right w:val="single" w:sz="4" w:space="0" w:color="auto"/>
            </w:tcBorders>
          </w:tcPr>
          <w:p w14:paraId="062C417B" w14:textId="77777777" w:rsidR="003E6DA5" w:rsidRPr="00A67FD9" w:rsidRDefault="003E6DA5">
            <w:pPr>
              <w:rPr>
                <w:rFonts w:cs="Calibri Light"/>
              </w:rPr>
            </w:pPr>
            <w:r w:rsidRPr="00A67FD9">
              <w:rPr>
                <w:rFonts w:cs="Calibri Light"/>
              </w:rPr>
              <w:t>tats.</w:t>
            </w:r>
          </w:p>
          <w:p w14:paraId="6AD8AE13" w14:textId="77777777" w:rsidR="003E6DA5" w:rsidRPr="00A67FD9" w:rsidRDefault="003E6DA5">
            <w:pPr>
              <w:jc w:val="center"/>
              <w:rPr>
                <w:rFonts w:cs="Calibri Light"/>
                <w:b/>
              </w:rPr>
            </w:pPr>
          </w:p>
        </w:tc>
      </w:tr>
      <w:tr w:rsidR="003E6DA5" w:rsidRPr="00A67FD9" w14:paraId="7DEF628D" w14:textId="77777777" w:rsidTr="00697536">
        <w:tc>
          <w:tcPr>
            <w:tcW w:w="988" w:type="dxa"/>
            <w:tcBorders>
              <w:top w:val="single" w:sz="4" w:space="0" w:color="auto"/>
              <w:left w:val="single" w:sz="4" w:space="0" w:color="auto"/>
              <w:bottom w:val="single" w:sz="4" w:space="0" w:color="auto"/>
              <w:right w:val="single" w:sz="4" w:space="0" w:color="auto"/>
            </w:tcBorders>
          </w:tcPr>
          <w:p w14:paraId="75049A24" w14:textId="77777777" w:rsidR="003E6DA5" w:rsidRPr="00A67FD9" w:rsidRDefault="003E6DA5">
            <w:pPr>
              <w:rPr>
                <w:rFonts w:cs="Calibri Light"/>
                <w:color w:val="C00000"/>
              </w:rPr>
            </w:pPr>
          </w:p>
        </w:tc>
        <w:tc>
          <w:tcPr>
            <w:tcW w:w="6853" w:type="dxa"/>
            <w:tcBorders>
              <w:right w:val="single" w:sz="4" w:space="0" w:color="auto"/>
            </w:tcBorders>
            <w:vAlign w:val="center"/>
            <w:hideMark/>
          </w:tcPr>
          <w:p w14:paraId="4C9A50E9" w14:textId="77777777" w:rsidR="003E6DA5" w:rsidRPr="00A67FD9" w:rsidRDefault="003E6DA5">
            <w:pPr>
              <w:rPr>
                <w:rFonts w:cs="Calibri Light"/>
                <w:sz w:val="20"/>
                <w:szCs w:val="20"/>
                <w:lang w:val="de-AT" w:eastAsia="de-AT"/>
              </w:rPr>
            </w:pPr>
          </w:p>
        </w:tc>
        <w:tc>
          <w:tcPr>
            <w:tcW w:w="723" w:type="dxa"/>
            <w:vMerge/>
            <w:tcBorders>
              <w:left w:val="single" w:sz="4" w:space="0" w:color="auto"/>
              <w:right w:val="single" w:sz="4" w:space="0" w:color="auto"/>
            </w:tcBorders>
            <w:vAlign w:val="center"/>
            <w:hideMark/>
          </w:tcPr>
          <w:p w14:paraId="571EE1F8" w14:textId="77777777" w:rsidR="003E6DA5" w:rsidRPr="00A67FD9" w:rsidRDefault="003E6DA5">
            <w:pPr>
              <w:rPr>
                <w:rFonts w:cs="Calibri Light"/>
                <w:sz w:val="20"/>
                <w:szCs w:val="20"/>
                <w:lang w:val="de-AT" w:eastAsia="de-AT"/>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6CFD370" w14:textId="77777777" w:rsidR="003E6DA5" w:rsidRPr="00A67FD9" w:rsidRDefault="003E6DA5">
            <w:pPr>
              <w:rPr>
                <w:rFonts w:cs="Calibri Light"/>
                <w:b/>
              </w:rPr>
            </w:pPr>
          </w:p>
        </w:tc>
      </w:tr>
    </w:tbl>
    <w:p w14:paraId="63A4A685" w14:textId="77777777" w:rsidR="00D94C7A" w:rsidRPr="00A67FD9"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2"/>
        <w:gridCol w:w="738"/>
        <w:gridCol w:w="739"/>
      </w:tblGrid>
      <w:tr w:rsidR="003E6DA5" w:rsidRPr="00A67FD9" w14:paraId="6F5C51F3"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3E951A5A" w14:textId="77777777" w:rsidR="003E6DA5" w:rsidRPr="00A67FD9" w:rsidRDefault="003E6DA5">
            <w:pPr>
              <w:rPr>
                <w:rFonts w:cs="Calibri Light"/>
              </w:rPr>
            </w:pPr>
            <w:r w:rsidRPr="00A67FD9">
              <w:rPr>
                <w:rFonts w:cs="Calibri Light"/>
              </w:rPr>
              <w:t>D.4.1.i</w:t>
            </w:r>
          </w:p>
        </w:tc>
        <w:tc>
          <w:tcPr>
            <w:tcW w:w="6822" w:type="dxa"/>
            <w:tcBorders>
              <w:top w:val="single" w:sz="4" w:space="0" w:color="auto"/>
              <w:left w:val="single" w:sz="4" w:space="0" w:color="auto"/>
              <w:bottom w:val="single" w:sz="4" w:space="0" w:color="auto"/>
              <w:right w:val="single" w:sz="4" w:space="0" w:color="auto"/>
            </w:tcBorders>
            <w:hideMark/>
          </w:tcPr>
          <w:p w14:paraId="7920C6F5" w14:textId="77777777" w:rsidR="003E6DA5" w:rsidRPr="00A67FD9" w:rsidRDefault="003E6DA5">
            <w:pPr>
              <w:rPr>
                <w:rFonts w:cs="Calibri Light"/>
              </w:rPr>
            </w:pPr>
            <w:r w:rsidRPr="00A67FD9">
              <w:rPr>
                <w:rFonts w:cs="Calibri Light"/>
              </w:rPr>
              <w:t xml:space="preserve">Gibt es einen Beschluss der Leitlinien und oder Bebauungsplänen zur Barrierefreiheit für Kinderwägen, Rollstuhlfahrer? </w:t>
            </w:r>
          </w:p>
          <w:p w14:paraId="797DA427" w14:textId="77777777" w:rsidR="003E6DA5" w:rsidRPr="00A67FD9" w:rsidRDefault="003E6DA5">
            <w:pPr>
              <w:rPr>
                <w:rFonts w:cs="Calibri Light"/>
              </w:rPr>
            </w:pPr>
            <w:r w:rsidRPr="00A67FD9">
              <w:rPr>
                <w:rFonts w:cs="Calibri Light"/>
              </w:rPr>
              <w:t>(Ja = 2 Punkte)</w:t>
            </w:r>
          </w:p>
        </w:tc>
        <w:tc>
          <w:tcPr>
            <w:tcW w:w="738" w:type="dxa"/>
            <w:vMerge w:val="restart"/>
            <w:tcBorders>
              <w:top w:val="single" w:sz="4" w:space="0" w:color="auto"/>
              <w:left w:val="single" w:sz="4" w:space="0" w:color="auto"/>
              <w:right w:val="single" w:sz="4" w:space="0" w:color="auto"/>
            </w:tcBorders>
            <w:hideMark/>
          </w:tcPr>
          <w:p w14:paraId="640F75CF" w14:textId="77777777" w:rsidR="003E6DA5" w:rsidRPr="00A67FD9" w:rsidRDefault="003E6DA5">
            <w:pPr>
              <w:rPr>
                <w:rFonts w:cs="Calibri Light"/>
              </w:rPr>
            </w:pPr>
            <w:r w:rsidRPr="00A67FD9">
              <w:rPr>
                <w:rFonts w:cs="Calibri Light"/>
              </w:rPr>
              <w:t>mögl.</w:t>
            </w:r>
          </w:p>
          <w:p w14:paraId="402779F7" w14:textId="77777777" w:rsidR="003E6DA5" w:rsidRPr="00A67FD9" w:rsidRDefault="003E6DA5">
            <w:pPr>
              <w:jc w:val="center"/>
              <w:rPr>
                <w:rFonts w:cs="Calibri Light"/>
                <w:b/>
              </w:rPr>
            </w:pPr>
            <w:r w:rsidRPr="00A67FD9">
              <w:rPr>
                <w:rFonts w:cs="Calibri Light"/>
                <w:b/>
              </w:rPr>
              <w:t>2 (K)</w:t>
            </w:r>
          </w:p>
        </w:tc>
        <w:tc>
          <w:tcPr>
            <w:tcW w:w="739" w:type="dxa"/>
            <w:vMerge w:val="restart"/>
            <w:tcBorders>
              <w:top w:val="single" w:sz="4" w:space="0" w:color="auto"/>
              <w:left w:val="single" w:sz="4" w:space="0" w:color="auto"/>
              <w:bottom w:val="single" w:sz="4" w:space="0" w:color="auto"/>
              <w:right w:val="single" w:sz="4" w:space="0" w:color="auto"/>
            </w:tcBorders>
          </w:tcPr>
          <w:p w14:paraId="457EC48F" w14:textId="77777777" w:rsidR="003E6DA5" w:rsidRPr="00A67FD9" w:rsidRDefault="003E6DA5">
            <w:pPr>
              <w:rPr>
                <w:rFonts w:cs="Calibri Light"/>
              </w:rPr>
            </w:pPr>
            <w:r w:rsidRPr="00A67FD9">
              <w:rPr>
                <w:rFonts w:cs="Calibri Light"/>
              </w:rPr>
              <w:t>tats.</w:t>
            </w:r>
          </w:p>
          <w:p w14:paraId="2B4774E5" w14:textId="77777777" w:rsidR="003E6DA5" w:rsidRPr="00A67FD9" w:rsidRDefault="003E6DA5">
            <w:pPr>
              <w:jc w:val="center"/>
              <w:rPr>
                <w:rFonts w:cs="Calibri Light"/>
                <w:b/>
              </w:rPr>
            </w:pPr>
          </w:p>
        </w:tc>
      </w:tr>
      <w:tr w:rsidR="003E6DA5" w:rsidRPr="00A67FD9" w14:paraId="0A2B80F8" w14:textId="77777777" w:rsidTr="00697536">
        <w:tc>
          <w:tcPr>
            <w:tcW w:w="988" w:type="dxa"/>
            <w:tcBorders>
              <w:top w:val="single" w:sz="4" w:space="0" w:color="auto"/>
              <w:left w:val="single" w:sz="4" w:space="0" w:color="auto"/>
              <w:bottom w:val="single" w:sz="4" w:space="0" w:color="auto"/>
              <w:right w:val="single" w:sz="4" w:space="0" w:color="auto"/>
            </w:tcBorders>
          </w:tcPr>
          <w:p w14:paraId="43C0D289" w14:textId="77777777" w:rsidR="003E6DA5" w:rsidRPr="00A67FD9" w:rsidRDefault="003E6DA5">
            <w:pPr>
              <w:rPr>
                <w:rFonts w:cs="Calibri Light"/>
                <w:color w:val="C00000"/>
              </w:rPr>
            </w:pPr>
          </w:p>
        </w:tc>
        <w:tc>
          <w:tcPr>
            <w:tcW w:w="6822" w:type="dxa"/>
            <w:tcBorders>
              <w:right w:val="single" w:sz="4" w:space="0" w:color="auto"/>
            </w:tcBorders>
            <w:vAlign w:val="center"/>
            <w:hideMark/>
          </w:tcPr>
          <w:p w14:paraId="5759A3F7" w14:textId="77777777" w:rsidR="003E6DA5" w:rsidRPr="00A67FD9" w:rsidRDefault="003E6DA5">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24F41E89" w14:textId="77777777" w:rsidR="003E6DA5" w:rsidRPr="00A67FD9" w:rsidRDefault="003E6DA5">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44444583" w14:textId="77777777" w:rsidR="003E6DA5" w:rsidRPr="00A67FD9" w:rsidRDefault="003E6DA5">
            <w:pPr>
              <w:rPr>
                <w:rFonts w:cs="Calibri Light"/>
                <w:b/>
              </w:rPr>
            </w:pPr>
          </w:p>
        </w:tc>
      </w:tr>
    </w:tbl>
    <w:p w14:paraId="41FF5D6B" w14:textId="77777777" w:rsidR="00D94C7A" w:rsidRPr="00A67FD9"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54"/>
        <w:gridCol w:w="722"/>
        <w:gridCol w:w="723"/>
      </w:tblGrid>
      <w:tr w:rsidR="003E6DA5" w:rsidRPr="00F245E6" w14:paraId="3AA71BED"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7CAFBBF7" w14:textId="77777777" w:rsidR="003E6DA5" w:rsidRPr="00A67FD9" w:rsidRDefault="003E6DA5">
            <w:pPr>
              <w:rPr>
                <w:rFonts w:cs="Calibri Light"/>
              </w:rPr>
            </w:pPr>
            <w:r w:rsidRPr="00A67FD9">
              <w:rPr>
                <w:rFonts w:cs="Calibri Light"/>
              </w:rPr>
              <w:t>D.3.2.d</w:t>
            </w:r>
          </w:p>
        </w:tc>
        <w:tc>
          <w:tcPr>
            <w:tcW w:w="6854" w:type="dxa"/>
            <w:tcBorders>
              <w:top w:val="single" w:sz="4" w:space="0" w:color="auto"/>
              <w:left w:val="single" w:sz="4" w:space="0" w:color="auto"/>
              <w:bottom w:val="single" w:sz="4" w:space="0" w:color="auto"/>
              <w:right w:val="single" w:sz="4" w:space="0" w:color="auto"/>
            </w:tcBorders>
            <w:hideMark/>
          </w:tcPr>
          <w:p w14:paraId="7CCAFAB9" w14:textId="77777777" w:rsidR="003E6DA5" w:rsidRPr="00A67FD9" w:rsidRDefault="003E6DA5">
            <w:pPr>
              <w:rPr>
                <w:rFonts w:cs="Calibri Light"/>
              </w:rPr>
            </w:pPr>
            <w:r w:rsidRPr="00A67FD9">
              <w:rPr>
                <w:rFonts w:cs="Calibri Light"/>
              </w:rPr>
              <w:t>Gibt es ein Konzept/Leitlinien/Bebauungspläne zur Reduktion der Fahrtgeschwindigkeiten?</w:t>
            </w:r>
          </w:p>
          <w:p w14:paraId="12017F20" w14:textId="77777777" w:rsidR="003E6DA5" w:rsidRPr="00A67FD9" w:rsidRDefault="003E6DA5">
            <w:pPr>
              <w:rPr>
                <w:rFonts w:cs="Calibri Light"/>
              </w:rPr>
            </w:pPr>
            <w:r w:rsidRPr="00A67FD9">
              <w:rPr>
                <w:rFonts w:cs="Calibri Light"/>
              </w:rPr>
              <w:t>(Ja = 3 Punkte)</w:t>
            </w:r>
          </w:p>
        </w:tc>
        <w:tc>
          <w:tcPr>
            <w:tcW w:w="722" w:type="dxa"/>
            <w:vMerge w:val="restart"/>
            <w:tcBorders>
              <w:top w:val="single" w:sz="4" w:space="0" w:color="auto"/>
              <w:left w:val="single" w:sz="4" w:space="0" w:color="auto"/>
              <w:right w:val="single" w:sz="4" w:space="0" w:color="auto"/>
            </w:tcBorders>
            <w:hideMark/>
          </w:tcPr>
          <w:p w14:paraId="5E76A219" w14:textId="77777777" w:rsidR="003E6DA5" w:rsidRPr="00A67FD9" w:rsidRDefault="003E6DA5">
            <w:pPr>
              <w:rPr>
                <w:rFonts w:cs="Calibri Light"/>
              </w:rPr>
            </w:pPr>
            <w:r w:rsidRPr="00A67FD9">
              <w:rPr>
                <w:rFonts w:cs="Calibri Light"/>
              </w:rPr>
              <w:t>mögl.</w:t>
            </w:r>
          </w:p>
          <w:p w14:paraId="0835911F" w14:textId="77777777" w:rsidR="003E6DA5" w:rsidRPr="00A67FD9" w:rsidRDefault="003E6DA5">
            <w:pPr>
              <w:jc w:val="center"/>
              <w:rPr>
                <w:rFonts w:cs="Calibri Light"/>
                <w:b/>
              </w:rPr>
            </w:pPr>
            <w:r w:rsidRPr="00A67FD9">
              <w:rPr>
                <w:rFonts w:cs="Calibri Light"/>
                <w:b/>
              </w:rPr>
              <w:t>3 (K)</w:t>
            </w:r>
          </w:p>
        </w:tc>
        <w:tc>
          <w:tcPr>
            <w:tcW w:w="723" w:type="dxa"/>
            <w:vMerge w:val="restart"/>
            <w:tcBorders>
              <w:top w:val="single" w:sz="4" w:space="0" w:color="auto"/>
              <w:left w:val="single" w:sz="4" w:space="0" w:color="auto"/>
              <w:bottom w:val="single" w:sz="4" w:space="0" w:color="auto"/>
              <w:right w:val="single" w:sz="4" w:space="0" w:color="auto"/>
            </w:tcBorders>
          </w:tcPr>
          <w:p w14:paraId="0A0D054B" w14:textId="77777777" w:rsidR="003E6DA5" w:rsidRPr="00F245E6" w:rsidRDefault="003E6DA5">
            <w:pPr>
              <w:rPr>
                <w:rFonts w:cs="Calibri Light"/>
              </w:rPr>
            </w:pPr>
            <w:r w:rsidRPr="00A67FD9">
              <w:rPr>
                <w:rFonts w:cs="Calibri Light"/>
              </w:rPr>
              <w:t>tats.</w:t>
            </w:r>
          </w:p>
          <w:p w14:paraId="3090B61C" w14:textId="77777777" w:rsidR="003E6DA5" w:rsidRPr="00F245E6" w:rsidRDefault="003E6DA5">
            <w:pPr>
              <w:jc w:val="center"/>
              <w:rPr>
                <w:rFonts w:cs="Calibri Light"/>
                <w:b/>
              </w:rPr>
            </w:pPr>
          </w:p>
        </w:tc>
      </w:tr>
      <w:tr w:rsidR="003E6DA5" w:rsidRPr="00F245E6" w14:paraId="12E8EB73" w14:textId="77777777" w:rsidTr="00697536">
        <w:tc>
          <w:tcPr>
            <w:tcW w:w="988" w:type="dxa"/>
            <w:tcBorders>
              <w:top w:val="single" w:sz="4" w:space="0" w:color="auto"/>
              <w:left w:val="single" w:sz="4" w:space="0" w:color="auto"/>
              <w:bottom w:val="single" w:sz="4" w:space="0" w:color="auto"/>
              <w:right w:val="single" w:sz="4" w:space="0" w:color="auto"/>
            </w:tcBorders>
          </w:tcPr>
          <w:p w14:paraId="37E71F13" w14:textId="77777777" w:rsidR="003E6DA5" w:rsidRPr="00F245E6" w:rsidRDefault="003E6DA5">
            <w:pPr>
              <w:rPr>
                <w:rFonts w:cs="Calibri Light"/>
                <w:color w:val="C00000"/>
              </w:rPr>
            </w:pPr>
          </w:p>
        </w:tc>
        <w:tc>
          <w:tcPr>
            <w:tcW w:w="6854" w:type="dxa"/>
            <w:tcBorders>
              <w:right w:val="single" w:sz="4" w:space="0" w:color="auto"/>
            </w:tcBorders>
            <w:vAlign w:val="center"/>
            <w:hideMark/>
          </w:tcPr>
          <w:p w14:paraId="389FFCC9" w14:textId="77777777" w:rsidR="003E6DA5" w:rsidRPr="00F245E6" w:rsidRDefault="003E6DA5">
            <w:pPr>
              <w:rPr>
                <w:rFonts w:cs="Calibri Light"/>
                <w:sz w:val="20"/>
                <w:szCs w:val="20"/>
                <w:lang w:val="de-AT" w:eastAsia="de-AT"/>
              </w:rPr>
            </w:pPr>
          </w:p>
        </w:tc>
        <w:tc>
          <w:tcPr>
            <w:tcW w:w="722" w:type="dxa"/>
            <w:vMerge/>
            <w:tcBorders>
              <w:left w:val="single" w:sz="4" w:space="0" w:color="auto"/>
              <w:right w:val="single" w:sz="4" w:space="0" w:color="auto"/>
            </w:tcBorders>
            <w:vAlign w:val="center"/>
            <w:hideMark/>
          </w:tcPr>
          <w:p w14:paraId="6CB17F89" w14:textId="77777777" w:rsidR="003E6DA5" w:rsidRPr="00F245E6" w:rsidRDefault="003E6DA5">
            <w:pPr>
              <w:rPr>
                <w:rFonts w:cs="Calibri Light"/>
                <w:sz w:val="20"/>
                <w:szCs w:val="20"/>
                <w:lang w:val="de-AT" w:eastAsia="de-AT"/>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076A6C6" w14:textId="77777777" w:rsidR="003E6DA5" w:rsidRPr="00F245E6" w:rsidRDefault="003E6DA5">
            <w:pPr>
              <w:rPr>
                <w:rFonts w:cs="Calibri Light"/>
                <w:b/>
              </w:rPr>
            </w:pPr>
          </w:p>
        </w:tc>
      </w:tr>
    </w:tbl>
    <w:p w14:paraId="0C9D5573"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54"/>
        <w:gridCol w:w="722"/>
        <w:gridCol w:w="723"/>
      </w:tblGrid>
      <w:tr w:rsidR="003E6DA5" w:rsidRPr="00F245E6" w14:paraId="4D6EFFE5"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0AE3D8E0" w14:textId="77777777" w:rsidR="003E6DA5" w:rsidRPr="00F245E6" w:rsidRDefault="003E6DA5">
            <w:pPr>
              <w:rPr>
                <w:rFonts w:cs="Calibri Light"/>
              </w:rPr>
            </w:pPr>
            <w:r w:rsidRPr="00F245E6">
              <w:rPr>
                <w:rFonts w:cs="Calibri Light"/>
              </w:rPr>
              <w:t>D.3.2.e</w:t>
            </w:r>
          </w:p>
        </w:tc>
        <w:tc>
          <w:tcPr>
            <w:tcW w:w="6854" w:type="dxa"/>
            <w:tcBorders>
              <w:top w:val="single" w:sz="4" w:space="0" w:color="auto"/>
              <w:left w:val="single" w:sz="4" w:space="0" w:color="auto"/>
              <w:bottom w:val="single" w:sz="4" w:space="0" w:color="auto"/>
              <w:right w:val="single" w:sz="4" w:space="0" w:color="auto"/>
            </w:tcBorders>
            <w:hideMark/>
          </w:tcPr>
          <w:p w14:paraId="6203B069" w14:textId="77777777" w:rsidR="003E6DA5" w:rsidRPr="00F245E6" w:rsidRDefault="003E6DA5">
            <w:pPr>
              <w:rPr>
                <w:rFonts w:cs="Calibri Light"/>
              </w:rPr>
            </w:pPr>
            <w:r w:rsidRPr="00F245E6">
              <w:rPr>
                <w:rFonts w:cs="Calibri Light"/>
              </w:rPr>
              <w:t xml:space="preserve">Gibt es ein Konzept/Leitlinien/Bebauungspläne zu den verkehrsberuhigten (Tempo 30) oder </w:t>
            </w:r>
            <w:proofErr w:type="spellStart"/>
            <w:r w:rsidRPr="00F245E6">
              <w:rPr>
                <w:rFonts w:cs="Calibri Light"/>
              </w:rPr>
              <w:t>Shared</w:t>
            </w:r>
            <w:proofErr w:type="spellEnd"/>
            <w:r w:rsidRPr="00F245E6">
              <w:rPr>
                <w:rFonts w:cs="Calibri Light"/>
              </w:rPr>
              <w:t xml:space="preserve">-Space-Bereichen? </w:t>
            </w:r>
          </w:p>
          <w:p w14:paraId="42939E56" w14:textId="77777777" w:rsidR="003E6DA5" w:rsidRPr="00F245E6" w:rsidRDefault="003E6DA5">
            <w:pPr>
              <w:rPr>
                <w:rFonts w:cs="Calibri Light"/>
              </w:rPr>
            </w:pPr>
            <w:r w:rsidRPr="00F245E6">
              <w:rPr>
                <w:rFonts w:cs="Calibri Light"/>
              </w:rPr>
              <w:t>(Ja = 3 Punkte)</w:t>
            </w:r>
          </w:p>
        </w:tc>
        <w:tc>
          <w:tcPr>
            <w:tcW w:w="722" w:type="dxa"/>
            <w:vMerge w:val="restart"/>
            <w:tcBorders>
              <w:top w:val="single" w:sz="4" w:space="0" w:color="auto"/>
              <w:left w:val="single" w:sz="4" w:space="0" w:color="auto"/>
              <w:right w:val="single" w:sz="4" w:space="0" w:color="auto"/>
            </w:tcBorders>
            <w:hideMark/>
          </w:tcPr>
          <w:p w14:paraId="342E1C30" w14:textId="77777777" w:rsidR="003E6DA5" w:rsidRPr="00F245E6" w:rsidRDefault="003E6DA5">
            <w:pPr>
              <w:rPr>
                <w:rFonts w:cs="Calibri Light"/>
              </w:rPr>
            </w:pPr>
            <w:r w:rsidRPr="00F245E6">
              <w:rPr>
                <w:rFonts w:cs="Calibri Light"/>
              </w:rPr>
              <w:t>mögl.</w:t>
            </w:r>
          </w:p>
          <w:p w14:paraId="67FC3A32" w14:textId="77777777" w:rsidR="003E6DA5" w:rsidRPr="00F245E6" w:rsidRDefault="003E6DA5">
            <w:pPr>
              <w:jc w:val="center"/>
              <w:rPr>
                <w:rFonts w:cs="Calibri Light"/>
                <w:b/>
              </w:rPr>
            </w:pPr>
            <w:r w:rsidRPr="00F245E6">
              <w:rPr>
                <w:rFonts w:cs="Calibri Light"/>
                <w:b/>
              </w:rPr>
              <w:t>3 (K)</w:t>
            </w:r>
          </w:p>
        </w:tc>
        <w:tc>
          <w:tcPr>
            <w:tcW w:w="723" w:type="dxa"/>
            <w:vMerge w:val="restart"/>
            <w:tcBorders>
              <w:top w:val="single" w:sz="4" w:space="0" w:color="auto"/>
              <w:left w:val="single" w:sz="4" w:space="0" w:color="auto"/>
              <w:bottom w:val="single" w:sz="4" w:space="0" w:color="auto"/>
              <w:right w:val="single" w:sz="4" w:space="0" w:color="auto"/>
            </w:tcBorders>
          </w:tcPr>
          <w:p w14:paraId="52518B6C" w14:textId="77777777" w:rsidR="003E6DA5" w:rsidRPr="00F245E6" w:rsidRDefault="003E6DA5">
            <w:pPr>
              <w:rPr>
                <w:rFonts w:cs="Calibri Light"/>
              </w:rPr>
            </w:pPr>
            <w:r w:rsidRPr="00F245E6">
              <w:rPr>
                <w:rFonts w:cs="Calibri Light"/>
              </w:rPr>
              <w:t>tats.</w:t>
            </w:r>
          </w:p>
          <w:p w14:paraId="1D5E805C" w14:textId="77777777" w:rsidR="003E6DA5" w:rsidRPr="00F245E6" w:rsidRDefault="003E6DA5">
            <w:pPr>
              <w:jc w:val="center"/>
              <w:rPr>
                <w:rFonts w:cs="Calibri Light"/>
                <w:b/>
              </w:rPr>
            </w:pPr>
          </w:p>
        </w:tc>
      </w:tr>
      <w:tr w:rsidR="003E6DA5" w:rsidRPr="00F245E6" w14:paraId="29237232" w14:textId="77777777" w:rsidTr="00697536">
        <w:tc>
          <w:tcPr>
            <w:tcW w:w="988" w:type="dxa"/>
            <w:tcBorders>
              <w:top w:val="single" w:sz="4" w:space="0" w:color="auto"/>
              <w:left w:val="single" w:sz="4" w:space="0" w:color="auto"/>
              <w:bottom w:val="single" w:sz="4" w:space="0" w:color="auto"/>
              <w:right w:val="single" w:sz="4" w:space="0" w:color="auto"/>
            </w:tcBorders>
          </w:tcPr>
          <w:p w14:paraId="365BD00E" w14:textId="77777777" w:rsidR="003E6DA5" w:rsidRPr="00F245E6" w:rsidRDefault="003E6DA5">
            <w:pPr>
              <w:rPr>
                <w:rFonts w:cs="Calibri Light"/>
                <w:color w:val="C00000"/>
              </w:rPr>
            </w:pPr>
          </w:p>
        </w:tc>
        <w:tc>
          <w:tcPr>
            <w:tcW w:w="6854" w:type="dxa"/>
            <w:tcBorders>
              <w:right w:val="single" w:sz="4" w:space="0" w:color="auto"/>
            </w:tcBorders>
            <w:vAlign w:val="center"/>
            <w:hideMark/>
          </w:tcPr>
          <w:p w14:paraId="7B497715" w14:textId="77777777" w:rsidR="003E6DA5" w:rsidRPr="00F245E6" w:rsidRDefault="003E6DA5">
            <w:pPr>
              <w:rPr>
                <w:rFonts w:cs="Calibri Light"/>
                <w:sz w:val="20"/>
                <w:szCs w:val="20"/>
                <w:lang w:val="de-AT" w:eastAsia="de-AT"/>
              </w:rPr>
            </w:pPr>
          </w:p>
        </w:tc>
        <w:tc>
          <w:tcPr>
            <w:tcW w:w="722" w:type="dxa"/>
            <w:vMerge/>
            <w:tcBorders>
              <w:left w:val="single" w:sz="4" w:space="0" w:color="auto"/>
              <w:right w:val="single" w:sz="4" w:space="0" w:color="auto"/>
            </w:tcBorders>
            <w:vAlign w:val="center"/>
            <w:hideMark/>
          </w:tcPr>
          <w:p w14:paraId="4C6A6434" w14:textId="77777777" w:rsidR="003E6DA5" w:rsidRPr="00F245E6" w:rsidRDefault="003E6DA5">
            <w:pPr>
              <w:rPr>
                <w:rFonts w:cs="Calibri Light"/>
                <w:sz w:val="20"/>
                <w:szCs w:val="20"/>
                <w:lang w:val="de-AT" w:eastAsia="de-AT"/>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892F73C" w14:textId="77777777" w:rsidR="003E6DA5" w:rsidRPr="00F245E6" w:rsidRDefault="003E6DA5">
            <w:pPr>
              <w:rPr>
                <w:rFonts w:cs="Calibri Light"/>
                <w:b/>
              </w:rPr>
            </w:pPr>
          </w:p>
        </w:tc>
      </w:tr>
    </w:tbl>
    <w:p w14:paraId="4FE0A0E2"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1"/>
        <w:gridCol w:w="734"/>
        <w:gridCol w:w="734"/>
      </w:tblGrid>
      <w:tr w:rsidR="003E6DA5" w:rsidRPr="00F245E6" w14:paraId="17701F52"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7788EB32" w14:textId="77777777" w:rsidR="003E6DA5" w:rsidRPr="00F245E6" w:rsidRDefault="003E6DA5">
            <w:pPr>
              <w:rPr>
                <w:rFonts w:cs="Calibri Light"/>
              </w:rPr>
            </w:pPr>
            <w:r w:rsidRPr="00F245E6">
              <w:rPr>
                <w:rFonts w:cs="Calibri Light"/>
              </w:rPr>
              <w:lastRenderedPageBreak/>
              <w:t>D.4.1.j</w:t>
            </w:r>
          </w:p>
        </w:tc>
        <w:tc>
          <w:tcPr>
            <w:tcW w:w="6831" w:type="dxa"/>
            <w:tcBorders>
              <w:top w:val="single" w:sz="4" w:space="0" w:color="auto"/>
              <w:left w:val="single" w:sz="4" w:space="0" w:color="auto"/>
              <w:bottom w:val="single" w:sz="4" w:space="0" w:color="auto"/>
              <w:right w:val="single" w:sz="4" w:space="0" w:color="auto"/>
            </w:tcBorders>
            <w:hideMark/>
          </w:tcPr>
          <w:p w14:paraId="5AB3C8FC" w14:textId="77777777" w:rsidR="003E6DA5" w:rsidRPr="00F245E6" w:rsidRDefault="003E6DA5">
            <w:pPr>
              <w:rPr>
                <w:rFonts w:cs="Calibri Light"/>
              </w:rPr>
            </w:pPr>
            <w:r w:rsidRPr="00F245E6">
              <w:rPr>
                <w:rFonts w:cs="Calibri Light"/>
              </w:rPr>
              <w:t xml:space="preserve">Gibt es eine Umsetzung von Maßnahmen zur Reduktion der Fahrtgeschwindigkeiten des motorisierten Individualverkehrs innerhalb der letzten 5 Jahre, z.B. Festlegung von Tempo 30-Zonen, </w:t>
            </w:r>
            <w:proofErr w:type="spellStart"/>
            <w:r w:rsidRPr="00F245E6">
              <w:rPr>
                <w:rFonts w:cs="Calibri Light"/>
              </w:rPr>
              <w:t>Shared</w:t>
            </w:r>
            <w:proofErr w:type="spellEnd"/>
            <w:r w:rsidRPr="00F245E6">
              <w:rPr>
                <w:rFonts w:cs="Calibri Light"/>
              </w:rPr>
              <w:t xml:space="preserve"> Space?</w:t>
            </w:r>
          </w:p>
          <w:p w14:paraId="3E325413" w14:textId="77777777" w:rsidR="003E6DA5" w:rsidRPr="00F245E6" w:rsidRDefault="003E6DA5">
            <w:pPr>
              <w:rPr>
                <w:rFonts w:cs="Calibri Light"/>
              </w:rPr>
            </w:pPr>
            <w:r w:rsidRPr="00F245E6">
              <w:rPr>
                <w:rFonts w:cs="Calibri Light"/>
              </w:rPr>
              <w:t>(Ja + Beschreibung = 2 Punkte je Maßnahme)</w:t>
            </w:r>
          </w:p>
        </w:tc>
        <w:tc>
          <w:tcPr>
            <w:tcW w:w="734" w:type="dxa"/>
            <w:vMerge w:val="restart"/>
            <w:tcBorders>
              <w:top w:val="single" w:sz="4" w:space="0" w:color="auto"/>
              <w:left w:val="single" w:sz="4" w:space="0" w:color="auto"/>
              <w:right w:val="single" w:sz="4" w:space="0" w:color="auto"/>
            </w:tcBorders>
            <w:hideMark/>
          </w:tcPr>
          <w:p w14:paraId="2BD01F4A" w14:textId="77777777" w:rsidR="003E6DA5" w:rsidRPr="00F245E6" w:rsidRDefault="003E6DA5">
            <w:pPr>
              <w:rPr>
                <w:rFonts w:cs="Calibri Light"/>
              </w:rPr>
            </w:pPr>
            <w:r w:rsidRPr="00F245E6">
              <w:rPr>
                <w:rFonts w:cs="Calibri Light"/>
              </w:rPr>
              <w:t>mögl.</w:t>
            </w:r>
          </w:p>
          <w:p w14:paraId="6A4D312C" w14:textId="77777777" w:rsidR="003E6DA5" w:rsidRPr="00F245E6" w:rsidRDefault="003E6DA5">
            <w:pPr>
              <w:jc w:val="center"/>
              <w:rPr>
                <w:rFonts w:cs="Calibri Light"/>
                <w:b/>
              </w:rPr>
            </w:pPr>
            <w:r w:rsidRPr="00F245E6">
              <w:rPr>
                <w:rFonts w:cs="Calibri Light"/>
                <w:b/>
              </w:rPr>
              <w:t>4 (K)</w:t>
            </w:r>
          </w:p>
        </w:tc>
        <w:tc>
          <w:tcPr>
            <w:tcW w:w="734" w:type="dxa"/>
            <w:vMerge w:val="restart"/>
            <w:tcBorders>
              <w:top w:val="single" w:sz="4" w:space="0" w:color="auto"/>
              <w:left w:val="single" w:sz="4" w:space="0" w:color="auto"/>
              <w:bottom w:val="single" w:sz="4" w:space="0" w:color="auto"/>
              <w:right w:val="single" w:sz="4" w:space="0" w:color="auto"/>
            </w:tcBorders>
          </w:tcPr>
          <w:p w14:paraId="2E645647" w14:textId="77777777" w:rsidR="003E6DA5" w:rsidRPr="00F245E6" w:rsidRDefault="003E6DA5">
            <w:pPr>
              <w:rPr>
                <w:rFonts w:cs="Calibri Light"/>
              </w:rPr>
            </w:pPr>
            <w:r w:rsidRPr="00F245E6">
              <w:rPr>
                <w:rFonts w:cs="Calibri Light"/>
              </w:rPr>
              <w:t>tats.</w:t>
            </w:r>
          </w:p>
          <w:p w14:paraId="5A4EADD8" w14:textId="77777777" w:rsidR="003E6DA5" w:rsidRPr="00F245E6" w:rsidRDefault="003E6DA5">
            <w:pPr>
              <w:jc w:val="center"/>
              <w:rPr>
                <w:rFonts w:cs="Calibri Light"/>
                <w:b/>
              </w:rPr>
            </w:pPr>
          </w:p>
        </w:tc>
      </w:tr>
      <w:tr w:rsidR="003E6DA5" w:rsidRPr="00F245E6" w14:paraId="1239BE85" w14:textId="77777777" w:rsidTr="00697536">
        <w:tc>
          <w:tcPr>
            <w:tcW w:w="988" w:type="dxa"/>
            <w:tcBorders>
              <w:top w:val="single" w:sz="4" w:space="0" w:color="auto"/>
              <w:left w:val="single" w:sz="4" w:space="0" w:color="auto"/>
              <w:bottom w:val="single" w:sz="4" w:space="0" w:color="auto"/>
              <w:right w:val="single" w:sz="4" w:space="0" w:color="auto"/>
            </w:tcBorders>
          </w:tcPr>
          <w:p w14:paraId="436E5D30" w14:textId="77777777" w:rsidR="003E6DA5" w:rsidRPr="00F245E6" w:rsidRDefault="003E6DA5">
            <w:pPr>
              <w:rPr>
                <w:rFonts w:cs="Calibri Light"/>
                <w:color w:val="C00000"/>
              </w:rPr>
            </w:pPr>
          </w:p>
        </w:tc>
        <w:tc>
          <w:tcPr>
            <w:tcW w:w="6831" w:type="dxa"/>
            <w:tcBorders>
              <w:right w:val="single" w:sz="4" w:space="0" w:color="auto"/>
            </w:tcBorders>
            <w:vAlign w:val="center"/>
            <w:hideMark/>
          </w:tcPr>
          <w:p w14:paraId="7BF9D074" w14:textId="77777777" w:rsidR="003E6DA5" w:rsidRPr="00F245E6" w:rsidRDefault="003E6DA5">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39BEE010" w14:textId="77777777" w:rsidR="003E6DA5" w:rsidRPr="00F245E6" w:rsidRDefault="003E6DA5">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6AA68B45" w14:textId="77777777" w:rsidR="003E6DA5" w:rsidRPr="00F245E6" w:rsidRDefault="003E6DA5">
            <w:pPr>
              <w:rPr>
                <w:rFonts w:cs="Calibri Light"/>
                <w:b/>
              </w:rPr>
            </w:pPr>
          </w:p>
        </w:tc>
      </w:tr>
    </w:tbl>
    <w:p w14:paraId="4C4EAFB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3E6DA5" w:rsidRPr="00F245E6" w14:paraId="3D01FFF2"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01B89AB7" w14:textId="77777777" w:rsidR="003E6DA5" w:rsidRPr="00F245E6" w:rsidRDefault="003E6DA5">
            <w:pPr>
              <w:rPr>
                <w:rFonts w:cs="Calibri Light"/>
              </w:rPr>
            </w:pPr>
            <w:r w:rsidRPr="00F245E6">
              <w:rPr>
                <w:rFonts w:cs="Calibri Light"/>
              </w:rPr>
              <w:t>D.4.1.k</w:t>
            </w:r>
          </w:p>
        </w:tc>
        <w:tc>
          <w:tcPr>
            <w:tcW w:w="6824" w:type="dxa"/>
            <w:tcBorders>
              <w:top w:val="single" w:sz="4" w:space="0" w:color="auto"/>
              <w:left w:val="single" w:sz="4" w:space="0" w:color="auto"/>
              <w:bottom w:val="single" w:sz="4" w:space="0" w:color="auto"/>
              <w:right w:val="single" w:sz="4" w:space="0" w:color="auto"/>
            </w:tcBorders>
            <w:hideMark/>
          </w:tcPr>
          <w:p w14:paraId="221402AC" w14:textId="77777777" w:rsidR="003E6DA5" w:rsidRPr="00F245E6" w:rsidRDefault="003E6DA5">
            <w:pPr>
              <w:rPr>
                <w:rFonts w:cs="Calibri Light"/>
              </w:rPr>
            </w:pPr>
            <w:r w:rsidRPr="00F245E6">
              <w:rPr>
                <w:rFonts w:cs="Calibri Light"/>
              </w:rPr>
              <w:t>Liegt der Anteil der Fußgängerzonen, Spielstraßen und/oder 30er Zonen an allen Gemeindestrassen über 5%?</w:t>
            </w:r>
          </w:p>
          <w:p w14:paraId="74B7500F" w14:textId="77777777" w:rsidR="003E6DA5" w:rsidRPr="00F245E6" w:rsidRDefault="003E6DA5">
            <w:pPr>
              <w:rPr>
                <w:rFonts w:cs="Calibri Light"/>
              </w:rPr>
            </w:pPr>
            <w:r w:rsidRPr="00F245E6">
              <w:rPr>
                <w:rFonts w:cs="Calibri Light"/>
              </w:rPr>
              <w:t>(Ja = 3 Punkte)</w:t>
            </w:r>
          </w:p>
        </w:tc>
        <w:tc>
          <w:tcPr>
            <w:tcW w:w="737" w:type="dxa"/>
            <w:vMerge w:val="restart"/>
            <w:tcBorders>
              <w:top w:val="single" w:sz="4" w:space="0" w:color="auto"/>
              <w:left w:val="single" w:sz="4" w:space="0" w:color="auto"/>
              <w:right w:val="single" w:sz="4" w:space="0" w:color="auto"/>
            </w:tcBorders>
            <w:hideMark/>
          </w:tcPr>
          <w:p w14:paraId="37873C8C" w14:textId="77777777" w:rsidR="003E6DA5" w:rsidRPr="00F245E6" w:rsidRDefault="003E6DA5">
            <w:pPr>
              <w:rPr>
                <w:rFonts w:cs="Calibri Light"/>
              </w:rPr>
            </w:pPr>
            <w:r w:rsidRPr="00F245E6">
              <w:rPr>
                <w:rFonts w:cs="Calibri Light"/>
              </w:rPr>
              <w:t>mögl.</w:t>
            </w:r>
          </w:p>
          <w:p w14:paraId="5A2A8C51" w14:textId="77777777" w:rsidR="003E6DA5" w:rsidRPr="00F245E6" w:rsidRDefault="003E6DA5">
            <w:pPr>
              <w:jc w:val="center"/>
              <w:rPr>
                <w:rFonts w:cs="Calibri Light"/>
                <w:b/>
              </w:rPr>
            </w:pPr>
            <w:r w:rsidRPr="00F245E6">
              <w:rPr>
                <w:rFonts w:cs="Calibri Light"/>
                <w:b/>
              </w:rPr>
              <w:t>3 (K)</w:t>
            </w:r>
          </w:p>
        </w:tc>
        <w:tc>
          <w:tcPr>
            <w:tcW w:w="738" w:type="dxa"/>
            <w:vMerge w:val="restart"/>
            <w:tcBorders>
              <w:top w:val="single" w:sz="4" w:space="0" w:color="auto"/>
              <w:left w:val="single" w:sz="4" w:space="0" w:color="auto"/>
              <w:bottom w:val="single" w:sz="4" w:space="0" w:color="auto"/>
              <w:right w:val="single" w:sz="4" w:space="0" w:color="auto"/>
            </w:tcBorders>
          </w:tcPr>
          <w:p w14:paraId="2D55E7E1" w14:textId="77777777" w:rsidR="003E6DA5" w:rsidRPr="00F245E6" w:rsidRDefault="003E6DA5">
            <w:pPr>
              <w:rPr>
                <w:rFonts w:cs="Calibri Light"/>
              </w:rPr>
            </w:pPr>
            <w:r w:rsidRPr="00F245E6">
              <w:rPr>
                <w:rFonts w:cs="Calibri Light"/>
              </w:rPr>
              <w:t>tats.</w:t>
            </w:r>
          </w:p>
          <w:p w14:paraId="53AD5E28" w14:textId="77777777" w:rsidR="003E6DA5" w:rsidRPr="00F245E6" w:rsidRDefault="003E6DA5">
            <w:pPr>
              <w:jc w:val="center"/>
              <w:rPr>
                <w:rFonts w:cs="Calibri Light"/>
                <w:b/>
              </w:rPr>
            </w:pPr>
          </w:p>
        </w:tc>
      </w:tr>
      <w:tr w:rsidR="003E6DA5" w:rsidRPr="00F245E6" w14:paraId="42F7B3FD" w14:textId="77777777" w:rsidTr="00697536">
        <w:tc>
          <w:tcPr>
            <w:tcW w:w="988" w:type="dxa"/>
            <w:tcBorders>
              <w:top w:val="single" w:sz="4" w:space="0" w:color="auto"/>
              <w:left w:val="single" w:sz="4" w:space="0" w:color="auto"/>
              <w:bottom w:val="single" w:sz="4" w:space="0" w:color="auto"/>
              <w:right w:val="single" w:sz="4" w:space="0" w:color="auto"/>
            </w:tcBorders>
          </w:tcPr>
          <w:p w14:paraId="10C4B179" w14:textId="77777777" w:rsidR="003E6DA5" w:rsidRPr="00F245E6" w:rsidRDefault="003E6DA5">
            <w:pPr>
              <w:rPr>
                <w:rFonts w:cs="Calibri Light"/>
                <w:color w:val="C00000"/>
              </w:rPr>
            </w:pPr>
          </w:p>
        </w:tc>
        <w:tc>
          <w:tcPr>
            <w:tcW w:w="6824" w:type="dxa"/>
            <w:tcBorders>
              <w:right w:val="single" w:sz="4" w:space="0" w:color="auto"/>
            </w:tcBorders>
            <w:vAlign w:val="center"/>
            <w:hideMark/>
          </w:tcPr>
          <w:p w14:paraId="64D9182A" w14:textId="77777777" w:rsidR="003E6DA5" w:rsidRPr="00F245E6" w:rsidRDefault="003E6DA5">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7780FFB6" w14:textId="77777777" w:rsidR="003E6DA5" w:rsidRPr="00F245E6" w:rsidRDefault="003E6DA5">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ADEDE02" w14:textId="77777777" w:rsidR="003E6DA5" w:rsidRPr="00F245E6" w:rsidRDefault="003E6DA5">
            <w:pPr>
              <w:rPr>
                <w:rFonts w:cs="Calibri Light"/>
                <w:b/>
              </w:rPr>
            </w:pPr>
          </w:p>
        </w:tc>
      </w:tr>
    </w:tbl>
    <w:p w14:paraId="33C0D2C4"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3"/>
        <w:gridCol w:w="738"/>
        <w:gridCol w:w="738"/>
      </w:tblGrid>
      <w:tr w:rsidR="003E6DA5" w:rsidRPr="00F245E6" w14:paraId="05CF5DD8"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07628B96" w14:textId="77777777" w:rsidR="003E6DA5" w:rsidRPr="00F245E6" w:rsidRDefault="003E6DA5">
            <w:pPr>
              <w:rPr>
                <w:rFonts w:cs="Calibri Light"/>
              </w:rPr>
            </w:pPr>
            <w:r w:rsidRPr="00F245E6">
              <w:rPr>
                <w:rFonts w:cs="Calibri Light"/>
              </w:rPr>
              <w:t>D.4.1.l</w:t>
            </w:r>
          </w:p>
        </w:tc>
        <w:tc>
          <w:tcPr>
            <w:tcW w:w="6823" w:type="dxa"/>
            <w:tcBorders>
              <w:top w:val="single" w:sz="4" w:space="0" w:color="auto"/>
              <w:left w:val="single" w:sz="4" w:space="0" w:color="auto"/>
              <w:bottom w:val="single" w:sz="4" w:space="0" w:color="auto"/>
              <w:right w:val="single" w:sz="4" w:space="0" w:color="auto"/>
            </w:tcBorders>
            <w:hideMark/>
          </w:tcPr>
          <w:p w14:paraId="6A91BFEC" w14:textId="77777777" w:rsidR="003E6DA5" w:rsidRPr="00F245E6" w:rsidRDefault="003E6DA5">
            <w:pPr>
              <w:rPr>
                <w:rFonts w:cs="Calibri Light"/>
              </w:rPr>
            </w:pPr>
            <w:r w:rsidRPr="00F245E6">
              <w:rPr>
                <w:rFonts w:cs="Calibri Light"/>
              </w:rPr>
              <w:t>Liegt der Anteil der Fußgängerzonen, Spielstraßen und/oder 30er Zonen an allen Gemeindestrassen über 30%?</w:t>
            </w:r>
          </w:p>
          <w:p w14:paraId="747CB70B" w14:textId="77777777" w:rsidR="003E6DA5" w:rsidRPr="00F245E6" w:rsidRDefault="003E6DA5">
            <w:pPr>
              <w:rPr>
                <w:rFonts w:cs="Calibri Light"/>
              </w:rPr>
            </w:pPr>
            <w:r w:rsidRPr="00F245E6">
              <w:rPr>
                <w:rFonts w:cs="Calibri Light"/>
              </w:rPr>
              <w:t>(Ja = 3 Punkte)</w:t>
            </w:r>
          </w:p>
        </w:tc>
        <w:tc>
          <w:tcPr>
            <w:tcW w:w="738" w:type="dxa"/>
            <w:vMerge w:val="restart"/>
            <w:tcBorders>
              <w:top w:val="single" w:sz="4" w:space="0" w:color="auto"/>
              <w:left w:val="single" w:sz="4" w:space="0" w:color="auto"/>
              <w:right w:val="single" w:sz="4" w:space="0" w:color="auto"/>
            </w:tcBorders>
            <w:hideMark/>
          </w:tcPr>
          <w:p w14:paraId="6F8719EE" w14:textId="77777777" w:rsidR="003E6DA5" w:rsidRPr="00F245E6" w:rsidRDefault="003E6DA5">
            <w:pPr>
              <w:rPr>
                <w:rFonts w:cs="Calibri Light"/>
              </w:rPr>
            </w:pPr>
            <w:r w:rsidRPr="00F245E6">
              <w:rPr>
                <w:rFonts w:cs="Calibri Light"/>
              </w:rPr>
              <w:t>mögl.</w:t>
            </w:r>
          </w:p>
          <w:p w14:paraId="2CFA9FE5" w14:textId="77777777" w:rsidR="003E6DA5" w:rsidRPr="00F245E6" w:rsidRDefault="003E6DA5">
            <w:pPr>
              <w:jc w:val="center"/>
              <w:rPr>
                <w:rFonts w:cs="Calibri Light"/>
                <w:b/>
              </w:rPr>
            </w:pPr>
            <w:r w:rsidRPr="00F245E6">
              <w:rPr>
                <w:rFonts w:cs="Calibri Light"/>
                <w:b/>
              </w:rPr>
              <w:t>3 (K)</w:t>
            </w:r>
          </w:p>
        </w:tc>
        <w:tc>
          <w:tcPr>
            <w:tcW w:w="738" w:type="dxa"/>
            <w:vMerge w:val="restart"/>
            <w:tcBorders>
              <w:top w:val="single" w:sz="4" w:space="0" w:color="auto"/>
              <w:left w:val="single" w:sz="4" w:space="0" w:color="auto"/>
              <w:bottom w:val="single" w:sz="4" w:space="0" w:color="auto"/>
              <w:right w:val="single" w:sz="4" w:space="0" w:color="auto"/>
            </w:tcBorders>
          </w:tcPr>
          <w:p w14:paraId="25D4E557" w14:textId="77777777" w:rsidR="003E6DA5" w:rsidRPr="00F245E6" w:rsidRDefault="003E6DA5">
            <w:pPr>
              <w:rPr>
                <w:rFonts w:cs="Calibri Light"/>
              </w:rPr>
            </w:pPr>
            <w:r w:rsidRPr="00F245E6">
              <w:rPr>
                <w:rFonts w:cs="Calibri Light"/>
              </w:rPr>
              <w:t>tats.</w:t>
            </w:r>
          </w:p>
          <w:p w14:paraId="736F0994" w14:textId="77777777" w:rsidR="003E6DA5" w:rsidRPr="00F245E6" w:rsidRDefault="003E6DA5">
            <w:pPr>
              <w:jc w:val="center"/>
              <w:rPr>
                <w:rFonts w:cs="Calibri Light"/>
                <w:b/>
              </w:rPr>
            </w:pPr>
          </w:p>
        </w:tc>
      </w:tr>
      <w:tr w:rsidR="003E6DA5" w:rsidRPr="00F245E6" w14:paraId="7962A859" w14:textId="77777777" w:rsidTr="00697536">
        <w:tc>
          <w:tcPr>
            <w:tcW w:w="988" w:type="dxa"/>
            <w:tcBorders>
              <w:top w:val="single" w:sz="4" w:space="0" w:color="auto"/>
              <w:left w:val="single" w:sz="4" w:space="0" w:color="auto"/>
              <w:bottom w:val="single" w:sz="4" w:space="0" w:color="auto"/>
              <w:right w:val="single" w:sz="4" w:space="0" w:color="auto"/>
            </w:tcBorders>
          </w:tcPr>
          <w:p w14:paraId="7F4FCA4F" w14:textId="77777777" w:rsidR="003E6DA5" w:rsidRPr="00F245E6" w:rsidRDefault="003E6DA5">
            <w:pPr>
              <w:rPr>
                <w:rFonts w:cs="Calibri Light"/>
                <w:color w:val="C00000"/>
              </w:rPr>
            </w:pPr>
          </w:p>
        </w:tc>
        <w:tc>
          <w:tcPr>
            <w:tcW w:w="6823" w:type="dxa"/>
            <w:tcBorders>
              <w:right w:val="single" w:sz="4" w:space="0" w:color="auto"/>
            </w:tcBorders>
            <w:vAlign w:val="center"/>
            <w:hideMark/>
          </w:tcPr>
          <w:p w14:paraId="3311244C" w14:textId="77777777" w:rsidR="003E6DA5" w:rsidRPr="00F245E6" w:rsidRDefault="003E6DA5">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33AA4B28" w14:textId="77777777" w:rsidR="003E6DA5" w:rsidRPr="00F245E6" w:rsidRDefault="003E6DA5">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7120550" w14:textId="77777777" w:rsidR="003E6DA5" w:rsidRPr="00F245E6" w:rsidRDefault="003E6DA5">
            <w:pPr>
              <w:rPr>
                <w:rFonts w:cs="Calibri Light"/>
                <w:b/>
              </w:rPr>
            </w:pPr>
          </w:p>
        </w:tc>
      </w:tr>
    </w:tbl>
    <w:p w14:paraId="58E159D0"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53"/>
        <w:gridCol w:w="723"/>
        <w:gridCol w:w="723"/>
      </w:tblGrid>
      <w:tr w:rsidR="003E6DA5" w:rsidRPr="00F245E6" w14:paraId="714F4365"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583F6796" w14:textId="77777777" w:rsidR="003E6DA5" w:rsidRPr="00F245E6" w:rsidRDefault="003E6DA5">
            <w:pPr>
              <w:rPr>
                <w:rFonts w:cs="Calibri Light"/>
              </w:rPr>
            </w:pPr>
            <w:r w:rsidRPr="00F245E6">
              <w:rPr>
                <w:rFonts w:cs="Calibri Light"/>
              </w:rPr>
              <w:t>D.3.2.f</w:t>
            </w:r>
          </w:p>
        </w:tc>
        <w:tc>
          <w:tcPr>
            <w:tcW w:w="6853" w:type="dxa"/>
            <w:tcBorders>
              <w:top w:val="single" w:sz="4" w:space="0" w:color="auto"/>
              <w:left w:val="single" w:sz="4" w:space="0" w:color="auto"/>
              <w:bottom w:val="single" w:sz="4" w:space="0" w:color="auto"/>
              <w:right w:val="single" w:sz="4" w:space="0" w:color="auto"/>
            </w:tcBorders>
            <w:hideMark/>
          </w:tcPr>
          <w:p w14:paraId="1375DC55" w14:textId="77777777" w:rsidR="003E6DA5" w:rsidRPr="00F245E6" w:rsidRDefault="003E6DA5">
            <w:pPr>
              <w:rPr>
                <w:rFonts w:cs="Calibri Light"/>
              </w:rPr>
            </w:pPr>
            <w:r w:rsidRPr="00F245E6">
              <w:rPr>
                <w:rFonts w:cs="Calibri Light"/>
              </w:rPr>
              <w:t>Gibt es ein Konzept/Leitlinien/Bebauungspläne zu gemeinschaftlichen, öffentlichen oder privaten Autoabstellplätzen inklusive Parkraumbewirtschaftung?</w:t>
            </w:r>
          </w:p>
          <w:p w14:paraId="2B925F81" w14:textId="77777777" w:rsidR="003E6DA5" w:rsidRPr="00F245E6" w:rsidRDefault="003E6DA5">
            <w:pPr>
              <w:rPr>
                <w:rFonts w:cs="Calibri Light"/>
              </w:rPr>
            </w:pPr>
            <w:r w:rsidRPr="00F245E6">
              <w:rPr>
                <w:rFonts w:cs="Calibri Light"/>
              </w:rPr>
              <w:t>(Ja = 3 Punkte)</w:t>
            </w:r>
          </w:p>
        </w:tc>
        <w:tc>
          <w:tcPr>
            <w:tcW w:w="723" w:type="dxa"/>
            <w:vMerge w:val="restart"/>
            <w:tcBorders>
              <w:top w:val="single" w:sz="4" w:space="0" w:color="auto"/>
              <w:left w:val="single" w:sz="4" w:space="0" w:color="auto"/>
              <w:right w:val="single" w:sz="4" w:space="0" w:color="auto"/>
            </w:tcBorders>
            <w:hideMark/>
          </w:tcPr>
          <w:p w14:paraId="29669B4D" w14:textId="77777777" w:rsidR="003E6DA5" w:rsidRPr="00F245E6" w:rsidRDefault="003E6DA5">
            <w:pPr>
              <w:rPr>
                <w:rFonts w:cs="Calibri Light"/>
              </w:rPr>
            </w:pPr>
            <w:r w:rsidRPr="00F245E6">
              <w:rPr>
                <w:rFonts w:cs="Calibri Light"/>
              </w:rPr>
              <w:t>mögl.</w:t>
            </w:r>
          </w:p>
          <w:p w14:paraId="60609EBB" w14:textId="77777777" w:rsidR="003E6DA5" w:rsidRPr="00F245E6" w:rsidRDefault="003E6DA5">
            <w:pPr>
              <w:jc w:val="center"/>
              <w:rPr>
                <w:rFonts w:cs="Calibri Light"/>
                <w:b/>
              </w:rPr>
            </w:pPr>
            <w:r w:rsidRPr="00F245E6">
              <w:rPr>
                <w:rFonts w:cs="Calibri Light"/>
                <w:b/>
              </w:rPr>
              <w:t>3 (K)</w:t>
            </w:r>
          </w:p>
        </w:tc>
        <w:tc>
          <w:tcPr>
            <w:tcW w:w="723" w:type="dxa"/>
            <w:vMerge w:val="restart"/>
            <w:tcBorders>
              <w:top w:val="single" w:sz="4" w:space="0" w:color="auto"/>
              <w:left w:val="single" w:sz="4" w:space="0" w:color="auto"/>
              <w:bottom w:val="single" w:sz="4" w:space="0" w:color="auto"/>
              <w:right w:val="single" w:sz="4" w:space="0" w:color="auto"/>
            </w:tcBorders>
          </w:tcPr>
          <w:p w14:paraId="75B649E4" w14:textId="77777777" w:rsidR="003E6DA5" w:rsidRPr="00F245E6" w:rsidRDefault="003E6DA5">
            <w:pPr>
              <w:rPr>
                <w:rFonts w:cs="Calibri Light"/>
              </w:rPr>
            </w:pPr>
            <w:r w:rsidRPr="00F245E6">
              <w:rPr>
                <w:rFonts w:cs="Calibri Light"/>
              </w:rPr>
              <w:t>tats.</w:t>
            </w:r>
          </w:p>
          <w:p w14:paraId="6D3DA77C" w14:textId="77777777" w:rsidR="003E6DA5" w:rsidRPr="00F245E6" w:rsidRDefault="003E6DA5">
            <w:pPr>
              <w:jc w:val="center"/>
              <w:rPr>
                <w:rFonts w:cs="Calibri Light"/>
                <w:b/>
              </w:rPr>
            </w:pPr>
          </w:p>
        </w:tc>
      </w:tr>
      <w:tr w:rsidR="003E6DA5" w:rsidRPr="00F245E6" w14:paraId="4D1D91E5" w14:textId="77777777" w:rsidTr="00697536">
        <w:tc>
          <w:tcPr>
            <w:tcW w:w="988" w:type="dxa"/>
            <w:tcBorders>
              <w:top w:val="single" w:sz="4" w:space="0" w:color="auto"/>
              <w:left w:val="single" w:sz="4" w:space="0" w:color="auto"/>
              <w:bottom w:val="single" w:sz="4" w:space="0" w:color="auto"/>
              <w:right w:val="single" w:sz="4" w:space="0" w:color="auto"/>
            </w:tcBorders>
          </w:tcPr>
          <w:p w14:paraId="08D96392" w14:textId="77777777" w:rsidR="003E6DA5" w:rsidRPr="00F245E6" w:rsidRDefault="003E6DA5">
            <w:pPr>
              <w:rPr>
                <w:rFonts w:cs="Calibri Light"/>
                <w:color w:val="C00000"/>
              </w:rPr>
            </w:pPr>
          </w:p>
        </w:tc>
        <w:tc>
          <w:tcPr>
            <w:tcW w:w="6853" w:type="dxa"/>
            <w:tcBorders>
              <w:right w:val="single" w:sz="4" w:space="0" w:color="auto"/>
            </w:tcBorders>
            <w:vAlign w:val="center"/>
            <w:hideMark/>
          </w:tcPr>
          <w:p w14:paraId="16CD7E7B" w14:textId="77777777" w:rsidR="003E6DA5" w:rsidRPr="00F245E6" w:rsidRDefault="003E6DA5">
            <w:pPr>
              <w:rPr>
                <w:rFonts w:cs="Calibri Light"/>
                <w:sz w:val="20"/>
                <w:szCs w:val="20"/>
                <w:lang w:val="de-AT" w:eastAsia="de-AT"/>
              </w:rPr>
            </w:pPr>
          </w:p>
        </w:tc>
        <w:tc>
          <w:tcPr>
            <w:tcW w:w="723" w:type="dxa"/>
            <w:vMerge/>
            <w:tcBorders>
              <w:left w:val="single" w:sz="4" w:space="0" w:color="auto"/>
              <w:right w:val="single" w:sz="4" w:space="0" w:color="auto"/>
            </w:tcBorders>
            <w:vAlign w:val="center"/>
            <w:hideMark/>
          </w:tcPr>
          <w:p w14:paraId="6479EF20" w14:textId="77777777" w:rsidR="003E6DA5" w:rsidRPr="00F245E6" w:rsidRDefault="003E6DA5">
            <w:pPr>
              <w:rPr>
                <w:rFonts w:cs="Calibri Light"/>
                <w:sz w:val="20"/>
                <w:szCs w:val="20"/>
                <w:lang w:val="de-AT" w:eastAsia="de-AT"/>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4D7928A" w14:textId="77777777" w:rsidR="003E6DA5" w:rsidRPr="00F245E6" w:rsidRDefault="003E6DA5">
            <w:pPr>
              <w:rPr>
                <w:rFonts w:cs="Calibri Light"/>
                <w:b/>
              </w:rPr>
            </w:pPr>
          </w:p>
        </w:tc>
      </w:tr>
    </w:tbl>
    <w:p w14:paraId="0272EF43"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1"/>
        <w:gridCol w:w="734"/>
        <w:gridCol w:w="734"/>
      </w:tblGrid>
      <w:tr w:rsidR="003E6DA5" w:rsidRPr="00F245E6" w14:paraId="4473E30F"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0E51947E" w14:textId="77777777" w:rsidR="003E6DA5" w:rsidRPr="00F245E6" w:rsidRDefault="003E6DA5">
            <w:pPr>
              <w:rPr>
                <w:rFonts w:cs="Calibri Light"/>
              </w:rPr>
            </w:pPr>
            <w:r w:rsidRPr="00F245E6">
              <w:rPr>
                <w:rFonts w:cs="Calibri Light"/>
              </w:rPr>
              <w:t>D.2.1.j</w:t>
            </w:r>
          </w:p>
        </w:tc>
        <w:tc>
          <w:tcPr>
            <w:tcW w:w="6831" w:type="dxa"/>
            <w:tcBorders>
              <w:top w:val="single" w:sz="4" w:space="0" w:color="auto"/>
              <w:left w:val="single" w:sz="4" w:space="0" w:color="auto"/>
              <w:bottom w:val="single" w:sz="4" w:space="0" w:color="auto"/>
              <w:right w:val="single" w:sz="4" w:space="0" w:color="auto"/>
            </w:tcBorders>
            <w:hideMark/>
          </w:tcPr>
          <w:p w14:paraId="6ABA4D43" w14:textId="77777777" w:rsidR="003E6DA5" w:rsidRPr="00F245E6" w:rsidRDefault="003E6DA5">
            <w:pPr>
              <w:rPr>
                <w:rFonts w:cs="Calibri Light"/>
              </w:rPr>
            </w:pPr>
            <w:r w:rsidRPr="00F245E6">
              <w:rPr>
                <w:rFonts w:cs="Calibri Light"/>
              </w:rPr>
              <w:t>Gibt es eine Kennzahl über das Verhältnis der öffentlichen Parkplätze für Autos innerhalb des Hauptsiedlungsgebietes in Bezug zu den Einwohnern mit Hauptwohnsitz?</w:t>
            </w:r>
          </w:p>
          <w:p w14:paraId="0832E99F" w14:textId="77777777" w:rsidR="003E6DA5" w:rsidRPr="00F245E6" w:rsidRDefault="003E6DA5">
            <w:pPr>
              <w:rPr>
                <w:rFonts w:cs="Calibri Light"/>
              </w:rPr>
            </w:pPr>
            <w:r w:rsidRPr="00F245E6">
              <w:rPr>
                <w:rFonts w:cs="Calibri Light"/>
              </w:rPr>
              <w:t>(Ja = 0,5 Punkte)</w:t>
            </w:r>
          </w:p>
        </w:tc>
        <w:tc>
          <w:tcPr>
            <w:tcW w:w="734" w:type="dxa"/>
            <w:vMerge w:val="restart"/>
            <w:tcBorders>
              <w:top w:val="single" w:sz="4" w:space="0" w:color="auto"/>
              <w:left w:val="single" w:sz="4" w:space="0" w:color="auto"/>
              <w:right w:val="single" w:sz="4" w:space="0" w:color="auto"/>
            </w:tcBorders>
            <w:hideMark/>
          </w:tcPr>
          <w:p w14:paraId="243929EB" w14:textId="77777777" w:rsidR="003E6DA5" w:rsidRPr="00F245E6" w:rsidRDefault="003E6DA5">
            <w:pPr>
              <w:rPr>
                <w:rFonts w:cs="Calibri Light"/>
              </w:rPr>
            </w:pPr>
            <w:r w:rsidRPr="00F245E6">
              <w:rPr>
                <w:rFonts w:cs="Calibri Light"/>
              </w:rPr>
              <w:t>mögl.</w:t>
            </w:r>
          </w:p>
          <w:p w14:paraId="4009D5D7" w14:textId="77777777" w:rsidR="003E6DA5" w:rsidRPr="00F245E6" w:rsidRDefault="003E6DA5">
            <w:pPr>
              <w:jc w:val="center"/>
              <w:rPr>
                <w:rFonts w:cs="Calibri Light"/>
                <w:b/>
              </w:rPr>
            </w:pPr>
            <w:r w:rsidRPr="00F245E6">
              <w:rPr>
                <w:rFonts w:cs="Calibri Light"/>
                <w:b/>
              </w:rPr>
              <w:t>0,5 (K)</w:t>
            </w:r>
          </w:p>
        </w:tc>
        <w:tc>
          <w:tcPr>
            <w:tcW w:w="734" w:type="dxa"/>
            <w:vMerge w:val="restart"/>
            <w:tcBorders>
              <w:top w:val="single" w:sz="4" w:space="0" w:color="auto"/>
              <w:left w:val="single" w:sz="4" w:space="0" w:color="auto"/>
              <w:bottom w:val="single" w:sz="4" w:space="0" w:color="auto"/>
              <w:right w:val="single" w:sz="4" w:space="0" w:color="auto"/>
            </w:tcBorders>
          </w:tcPr>
          <w:p w14:paraId="545D7F28" w14:textId="77777777" w:rsidR="003E6DA5" w:rsidRPr="00F245E6" w:rsidRDefault="003E6DA5">
            <w:pPr>
              <w:rPr>
                <w:rFonts w:cs="Calibri Light"/>
              </w:rPr>
            </w:pPr>
            <w:r w:rsidRPr="00F245E6">
              <w:rPr>
                <w:rFonts w:cs="Calibri Light"/>
              </w:rPr>
              <w:t>tats.</w:t>
            </w:r>
          </w:p>
          <w:p w14:paraId="21E40A82" w14:textId="77777777" w:rsidR="003E6DA5" w:rsidRPr="00F245E6" w:rsidRDefault="003E6DA5">
            <w:pPr>
              <w:jc w:val="center"/>
              <w:rPr>
                <w:rFonts w:cs="Calibri Light"/>
                <w:b/>
              </w:rPr>
            </w:pPr>
          </w:p>
        </w:tc>
      </w:tr>
      <w:tr w:rsidR="003E6DA5" w:rsidRPr="00F245E6" w14:paraId="220E63BA" w14:textId="77777777" w:rsidTr="00697536">
        <w:tc>
          <w:tcPr>
            <w:tcW w:w="988" w:type="dxa"/>
            <w:tcBorders>
              <w:top w:val="single" w:sz="4" w:space="0" w:color="auto"/>
              <w:left w:val="single" w:sz="4" w:space="0" w:color="auto"/>
              <w:bottom w:val="single" w:sz="4" w:space="0" w:color="auto"/>
              <w:right w:val="single" w:sz="4" w:space="0" w:color="auto"/>
            </w:tcBorders>
          </w:tcPr>
          <w:p w14:paraId="2CDA9B61" w14:textId="77777777" w:rsidR="003E6DA5" w:rsidRPr="00F245E6" w:rsidRDefault="003E6DA5">
            <w:pPr>
              <w:rPr>
                <w:rFonts w:cs="Calibri Light"/>
                <w:color w:val="C00000"/>
              </w:rPr>
            </w:pPr>
          </w:p>
        </w:tc>
        <w:tc>
          <w:tcPr>
            <w:tcW w:w="6831" w:type="dxa"/>
            <w:tcBorders>
              <w:right w:val="single" w:sz="4" w:space="0" w:color="auto"/>
            </w:tcBorders>
            <w:vAlign w:val="center"/>
            <w:hideMark/>
          </w:tcPr>
          <w:p w14:paraId="5987A56A" w14:textId="77777777" w:rsidR="003E6DA5" w:rsidRPr="00F245E6" w:rsidRDefault="003E6DA5">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43E1B0CB" w14:textId="77777777" w:rsidR="003E6DA5" w:rsidRPr="00F245E6" w:rsidRDefault="003E6DA5">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44483B0E" w14:textId="77777777" w:rsidR="003E6DA5" w:rsidRPr="00F245E6" w:rsidRDefault="003E6DA5">
            <w:pPr>
              <w:rPr>
                <w:rFonts w:cs="Calibri Light"/>
                <w:b/>
              </w:rPr>
            </w:pPr>
          </w:p>
        </w:tc>
      </w:tr>
    </w:tbl>
    <w:p w14:paraId="1D148FAB"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8"/>
        <w:gridCol w:w="740"/>
        <w:gridCol w:w="741"/>
      </w:tblGrid>
      <w:tr w:rsidR="003E6DA5" w:rsidRPr="00F245E6" w14:paraId="101C5293"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38D85655" w14:textId="77777777" w:rsidR="003E6DA5" w:rsidRPr="00F245E6" w:rsidRDefault="003E6DA5">
            <w:pPr>
              <w:rPr>
                <w:rFonts w:cs="Calibri Light"/>
              </w:rPr>
            </w:pPr>
            <w:r w:rsidRPr="00F245E6">
              <w:rPr>
                <w:rFonts w:cs="Calibri Light"/>
              </w:rPr>
              <w:t>D.2.1.i</w:t>
            </w:r>
          </w:p>
        </w:tc>
        <w:tc>
          <w:tcPr>
            <w:tcW w:w="6818" w:type="dxa"/>
            <w:tcBorders>
              <w:top w:val="single" w:sz="4" w:space="0" w:color="auto"/>
              <w:left w:val="single" w:sz="4" w:space="0" w:color="auto"/>
              <w:bottom w:val="single" w:sz="4" w:space="0" w:color="auto"/>
              <w:right w:val="single" w:sz="4" w:space="0" w:color="auto"/>
            </w:tcBorders>
            <w:hideMark/>
          </w:tcPr>
          <w:p w14:paraId="5E74D218" w14:textId="77777777" w:rsidR="003E6DA5" w:rsidRPr="00F245E6" w:rsidRDefault="003E6DA5">
            <w:pPr>
              <w:rPr>
                <w:rFonts w:cs="Calibri Light"/>
              </w:rPr>
            </w:pPr>
            <w:r w:rsidRPr="00F245E6">
              <w:rPr>
                <w:rFonts w:cs="Calibri Light"/>
              </w:rPr>
              <w:t>Gibt es eine Schätzung der Anzahl der Autos je Einwohner Hauptwohnsitz in der Gemeinde?</w:t>
            </w:r>
          </w:p>
          <w:p w14:paraId="42ACCD0B" w14:textId="77777777" w:rsidR="003E6DA5" w:rsidRPr="00F245E6" w:rsidRDefault="003E6DA5">
            <w:pPr>
              <w:rPr>
                <w:rFonts w:cs="Calibri Light"/>
              </w:rPr>
            </w:pPr>
            <w:r w:rsidRPr="00F245E6">
              <w:rPr>
                <w:rFonts w:cs="Calibri Light"/>
              </w:rPr>
              <w:t>(Ja = 0,5 Punkte)</w:t>
            </w:r>
          </w:p>
        </w:tc>
        <w:tc>
          <w:tcPr>
            <w:tcW w:w="740" w:type="dxa"/>
            <w:vMerge w:val="restart"/>
            <w:tcBorders>
              <w:top w:val="single" w:sz="4" w:space="0" w:color="auto"/>
              <w:left w:val="single" w:sz="4" w:space="0" w:color="auto"/>
              <w:right w:val="single" w:sz="4" w:space="0" w:color="auto"/>
            </w:tcBorders>
            <w:hideMark/>
          </w:tcPr>
          <w:p w14:paraId="7A42EF2B" w14:textId="77777777" w:rsidR="003E6DA5" w:rsidRPr="00F245E6" w:rsidRDefault="003E6DA5">
            <w:pPr>
              <w:rPr>
                <w:rFonts w:cs="Calibri Light"/>
              </w:rPr>
            </w:pPr>
            <w:r w:rsidRPr="00F245E6">
              <w:rPr>
                <w:rFonts w:cs="Calibri Light"/>
              </w:rPr>
              <w:t>mögl.</w:t>
            </w:r>
          </w:p>
          <w:p w14:paraId="74DE2C18" w14:textId="77777777" w:rsidR="003E6DA5" w:rsidRPr="00F245E6" w:rsidRDefault="003E6DA5">
            <w:pPr>
              <w:jc w:val="center"/>
              <w:rPr>
                <w:rFonts w:cs="Calibri Light"/>
                <w:b/>
              </w:rPr>
            </w:pPr>
            <w:r w:rsidRPr="00F245E6">
              <w:rPr>
                <w:rFonts w:cs="Calibri Light"/>
                <w:b/>
              </w:rPr>
              <w:t>0,5 (K)</w:t>
            </w:r>
          </w:p>
        </w:tc>
        <w:tc>
          <w:tcPr>
            <w:tcW w:w="741" w:type="dxa"/>
            <w:vMerge w:val="restart"/>
            <w:tcBorders>
              <w:top w:val="single" w:sz="4" w:space="0" w:color="auto"/>
              <w:left w:val="single" w:sz="4" w:space="0" w:color="auto"/>
              <w:bottom w:val="single" w:sz="4" w:space="0" w:color="auto"/>
              <w:right w:val="single" w:sz="4" w:space="0" w:color="auto"/>
            </w:tcBorders>
          </w:tcPr>
          <w:p w14:paraId="0A4E8F15" w14:textId="77777777" w:rsidR="003E6DA5" w:rsidRPr="00F245E6" w:rsidRDefault="003E6DA5">
            <w:pPr>
              <w:rPr>
                <w:rFonts w:cs="Calibri Light"/>
              </w:rPr>
            </w:pPr>
            <w:r w:rsidRPr="00F245E6">
              <w:rPr>
                <w:rFonts w:cs="Calibri Light"/>
              </w:rPr>
              <w:t>tats.</w:t>
            </w:r>
          </w:p>
          <w:p w14:paraId="02D3BD93" w14:textId="77777777" w:rsidR="003E6DA5" w:rsidRPr="00F245E6" w:rsidRDefault="003E6DA5">
            <w:pPr>
              <w:jc w:val="center"/>
              <w:rPr>
                <w:rFonts w:cs="Calibri Light"/>
                <w:b/>
              </w:rPr>
            </w:pPr>
          </w:p>
        </w:tc>
      </w:tr>
      <w:tr w:rsidR="003E6DA5" w:rsidRPr="00F245E6" w14:paraId="4529772B" w14:textId="77777777" w:rsidTr="00697536">
        <w:tc>
          <w:tcPr>
            <w:tcW w:w="988" w:type="dxa"/>
            <w:tcBorders>
              <w:top w:val="single" w:sz="4" w:space="0" w:color="auto"/>
              <w:left w:val="single" w:sz="4" w:space="0" w:color="auto"/>
              <w:bottom w:val="single" w:sz="4" w:space="0" w:color="auto"/>
              <w:right w:val="single" w:sz="4" w:space="0" w:color="auto"/>
            </w:tcBorders>
          </w:tcPr>
          <w:p w14:paraId="29987E4A" w14:textId="77777777" w:rsidR="003E6DA5" w:rsidRPr="00F245E6" w:rsidRDefault="003E6DA5">
            <w:pPr>
              <w:rPr>
                <w:rFonts w:cs="Calibri Light"/>
                <w:color w:val="C00000"/>
              </w:rPr>
            </w:pPr>
          </w:p>
        </w:tc>
        <w:tc>
          <w:tcPr>
            <w:tcW w:w="6818" w:type="dxa"/>
            <w:tcBorders>
              <w:right w:val="single" w:sz="4" w:space="0" w:color="auto"/>
            </w:tcBorders>
            <w:vAlign w:val="center"/>
            <w:hideMark/>
          </w:tcPr>
          <w:p w14:paraId="5A319FCB" w14:textId="77777777" w:rsidR="003E6DA5" w:rsidRPr="00F245E6" w:rsidRDefault="003E6DA5">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3CCC1074" w14:textId="77777777" w:rsidR="003E6DA5" w:rsidRPr="00F245E6" w:rsidRDefault="003E6DA5">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7BA00695" w14:textId="77777777" w:rsidR="003E6DA5" w:rsidRPr="00F245E6" w:rsidRDefault="003E6DA5">
            <w:pPr>
              <w:rPr>
                <w:rFonts w:cs="Calibri Light"/>
                <w:b/>
              </w:rPr>
            </w:pPr>
          </w:p>
        </w:tc>
      </w:tr>
    </w:tbl>
    <w:p w14:paraId="62CD7BF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2"/>
        <w:gridCol w:w="733"/>
        <w:gridCol w:w="734"/>
      </w:tblGrid>
      <w:tr w:rsidR="003E6DA5" w:rsidRPr="00F245E6" w14:paraId="511FD89D"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0019C0A6" w14:textId="77777777" w:rsidR="003E6DA5" w:rsidRPr="00F245E6" w:rsidRDefault="003E6DA5">
            <w:pPr>
              <w:rPr>
                <w:rFonts w:cs="Calibri Light"/>
              </w:rPr>
            </w:pPr>
            <w:r w:rsidRPr="00F245E6">
              <w:rPr>
                <w:rFonts w:cs="Calibri Light"/>
              </w:rPr>
              <w:t>D.2.1.k</w:t>
            </w:r>
          </w:p>
        </w:tc>
        <w:tc>
          <w:tcPr>
            <w:tcW w:w="6832" w:type="dxa"/>
            <w:tcBorders>
              <w:top w:val="single" w:sz="4" w:space="0" w:color="auto"/>
              <w:left w:val="single" w:sz="4" w:space="0" w:color="auto"/>
              <w:bottom w:val="single" w:sz="4" w:space="0" w:color="auto"/>
              <w:right w:val="single" w:sz="4" w:space="0" w:color="auto"/>
            </w:tcBorders>
            <w:hideMark/>
          </w:tcPr>
          <w:p w14:paraId="770054D4" w14:textId="2292731E" w:rsidR="003E6DA5" w:rsidRPr="00F245E6" w:rsidRDefault="003E6DA5">
            <w:pPr>
              <w:rPr>
                <w:rFonts w:cs="Calibri Light"/>
              </w:rPr>
            </w:pPr>
            <w:r w:rsidRPr="00F245E6">
              <w:rPr>
                <w:rFonts w:cs="Calibri Light"/>
              </w:rPr>
              <w:t>Gibt es eine Kennzahl über das Verhältnis der öffentlichen Parkplätze für Fahrräder innerhalb des Hauptsiedlungsgebietes je Einwohner Hauptwohnsitz?</w:t>
            </w:r>
          </w:p>
          <w:p w14:paraId="62C32F84" w14:textId="77777777" w:rsidR="003E6DA5" w:rsidRPr="00F245E6" w:rsidRDefault="003E6DA5">
            <w:pPr>
              <w:rPr>
                <w:rFonts w:cs="Calibri Light"/>
              </w:rPr>
            </w:pPr>
            <w:r w:rsidRPr="00F245E6">
              <w:rPr>
                <w:rFonts w:cs="Calibri Light"/>
              </w:rPr>
              <w:t>(Ja = 0,5 Punkte)</w:t>
            </w:r>
          </w:p>
        </w:tc>
        <w:tc>
          <w:tcPr>
            <w:tcW w:w="733" w:type="dxa"/>
            <w:vMerge w:val="restart"/>
            <w:tcBorders>
              <w:top w:val="single" w:sz="4" w:space="0" w:color="auto"/>
              <w:left w:val="single" w:sz="4" w:space="0" w:color="auto"/>
              <w:right w:val="single" w:sz="4" w:space="0" w:color="auto"/>
            </w:tcBorders>
            <w:hideMark/>
          </w:tcPr>
          <w:p w14:paraId="7502D529" w14:textId="77777777" w:rsidR="003E6DA5" w:rsidRPr="00F245E6" w:rsidRDefault="003E6DA5">
            <w:pPr>
              <w:rPr>
                <w:rFonts w:cs="Calibri Light"/>
              </w:rPr>
            </w:pPr>
            <w:r w:rsidRPr="00F245E6">
              <w:rPr>
                <w:rFonts w:cs="Calibri Light"/>
              </w:rPr>
              <w:t>mögl.</w:t>
            </w:r>
          </w:p>
          <w:p w14:paraId="08B8698E" w14:textId="77777777" w:rsidR="003E6DA5" w:rsidRPr="00F245E6" w:rsidRDefault="003E6DA5">
            <w:pPr>
              <w:jc w:val="center"/>
              <w:rPr>
                <w:rFonts w:cs="Calibri Light"/>
                <w:b/>
              </w:rPr>
            </w:pPr>
            <w:r w:rsidRPr="00F245E6">
              <w:rPr>
                <w:rFonts w:cs="Calibri Light"/>
                <w:b/>
              </w:rPr>
              <w:t>0,5 (K)</w:t>
            </w:r>
          </w:p>
        </w:tc>
        <w:tc>
          <w:tcPr>
            <w:tcW w:w="734" w:type="dxa"/>
            <w:vMerge w:val="restart"/>
            <w:tcBorders>
              <w:top w:val="single" w:sz="4" w:space="0" w:color="auto"/>
              <w:left w:val="single" w:sz="4" w:space="0" w:color="auto"/>
              <w:bottom w:val="single" w:sz="4" w:space="0" w:color="auto"/>
              <w:right w:val="single" w:sz="4" w:space="0" w:color="auto"/>
            </w:tcBorders>
          </w:tcPr>
          <w:p w14:paraId="25B6102E" w14:textId="77777777" w:rsidR="003E6DA5" w:rsidRPr="00F245E6" w:rsidRDefault="003E6DA5">
            <w:pPr>
              <w:rPr>
                <w:rFonts w:cs="Calibri Light"/>
              </w:rPr>
            </w:pPr>
            <w:r w:rsidRPr="00F245E6">
              <w:rPr>
                <w:rFonts w:cs="Calibri Light"/>
              </w:rPr>
              <w:t>tats.</w:t>
            </w:r>
          </w:p>
          <w:p w14:paraId="549772E7" w14:textId="77777777" w:rsidR="003E6DA5" w:rsidRPr="00F245E6" w:rsidRDefault="003E6DA5">
            <w:pPr>
              <w:jc w:val="center"/>
              <w:rPr>
                <w:rFonts w:cs="Calibri Light"/>
                <w:b/>
              </w:rPr>
            </w:pPr>
          </w:p>
        </w:tc>
      </w:tr>
      <w:tr w:rsidR="003E6DA5" w:rsidRPr="00F245E6" w14:paraId="14CA8B19" w14:textId="77777777" w:rsidTr="00697536">
        <w:tc>
          <w:tcPr>
            <w:tcW w:w="988" w:type="dxa"/>
            <w:tcBorders>
              <w:top w:val="single" w:sz="4" w:space="0" w:color="auto"/>
              <w:left w:val="single" w:sz="4" w:space="0" w:color="auto"/>
              <w:bottom w:val="single" w:sz="4" w:space="0" w:color="auto"/>
              <w:right w:val="single" w:sz="4" w:space="0" w:color="auto"/>
            </w:tcBorders>
          </w:tcPr>
          <w:p w14:paraId="4DC5F0ED" w14:textId="77777777" w:rsidR="003E6DA5" w:rsidRPr="00F245E6" w:rsidRDefault="003E6DA5">
            <w:pPr>
              <w:rPr>
                <w:rFonts w:cs="Calibri Light"/>
                <w:color w:val="C00000"/>
              </w:rPr>
            </w:pPr>
          </w:p>
        </w:tc>
        <w:tc>
          <w:tcPr>
            <w:tcW w:w="6832" w:type="dxa"/>
            <w:tcBorders>
              <w:right w:val="single" w:sz="4" w:space="0" w:color="auto"/>
            </w:tcBorders>
            <w:vAlign w:val="center"/>
            <w:hideMark/>
          </w:tcPr>
          <w:p w14:paraId="3DB89189" w14:textId="77777777" w:rsidR="003E6DA5" w:rsidRPr="00F245E6" w:rsidRDefault="003E6DA5">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6CB3FBA6" w14:textId="77777777" w:rsidR="003E6DA5" w:rsidRPr="00F245E6" w:rsidRDefault="003E6DA5">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4FCA0910" w14:textId="77777777" w:rsidR="003E6DA5" w:rsidRPr="00F245E6" w:rsidRDefault="003E6DA5">
            <w:pPr>
              <w:rPr>
                <w:rFonts w:cs="Calibri Light"/>
                <w:b/>
              </w:rPr>
            </w:pPr>
          </w:p>
        </w:tc>
      </w:tr>
    </w:tbl>
    <w:p w14:paraId="3947013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4"/>
        <w:gridCol w:w="732"/>
        <w:gridCol w:w="733"/>
      </w:tblGrid>
      <w:tr w:rsidR="006B619B" w:rsidRPr="00F245E6" w14:paraId="0FD478EC"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74069197" w14:textId="77777777" w:rsidR="006B619B" w:rsidRPr="00F245E6" w:rsidRDefault="006B619B">
            <w:pPr>
              <w:rPr>
                <w:rFonts w:cs="Calibri Light"/>
              </w:rPr>
            </w:pPr>
            <w:r w:rsidRPr="00F245E6">
              <w:rPr>
                <w:rFonts w:cs="Calibri Light"/>
              </w:rPr>
              <w:t>D.4.1.r</w:t>
            </w:r>
          </w:p>
        </w:tc>
        <w:tc>
          <w:tcPr>
            <w:tcW w:w="6834" w:type="dxa"/>
            <w:tcBorders>
              <w:top w:val="single" w:sz="4" w:space="0" w:color="auto"/>
              <w:left w:val="single" w:sz="4" w:space="0" w:color="auto"/>
              <w:bottom w:val="single" w:sz="4" w:space="0" w:color="auto"/>
              <w:right w:val="single" w:sz="4" w:space="0" w:color="auto"/>
            </w:tcBorders>
            <w:hideMark/>
          </w:tcPr>
          <w:p w14:paraId="3B0C3C4D" w14:textId="77777777" w:rsidR="006B619B" w:rsidRPr="00F245E6" w:rsidRDefault="006B619B">
            <w:pPr>
              <w:rPr>
                <w:rFonts w:cs="Calibri Light"/>
              </w:rPr>
            </w:pPr>
            <w:r w:rsidRPr="00F245E6">
              <w:rPr>
                <w:rFonts w:cs="Calibri Light"/>
              </w:rPr>
              <w:t>Gibt es einen Beschluss der Parkplatzbewirtschaftung und Umsetzung der Maßnahmen?</w:t>
            </w:r>
          </w:p>
          <w:p w14:paraId="5F7225EB" w14:textId="77777777" w:rsidR="006B619B" w:rsidRPr="00F245E6" w:rsidRDefault="006B619B">
            <w:pPr>
              <w:rPr>
                <w:rFonts w:cs="Calibri Light"/>
              </w:rPr>
            </w:pPr>
            <w:r w:rsidRPr="00F245E6">
              <w:rPr>
                <w:rFonts w:cs="Calibri Light"/>
              </w:rPr>
              <w:t>(Ja = 2 Punkte)</w:t>
            </w:r>
          </w:p>
        </w:tc>
        <w:tc>
          <w:tcPr>
            <w:tcW w:w="732" w:type="dxa"/>
            <w:vMerge w:val="restart"/>
            <w:tcBorders>
              <w:top w:val="single" w:sz="4" w:space="0" w:color="auto"/>
              <w:left w:val="single" w:sz="4" w:space="0" w:color="auto"/>
              <w:right w:val="single" w:sz="4" w:space="0" w:color="auto"/>
            </w:tcBorders>
            <w:hideMark/>
          </w:tcPr>
          <w:p w14:paraId="3925A14E" w14:textId="77777777" w:rsidR="006B619B" w:rsidRPr="00F245E6" w:rsidRDefault="006B619B">
            <w:pPr>
              <w:rPr>
                <w:rFonts w:cs="Calibri Light"/>
              </w:rPr>
            </w:pPr>
            <w:r w:rsidRPr="00F245E6">
              <w:rPr>
                <w:rFonts w:cs="Calibri Light"/>
              </w:rPr>
              <w:t>mögl.</w:t>
            </w:r>
          </w:p>
          <w:p w14:paraId="73AA0D9E" w14:textId="77777777" w:rsidR="006B619B" w:rsidRPr="00F245E6" w:rsidRDefault="006B619B">
            <w:pPr>
              <w:jc w:val="center"/>
              <w:rPr>
                <w:rFonts w:cs="Calibri Light"/>
                <w:b/>
              </w:rPr>
            </w:pPr>
            <w:r w:rsidRPr="00F245E6">
              <w:rPr>
                <w:rFonts w:cs="Calibri Light"/>
                <w:b/>
              </w:rPr>
              <w:t>2 (K)</w:t>
            </w:r>
          </w:p>
        </w:tc>
        <w:tc>
          <w:tcPr>
            <w:tcW w:w="733" w:type="dxa"/>
            <w:vMerge w:val="restart"/>
            <w:tcBorders>
              <w:top w:val="single" w:sz="4" w:space="0" w:color="auto"/>
              <w:left w:val="single" w:sz="4" w:space="0" w:color="auto"/>
              <w:bottom w:val="single" w:sz="4" w:space="0" w:color="auto"/>
              <w:right w:val="single" w:sz="4" w:space="0" w:color="auto"/>
            </w:tcBorders>
          </w:tcPr>
          <w:p w14:paraId="5DD94FE5" w14:textId="77777777" w:rsidR="006B619B" w:rsidRPr="00F245E6" w:rsidRDefault="006B619B">
            <w:pPr>
              <w:rPr>
                <w:rFonts w:cs="Calibri Light"/>
              </w:rPr>
            </w:pPr>
            <w:r w:rsidRPr="00F245E6">
              <w:rPr>
                <w:rFonts w:cs="Calibri Light"/>
              </w:rPr>
              <w:t>tats.</w:t>
            </w:r>
          </w:p>
          <w:p w14:paraId="74DAFACD" w14:textId="77777777" w:rsidR="006B619B" w:rsidRPr="00F245E6" w:rsidRDefault="006B619B">
            <w:pPr>
              <w:jc w:val="center"/>
              <w:rPr>
                <w:rFonts w:cs="Calibri Light"/>
                <w:b/>
              </w:rPr>
            </w:pPr>
          </w:p>
        </w:tc>
      </w:tr>
      <w:tr w:rsidR="006B619B" w:rsidRPr="00F245E6" w14:paraId="502600F2" w14:textId="77777777" w:rsidTr="00697536">
        <w:tc>
          <w:tcPr>
            <w:tcW w:w="988" w:type="dxa"/>
            <w:tcBorders>
              <w:top w:val="single" w:sz="4" w:space="0" w:color="auto"/>
              <w:left w:val="single" w:sz="4" w:space="0" w:color="auto"/>
              <w:bottom w:val="single" w:sz="4" w:space="0" w:color="auto"/>
              <w:right w:val="single" w:sz="4" w:space="0" w:color="auto"/>
            </w:tcBorders>
          </w:tcPr>
          <w:p w14:paraId="652F9F51" w14:textId="77777777" w:rsidR="006B619B" w:rsidRPr="00F245E6" w:rsidRDefault="006B619B">
            <w:pPr>
              <w:rPr>
                <w:rFonts w:cs="Calibri Light"/>
                <w:color w:val="C00000"/>
              </w:rPr>
            </w:pPr>
          </w:p>
        </w:tc>
        <w:tc>
          <w:tcPr>
            <w:tcW w:w="6834" w:type="dxa"/>
            <w:tcBorders>
              <w:right w:val="single" w:sz="4" w:space="0" w:color="auto"/>
            </w:tcBorders>
            <w:vAlign w:val="center"/>
            <w:hideMark/>
          </w:tcPr>
          <w:p w14:paraId="6EFFDF5C" w14:textId="77777777" w:rsidR="006B619B" w:rsidRPr="00F245E6" w:rsidRDefault="006B619B">
            <w:pPr>
              <w:rPr>
                <w:rFonts w:cs="Calibri Light"/>
                <w:sz w:val="20"/>
                <w:szCs w:val="20"/>
                <w:lang w:val="de-AT" w:eastAsia="de-AT"/>
              </w:rPr>
            </w:pPr>
          </w:p>
        </w:tc>
        <w:tc>
          <w:tcPr>
            <w:tcW w:w="732" w:type="dxa"/>
            <w:vMerge/>
            <w:tcBorders>
              <w:left w:val="single" w:sz="4" w:space="0" w:color="auto"/>
              <w:right w:val="single" w:sz="4" w:space="0" w:color="auto"/>
            </w:tcBorders>
            <w:vAlign w:val="center"/>
            <w:hideMark/>
          </w:tcPr>
          <w:p w14:paraId="6928ACB4" w14:textId="77777777" w:rsidR="006B619B" w:rsidRPr="00F245E6"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58765EF7" w14:textId="77777777" w:rsidR="006B619B" w:rsidRPr="00F245E6" w:rsidRDefault="006B619B">
            <w:pPr>
              <w:rPr>
                <w:rFonts w:cs="Calibri Light"/>
                <w:b/>
              </w:rPr>
            </w:pPr>
          </w:p>
        </w:tc>
      </w:tr>
    </w:tbl>
    <w:p w14:paraId="5CFF2E3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9"/>
        <w:gridCol w:w="740"/>
        <w:gridCol w:w="740"/>
      </w:tblGrid>
      <w:tr w:rsidR="006B619B" w:rsidRPr="00F245E6" w14:paraId="5285CE53"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449DAA55" w14:textId="77777777" w:rsidR="006B619B" w:rsidRPr="00F245E6" w:rsidRDefault="006B619B">
            <w:pPr>
              <w:rPr>
                <w:rFonts w:cs="Calibri Light"/>
              </w:rPr>
            </w:pPr>
            <w:r w:rsidRPr="00F245E6">
              <w:rPr>
                <w:rFonts w:cs="Calibri Light"/>
              </w:rPr>
              <w:t>D.3.2.g</w:t>
            </w:r>
          </w:p>
        </w:tc>
        <w:tc>
          <w:tcPr>
            <w:tcW w:w="6819" w:type="dxa"/>
            <w:tcBorders>
              <w:top w:val="single" w:sz="4" w:space="0" w:color="auto"/>
              <w:left w:val="single" w:sz="4" w:space="0" w:color="auto"/>
              <w:bottom w:val="single" w:sz="4" w:space="0" w:color="auto"/>
              <w:right w:val="single" w:sz="4" w:space="0" w:color="auto"/>
            </w:tcBorders>
            <w:hideMark/>
          </w:tcPr>
          <w:p w14:paraId="6F9C665A" w14:textId="77777777" w:rsidR="006B619B" w:rsidRPr="00F245E6" w:rsidRDefault="006B619B">
            <w:pPr>
              <w:rPr>
                <w:rFonts w:cs="Calibri Light"/>
              </w:rPr>
            </w:pPr>
            <w:r w:rsidRPr="00F245E6">
              <w:rPr>
                <w:rFonts w:cs="Calibri Light"/>
              </w:rPr>
              <w:t xml:space="preserve">Gibt es ein Konzept zur Förderung der Infrastruktur zur E-Mobilität (Ladestationen, Parkflächen, Einbindung Privater </w:t>
            </w:r>
            <w:proofErr w:type="spellStart"/>
            <w:r w:rsidRPr="00F245E6">
              <w:rPr>
                <w:rFonts w:cs="Calibri Light"/>
              </w:rPr>
              <w:t>etc</w:t>
            </w:r>
            <w:proofErr w:type="spellEnd"/>
            <w:r w:rsidRPr="00F245E6">
              <w:rPr>
                <w:rFonts w:cs="Calibri Light"/>
              </w:rPr>
              <w:t>)?</w:t>
            </w:r>
          </w:p>
          <w:p w14:paraId="5E0F84FA" w14:textId="77777777" w:rsidR="006B619B" w:rsidRPr="00F245E6" w:rsidRDefault="006B619B">
            <w:pPr>
              <w:rPr>
                <w:rFonts w:cs="Calibri Light"/>
              </w:rPr>
            </w:pPr>
            <w:r w:rsidRPr="00F245E6">
              <w:rPr>
                <w:rFonts w:cs="Calibri Light"/>
              </w:rPr>
              <w:t>(Ja = 3 Punkte)</w:t>
            </w:r>
          </w:p>
        </w:tc>
        <w:tc>
          <w:tcPr>
            <w:tcW w:w="740" w:type="dxa"/>
            <w:vMerge w:val="restart"/>
            <w:tcBorders>
              <w:top w:val="single" w:sz="4" w:space="0" w:color="auto"/>
              <w:left w:val="single" w:sz="4" w:space="0" w:color="auto"/>
              <w:right w:val="single" w:sz="4" w:space="0" w:color="auto"/>
            </w:tcBorders>
            <w:hideMark/>
          </w:tcPr>
          <w:p w14:paraId="146D5572" w14:textId="77777777" w:rsidR="006B619B" w:rsidRPr="00F245E6" w:rsidRDefault="006B619B">
            <w:pPr>
              <w:rPr>
                <w:rFonts w:cs="Calibri Light"/>
              </w:rPr>
            </w:pPr>
            <w:r w:rsidRPr="00F245E6">
              <w:rPr>
                <w:rFonts w:cs="Calibri Light"/>
              </w:rPr>
              <w:t>mögl.</w:t>
            </w:r>
          </w:p>
          <w:p w14:paraId="4173BC19" w14:textId="77777777" w:rsidR="006B619B" w:rsidRPr="00F245E6" w:rsidRDefault="006B619B">
            <w:pPr>
              <w:jc w:val="center"/>
              <w:rPr>
                <w:rFonts w:cs="Calibri Light"/>
                <w:b/>
              </w:rPr>
            </w:pPr>
            <w:r w:rsidRPr="00F245E6">
              <w:rPr>
                <w:rFonts w:cs="Calibri Light"/>
                <w:b/>
              </w:rPr>
              <w:t>3 (K)</w:t>
            </w:r>
          </w:p>
        </w:tc>
        <w:tc>
          <w:tcPr>
            <w:tcW w:w="740" w:type="dxa"/>
            <w:vMerge w:val="restart"/>
            <w:tcBorders>
              <w:top w:val="single" w:sz="4" w:space="0" w:color="auto"/>
              <w:left w:val="single" w:sz="4" w:space="0" w:color="auto"/>
              <w:bottom w:val="single" w:sz="4" w:space="0" w:color="auto"/>
              <w:right w:val="single" w:sz="4" w:space="0" w:color="auto"/>
            </w:tcBorders>
          </w:tcPr>
          <w:p w14:paraId="1003E214" w14:textId="77777777" w:rsidR="006B619B" w:rsidRPr="00F245E6" w:rsidRDefault="006B619B">
            <w:pPr>
              <w:rPr>
                <w:rFonts w:cs="Calibri Light"/>
              </w:rPr>
            </w:pPr>
            <w:r w:rsidRPr="00F245E6">
              <w:rPr>
                <w:rFonts w:cs="Calibri Light"/>
              </w:rPr>
              <w:t>tats.</w:t>
            </w:r>
          </w:p>
          <w:p w14:paraId="0004C853" w14:textId="77777777" w:rsidR="006B619B" w:rsidRPr="00F245E6" w:rsidRDefault="006B619B">
            <w:pPr>
              <w:jc w:val="center"/>
              <w:rPr>
                <w:rFonts w:cs="Calibri Light"/>
                <w:b/>
              </w:rPr>
            </w:pPr>
          </w:p>
        </w:tc>
      </w:tr>
      <w:tr w:rsidR="006B619B" w:rsidRPr="00F245E6" w14:paraId="3A48C6DA" w14:textId="77777777" w:rsidTr="00697536">
        <w:tc>
          <w:tcPr>
            <w:tcW w:w="988" w:type="dxa"/>
            <w:tcBorders>
              <w:top w:val="single" w:sz="4" w:space="0" w:color="auto"/>
              <w:left w:val="single" w:sz="4" w:space="0" w:color="auto"/>
              <w:bottom w:val="single" w:sz="4" w:space="0" w:color="auto"/>
              <w:right w:val="single" w:sz="4" w:space="0" w:color="auto"/>
            </w:tcBorders>
          </w:tcPr>
          <w:p w14:paraId="72492C81" w14:textId="77777777" w:rsidR="006B619B" w:rsidRPr="00F245E6" w:rsidRDefault="006B619B">
            <w:pPr>
              <w:rPr>
                <w:rFonts w:cs="Calibri Light"/>
                <w:color w:val="C00000"/>
              </w:rPr>
            </w:pPr>
          </w:p>
        </w:tc>
        <w:tc>
          <w:tcPr>
            <w:tcW w:w="6819" w:type="dxa"/>
            <w:tcBorders>
              <w:right w:val="single" w:sz="4" w:space="0" w:color="auto"/>
            </w:tcBorders>
            <w:vAlign w:val="center"/>
            <w:hideMark/>
          </w:tcPr>
          <w:p w14:paraId="7C3D3D35" w14:textId="77777777" w:rsidR="006B619B" w:rsidRPr="00F245E6" w:rsidRDefault="006B619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54620D45" w14:textId="77777777" w:rsidR="006B619B" w:rsidRPr="00F245E6" w:rsidRDefault="006B619B">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0A3E303" w14:textId="77777777" w:rsidR="006B619B" w:rsidRPr="00F245E6" w:rsidRDefault="006B619B">
            <w:pPr>
              <w:rPr>
                <w:rFonts w:cs="Calibri Light"/>
                <w:b/>
              </w:rPr>
            </w:pPr>
          </w:p>
        </w:tc>
      </w:tr>
    </w:tbl>
    <w:p w14:paraId="15016E1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2"/>
        <w:gridCol w:w="738"/>
        <w:gridCol w:w="739"/>
      </w:tblGrid>
      <w:tr w:rsidR="006B619B" w:rsidRPr="00F245E6" w14:paraId="793890B3"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72E93A79" w14:textId="77777777" w:rsidR="006B619B" w:rsidRPr="00F245E6" w:rsidRDefault="006B619B">
            <w:pPr>
              <w:rPr>
                <w:rFonts w:cs="Calibri Light"/>
              </w:rPr>
            </w:pPr>
            <w:r w:rsidRPr="00F245E6">
              <w:rPr>
                <w:rFonts w:cs="Calibri Light"/>
              </w:rPr>
              <w:t>D.4.1.m</w:t>
            </w:r>
          </w:p>
        </w:tc>
        <w:tc>
          <w:tcPr>
            <w:tcW w:w="6822" w:type="dxa"/>
            <w:tcBorders>
              <w:top w:val="single" w:sz="4" w:space="0" w:color="auto"/>
              <w:left w:val="single" w:sz="4" w:space="0" w:color="auto"/>
              <w:bottom w:val="single" w:sz="4" w:space="0" w:color="auto"/>
              <w:right w:val="single" w:sz="4" w:space="0" w:color="auto"/>
            </w:tcBorders>
            <w:hideMark/>
          </w:tcPr>
          <w:p w14:paraId="78753727" w14:textId="77777777" w:rsidR="006B619B" w:rsidRPr="00F245E6" w:rsidRDefault="006B619B">
            <w:pPr>
              <w:rPr>
                <w:rFonts w:cs="Calibri Light"/>
              </w:rPr>
            </w:pPr>
            <w:r w:rsidRPr="00F245E6">
              <w:rPr>
                <w:rFonts w:cs="Calibri Light"/>
              </w:rPr>
              <w:t>Gibt es organisatorische Unterstützung von privaten Investitionen in die E-Mobilität?</w:t>
            </w:r>
          </w:p>
          <w:p w14:paraId="43D1D578" w14:textId="77777777" w:rsidR="006B619B" w:rsidRPr="00F245E6" w:rsidRDefault="006B619B">
            <w:pPr>
              <w:rPr>
                <w:rFonts w:cs="Calibri Light"/>
              </w:rPr>
            </w:pPr>
            <w:r w:rsidRPr="00F245E6">
              <w:rPr>
                <w:rFonts w:cs="Calibri Light"/>
              </w:rPr>
              <w:t>(Ja = 2 Punkte)</w:t>
            </w:r>
          </w:p>
        </w:tc>
        <w:tc>
          <w:tcPr>
            <w:tcW w:w="738" w:type="dxa"/>
            <w:vMerge w:val="restart"/>
            <w:tcBorders>
              <w:top w:val="single" w:sz="4" w:space="0" w:color="auto"/>
              <w:left w:val="single" w:sz="4" w:space="0" w:color="auto"/>
              <w:right w:val="single" w:sz="4" w:space="0" w:color="auto"/>
            </w:tcBorders>
            <w:hideMark/>
          </w:tcPr>
          <w:p w14:paraId="63F731A3" w14:textId="77777777" w:rsidR="006B619B" w:rsidRPr="00F245E6" w:rsidRDefault="006B619B">
            <w:pPr>
              <w:rPr>
                <w:rFonts w:cs="Calibri Light"/>
              </w:rPr>
            </w:pPr>
            <w:r w:rsidRPr="00F245E6">
              <w:rPr>
                <w:rFonts w:cs="Calibri Light"/>
              </w:rPr>
              <w:t>mögl.</w:t>
            </w:r>
          </w:p>
          <w:p w14:paraId="1D381A46" w14:textId="77777777" w:rsidR="006B619B" w:rsidRPr="00F245E6" w:rsidRDefault="006B619B">
            <w:pPr>
              <w:jc w:val="center"/>
              <w:rPr>
                <w:rFonts w:cs="Calibri Light"/>
                <w:b/>
              </w:rPr>
            </w:pPr>
            <w:r w:rsidRPr="00F245E6">
              <w:rPr>
                <w:rFonts w:cs="Calibri Light"/>
                <w:b/>
              </w:rPr>
              <w:t>2 (K)</w:t>
            </w:r>
          </w:p>
        </w:tc>
        <w:tc>
          <w:tcPr>
            <w:tcW w:w="739" w:type="dxa"/>
            <w:vMerge w:val="restart"/>
            <w:tcBorders>
              <w:top w:val="single" w:sz="4" w:space="0" w:color="auto"/>
              <w:left w:val="single" w:sz="4" w:space="0" w:color="auto"/>
              <w:bottom w:val="single" w:sz="4" w:space="0" w:color="auto"/>
              <w:right w:val="single" w:sz="4" w:space="0" w:color="auto"/>
            </w:tcBorders>
          </w:tcPr>
          <w:p w14:paraId="0C54C407" w14:textId="77777777" w:rsidR="006B619B" w:rsidRPr="00F245E6" w:rsidRDefault="006B619B">
            <w:pPr>
              <w:rPr>
                <w:rFonts w:cs="Calibri Light"/>
              </w:rPr>
            </w:pPr>
            <w:r w:rsidRPr="00F245E6">
              <w:rPr>
                <w:rFonts w:cs="Calibri Light"/>
              </w:rPr>
              <w:t>tats.</w:t>
            </w:r>
          </w:p>
          <w:p w14:paraId="2AF0F6CB" w14:textId="77777777" w:rsidR="006B619B" w:rsidRPr="00F245E6" w:rsidRDefault="006B619B">
            <w:pPr>
              <w:jc w:val="center"/>
              <w:rPr>
                <w:rFonts w:cs="Calibri Light"/>
                <w:b/>
              </w:rPr>
            </w:pPr>
          </w:p>
        </w:tc>
      </w:tr>
      <w:tr w:rsidR="006B619B" w:rsidRPr="00F245E6" w14:paraId="36D052DB" w14:textId="77777777" w:rsidTr="00697536">
        <w:tc>
          <w:tcPr>
            <w:tcW w:w="988" w:type="dxa"/>
            <w:tcBorders>
              <w:top w:val="single" w:sz="4" w:space="0" w:color="auto"/>
              <w:left w:val="single" w:sz="4" w:space="0" w:color="auto"/>
              <w:bottom w:val="single" w:sz="4" w:space="0" w:color="auto"/>
              <w:right w:val="single" w:sz="4" w:space="0" w:color="auto"/>
            </w:tcBorders>
          </w:tcPr>
          <w:p w14:paraId="0A1423C2" w14:textId="77777777" w:rsidR="006B619B" w:rsidRPr="00F245E6" w:rsidRDefault="006B619B">
            <w:pPr>
              <w:rPr>
                <w:rFonts w:cs="Calibri Light"/>
                <w:color w:val="C00000"/>
              </w:rPr>
            </w:pPr>
          </w:p>
        </w:tc>
        <w:tc>
          <w:tcPr>
            <w:tcW w:w="6822" w:type="dxa"/>
            <w:tcBorders>
              <w:right w:val="single" w:sz="4" w:space="0" w:color="auto"/>
            </w:tcBorders>
            <w:vAlign w:val="center"/>
            <w:hideMark/>
          </w:tcPr>
          <w:p w14:paraId="41AC7F5A" w14:textId="77777777" w:rsidR="006B619B" w:rsidRPr="00F245E6" w:rsidRDefault="006B619B">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119E6A2D" w14:textId="77777777" w:rsidR="006B619B" w:rsidRPr="00F245E6" w:rsidRDefault="006B619B">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55C08F5" w14:textId="77777777" w:rsidR="006B619B" w:rsidRPr="00F245E6" w:rsidRDefault="006B619B">
            <w:pPr>
              <w:rPr>
                <w:rFonts w:cs="Calibri Light"/>
                <w:b/>
              </w:rPr>
            </w:pPr>
          </w:p>
        </w:tc>
      </w:tr>
    </w:tbl>
    <w:p w14:paraId="710769B5"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3"/>
        <w:gridCol w:w="738"/>
        <w:gridCol w:w="738"/>
      </w:tblGrid>
      <w:tr w:rsidR="006B619B" w:rsidRPr="00F245E6" w14:paraId="240ED029"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446F2FE7" w14:textId="77777777" w:rsidR="006B619B" w:rsidRPr="00F245E6" w:rsidRDefault="006B619B">
            <w:pPr>
              <w:rPr>
                <w:rFonts w:cs="Calibri Light"/>
              </w:rPr>
            </w:pPr>
            <w:r w:rsidRPr="00F245E6">
              <w:rPr>
                <w:rFonts w:cs="Calibri Light"/>
              </w:rPr>
              <w:t>D.4.1.n</w:t>
            </w:r>
          </w:p>
        </w:tc>
        <w:tc>
          <w:tcPr>
            <w:tcW w:w="6823" w:type="dxa"/>
            <w:tcBorders>
              <w:top w:val="single" w:sz="4" w:space="0" w:color="auto"/>
              <w:left w:val="single" w:sz="4" w:space="0" w:color="auto"/>
              <w:bottom w:val="single" w:sz="4" w:space="0" w:color="auto"/>
              <w:right w:val="single" w:sz="4" w:space="0" w:color="auto"/>
            </w:tcBorders>
            <w:hideMark/>
          </w:tcPr>
          <w:p w14:paraId="788D812A" w14:textId="77777777" w:rsidR="006B619B" w:rsidRPr="00F245E6" w:rsidRDefault="006B619B">
            <w:pPr>
              <w:rPr>
                <w:rFonts w:cs="Calibri Light"/>
              </w:rPr>
            </w:pPr>
            <w:r w:rsidRPr="00F245E6">
              <w:rPr>
                <w:rFonts w:cs="Calibri Light"/>
              </w:rPr>
              <w:t>Gibt es eine Bereitstellung von öffentlicher Basisinfrastruktur (Tankstellen, Parkplätze) für die E-Mobilität?</w:t>
            </w:r>
          </w:p>
          <w:p w14:paraId="67A116B3" w14:textId="77777777" w:rsidR="006B619B" w:rsidRPr="00F245E6" w:rsidRDefault="006B619B">
            <w:pPr>
              <w:rPr>
                <w:rFonts w:cs="Calibri Light"/>
              </w:rPr>
            </w:pPr>
            <w:r w:rsidRPr="00F245E6">
              <w:rPr>
                <w:rFonts w:cs="Calibri Light"/>
              </w:rPr>
              <w:t>(Ja = 2 Punkte)</w:t>
            </w:r>
          </w:p>
        </w:tc>
        <w:tc>
          <w:tcPr>
            <w:tcW w:w="738" w:type="dxa"/>
            <w:vMerge w:val="restart"/>
            <w:tcBorders>
              <w:top w:val="single" w:sz="4" w:space="0" w:color="auto"/>
              <w:left w:val="single" w:sz="4" w:space="0" w:color="auto"/>
              <w:right w:val="single" w:sz="4" w:space="0" w:color="auto"/>
            </w:tcBorders>
            <w:hideMark/>
          </w:tcPr>
          <w:p w14:paraId="29F0C757" w14:textId="77777777" w:rsidR="006B619B" w:rsidRPr="00F245E6" w:rsidRDefault="006B619B">
            <w:pPr>
              <w:rPr>
                <w:rFonts w:cs="Calibri Light"/>
              </w:rPr>
            </w:pPr>
            <w:r w:rsidRPr="00F245E6">
              <w:rPr>
                <w:rFonts w:cs="Calibri Light"/>
              </w:rPr>
              <w:t>mögl.</w:t>
            </w:r>
          </w:p>
          <w:p w14:paraId="151C272E" w14:textId="77777777" w:rsidR="006B619B" w:rsidRPr="00F245E6" w:rsidRDefault="006B619B">
            <w:pPr>
              <w:jc w:val="center"/>
              <w:rPr>
                <w:rFonts w:cs="Calibri Light"/>
                <w:b/>
              </w:rPr>
            </w:pPr>
            <w:r w:rsidRPr="00F245E6">
              <w:rPr>
                <w:rFonts w:cs="Calibri Light"/>
                <w:b/>
              </w:rPr>
              <w:t>2 (K)</w:t>
            </w:r>
          </w:p>
        </w:tc>
        <w:tc>
          <w:tcPr>
            <w:tcW w:w="738" w:type="dxa"/>
            <w:vMerge w:val="restart"/>
            <w:tcBorders>
              <w:top w:val="single" w:sz="4" w:space="0" w:color="auto"/>
              <w:left w:val="single" w:sz="4" w:space="0" w:color="auto"/>
              <w:bottom w:val="single" w:sz="4" w:space="0" w:color="auto"/>
              <w:right w:val="single" w:sz="4" w:space="0" w:color="auto"/>
            </w:tcBorders>
          </w:tcPr>
          <w:p w14:paraId="7417C9A1" w14:textId="77777777" w:rsidR="006B619B" w:rsidRPr="00F245E6" w:rsidRDefault="006B619B">
            <w:pPr>
              <w:rPr>
                <w:rFonts w:cs="Calibri Light"/>
              </w:rPr>
            </w:pPr>
            <w:r w:rsidRPr="00F245E6">
              <w:rPr>
                <w:rFonts w:cs="Calibri Light"/>
              </w:rPr>
              <w:t>tats.</w:t>
            </w:r>
          </w:p>
          <w:p w14:paraId="4F9F0EFD" w14:textId="77777777" w:rsidR="006B619B" w:rsidRPr="00F245E6" w:rsidRDefault="006B619B">
            <w:pPr>
              <w:jc w:val="center"/>
              <w:rPr>
                <w:rFonts w:cs="Calibri Light"/>
                <w:b/>
              </w:rPr>
            </w:pPr>
          </w:p>
        </w:tc>
      </w:tr>
      <w:tr w:rsidR="006B619B" w:rsidRPr="00F245E6" w14:paraId="346317CE" w14:textId="77777777" w:rsidTr="00697536">
        <w:tc>
          <w:tcPr>
            <w:tcW w:w="988" w:type="dxa"/>
            <w:tcBorders>
              <w:top w:val="single" w:sz="4" w:space="0" w:color="auto"/>
              <w:left w:val="single" w:sz="4" w:space="0" w:color="auto"/>
              <w:bottom w:val="single" w:sz="4" w:space="0" w:color="auto"/>
              <w:right w:val="single" w:sz="4" w:space="0" w:color="auto"/>
            </w:tcBorders>
          </w:tcPr>
          <w:p w14:paraId="67547CF9" w14:textId="77777777" w:rsidR="006B619B" w:rsidRPr="00F245E6" w:rsidRDefault="006B619B">
            <w:pPr>
              <w:rPr>
                <w:rFonts w:cs="Calibri Light"/>
                <w:color w:val="C00000"/>
              </w:rPr>
            </w:pPr>
          </w:p>
        </w:tc>
        <w:tc>
          <w:tcPr>
            <w:tcW w:w="6823" w:type="dxa"/>
            <w:tcBorders>
              <w:right w:val="single" w:sz="4" w:space="0" w:color="auto"/>
            </w:tcBorders>
            <w:vAlign w:val="center"/>
            <w:hideMark/>
          </w:tcPr>
          <w:p w14:paraId="2F4B529F" w14:textId="77777777" w:rsidR="006B619B" w:rsidRPr="00F245E6" w:rsidRDefault="006B619B">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77AD6265" w14:textId="77777777" w:rsidR="006B619B" w:rsidRPr="00F245E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1A4A537" w14:textId="77777777" w:rsidR="006B619B" w:rsidRPr="00F245E6" w:rsidRDefault="006B619B">
            <w:pPr>
              <w:rPr>
                <w:rFonts w:cs="Calibri Light"/>
                <w:b/>
              </w:rPr>
            </w:pPr>
          </w:p>
        </w:tc>
      </w:tr>
    </w:tbl>
    <w:p w14:paraId="5895181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6B619B" w:rsidRPr="00F245E6" w14:paraId="3721BD73"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6ACA3DE3" w14:textId="77777777" w:rsidR="006B619B" w:rsidRPr="00F245E6" w:rsidRDefault="006B619B">
            <w:pPr>
              <w:rPr>
                <w:rFonts w:cs="Calibri Light"/>
              </w:rPr>
            </w:pPr>
            <w:r w:rsidRPr="00F245E6">
              <w:rPr>
                <w:rFonts w:cs="Calibri Light"/>
              </w:rPr>
              <w:t>D.3.2.h</w:t>
            </w:r>
          </w:p>
        </w:tc>
        <w:tc>
          <w:tcPr>
            <w:tcW w:w="6826" w:type="dxa"/>
            <w:tcBorders>
              <w:top w:val="single" w:sz="4" w:space="0" w:color="auto"/>
              <w:left w:val="single" w:sz="4" w:space="0" w:color="auto"/>
              <w:bottom w:val="single" w:sz="4" w:space="0" w:color="auto"/>
              <w:right w:val="single" w:sz="4" w:space="0" w:color="auto"/>
            </w:tcBorders>
            <w:hideMark/>
          </w:tcPr>
          <w:p w14:paraId="6BB52041" w14:textId="2B7B9A45" w:rsidR="006B619B" w:rsidRPr="00F245E6" w:rsidRDefault="006B619B">
            <w:pPr>
              <w:rPr>
                <w:rFonts w:cs="Calibri Light"/>
              </w:rPr>
            </w:pPr>
            <w:r w:rsidRPr="00F245E6">
              <w:rPr>
                <w:rFonts w:cs="Calibri Light"/>
              </w:rPr>
              <w:t xml:space="preserve">Gibt es ein Konzept zur Förderung des </w:t>
            </w:r>
            <w:r w:rsidR="00EC3DE7">
              <w:rPr>
                <w:rFonts w:cs="Calibri Light"/>
              </w:rPr>
              <w:t>öffentlichen Verkehrs</w:t>
            </w:r>
            <w:r w:rsidRPr="00F245E6">
              <w:rPr>
                <w:rFonts w:cs="Calibri Light"/>
              </w:rPr>
              <w:t xml:space="preserve"> mit Maßnahmenkatalog z.B. durch attraktive Wartehäuschen, Park &amp; Ride Anlagen?</w:t>
            </w:r>
          </w:p>
          <w:p w14:paraId="1EA341F2" w14:textId="77777777" w:rsidR="006B619B" w:rsidRPr="00F245E6" w:rsidRDefault="006B619B">
            <w:pPr>
              <w:rPr>
                <w:rFonts w:cs="Calibri Light"/>
              </w:rPr>
            </w:pPr>
            <w:r w:rsidRPr="00F245E6">
              <w:rPr>
                <w:rFonts w:cs="Calibri Light"/>
              </w:rPr>
              <w:t>(Ja = 3 Punkte)</w:t>
            </w:r>
          </w:p>
        </w:tc>
        <w:tc>
          <w:tcPr>
            <w:tcW w:w="736" w:type="dxa"/>
            <w:vMerge w:val="restart"/>
            <w:tcBorders>
              <w:top w:val="single" w:sz="4" w:space="0" w:color="auto"/>
              <w:left w:val="single" w:sz="4" w:space="0" w:color="auto"/>
              <w:right w:val="single" w:sz="4" w:space="0" w:color="auto"/>
            </w:tcBorders>
            <w:hideMark/>
          </w:tcPr>
          <w:p w14:paraId="78259CC7" w14:textId="77777777" w:rsidR="006B619B" w:rsidRPr="00F245E6" w:rsidRDefault="006B619B">
            <w:pPr>
              <w:rPr>
                <w:rFonts w:cs="Calibri Light"/>
              </w:rPr>
            </w:pPr>
            <w:r w:rsidRPr="00F245E6">
              <w:rPr>
                <w:rFonts w:cs="Calibri Light"/>
              </w:rPr>
              <w:t>mögl.</w:t>
            </w:r>
          </w:p>
          <w:p w14:paraId="55FC8384" w14:textId="77777777" w:rsidR="006B619B" w:rsidRPr="00F245E6" w:rsidRDefault="006B619B">
            <w:pPr>
              <w:jc w:val="center"/>
              <w:rPr>
                <w:rFonts w:cs="Calibri Light"/>
                <w:b/>
              </w:rPr>
            </w:pPr>
            <w:r w:rsidRPr="00F245E6">
              <w:rPr>
                <w:rFonts w:cs="Calibri Light"/>
                <w:b/>
              </w:rPr>
              <w:t>3 (K)</w:t>
            </w:r>
          </w:p>
        </w:tc>
        <w:tc>
          <w:tcPr>
            <w:tcW w:w="737" w:type="dxa"/>
            <w:vMerge w:val="restart"/>
            <w:tcBorders>
              <w:top w:val="single" w:sz="4" w:space="0" w:color="auto"/>
              <w:left w:val="single" w:sz="4" w:space="0" w:color="auto"/>
              <w:bottom w:val="single" w:sz="4" w:space="0" w:color="auto"/>
              <w:right w:val="single" w:sz="4" w:space="0" w:color="auto"/>
            </w:tcBorders>
          </w:tcPr>
          <w:p w14:paraId="534E374B" w14:textId="77777777" w:rsidR="006B619B" w:rsidRPr="00F245E6" w:rsidRDefault="006B619B">
            <w:pPr>
              <w:rPr>
                <w:rFonts w:cs="Calibri Light"/>
              </w:rPr>
            </w:pPr>
            <w:r w:rsidRPr="00F245E6">
              <w:rPr>
                <w:rFonts w:cs="Calibri Light"/>
              </w:rPr>
              <w:t>tats.</w:t>
            </w:r>
          </w:p>
          <w:p w14:paraId="7AAC1800" w14:textId="77777777" w:rsidR="006B619B" w:rsidRPr="00F245E6" w:rsidRDefault="006B619B">
            <w:pPr>
              <w:jc w:val="center"/>
              <w:rPr>
                <w:rFonts w:cs="Calibri Light"/>
                <w:b/>
              </w:rPr>
            </w:pPr>
          </w:p>
        </w:tc>
      </w:tr>
      <w:tr w:rsidR="006B619B" w:rsidRPr="00F245E6" w14:paraId="64C8CFF7" w14:textId="77777777" w:rsidTr="00697536">
        <w:tc>
          <w:tcPr>
            <w:tcW w:w="988" w:type="dxa"/>
            <w:tcBorders>
              <w:top w:val="single" w:sz="4" w:space="0" w:color="auto"/>
              <w:left w:val="single" w:sz="4" w:space="0" w:color="auto"/>
              <w:bottom w:val="single" w:sz="4" w:space="0" w:color="auto"/>
              <w:right w:val="single" w:sz="4" w:space="0" w:color="auto"/>
            </w:tcBorders>
          </w:tcPr>
          <w:p w14:paraId="246DAB96" w14:textId="77777777" w:rsidR="006B619B" w:rsidRPr="00F245E6" w:rsidRDefault="006B619B">
            <w:pPr>
              <w:rPr>
                <w:rFonts w:cs="Calibri Light"/>
                <w:color w:val="C00000"/>
              </w:rPr>
            </w:pPr>
          </w:p>
        </w:tc>
        <w:tc>
          <w:tcPr>
            <w:tcW w:w="6826" w:type="dxa"/>
            <w:tcBorders>
              <w:right w:val="single" w:sz="4" w:space="0" w:color="auto"/>
            </w:tcBorders>
            <w:vAlign w:val="center"/>
            <w:hideMark/>
          </w:tcPr>
          <w:p w14:paraId="1E5C65EC"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9BECCB3"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7BFD130" w14:textId="77777777" w:rsidR="006B619B" w:rsidRPr="00F245E6" w:rsidRDefault="006B619B">
            <w:pPr>
              <w:rPr>
                <w:rFonts w:cs="Calibri Light"/>
                <w:b/>
              </w:rPr>
            </w:pPr>
          </w:p>
        </w:tc>
      </w:tr>
    </w:tbl>
    <w:p w14:paraId="06DF130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8"/>
        <w:gridCol w:w="740"/>
        <w:gridCol w:w="741"/>
      </w:tblGrid>
      <w:tr w:rsidR="006B619B" w:rsidRPr="00F245E6" w14:paraId="0B0AFF94" w14:textId="77777777" w:rsidTr="00697536">
        <w:tc>
          <w:tcPr>
            <w:tcW w:w="988" w:type="dxa"/>
            <w:tcBorders>
              <w:top w:val="single" w:sz="4" w:space="0" w:color="auto"/>
              <w:left w:val="single" w:sz="4" w:space="0" w:color="auto"/>
              <w:bottom w:val="single" w:sz="4" w:space="0" w:color="auto"/>
              <w:right w:val="single" w:sz="4" w:space="0" w:color="auto"/>
            </w:tcBorders>
            <w:hideMark/>
          </w:tcPr>
          <w:p w14:paraId="36EA5E72" w14:textId="77777777" w:rsidR="006B619B" w:rsidRPr="00F245E6" w:rsidRDefault="006B619B">
            <w:pPr>
              <w:rPr>
                <w:rFonts w:cs="Calibri Light"/>
              </w:rPr>
            </w:pPr>
            <w:r w:rsidRPr="00F245E6">
              <w:rPr>
                <w:rFonts w:cs="Calibri Light"/>
              </w:rPr>
              <w:t>D.4.1.o</w:t>
            </w:r>
          </w:p>
        </w:tc>
        <w:tc>
          <w:tcPr>
            <w:tcW w:w="6818" w:type="dxa"/>
            <w:tcBorders>
              <w:top w:val="single" w:sz="4" w:space="0" w:color="auto"/>
              <w:left w:val="single" w:sz="4" w:space="0" w:color="auto"/>
              <w:bottom w:val="single" w:sz="4" w:space="0" w:color="auto"/>
              <w:right w:val="single" w:sz="4" w:space="0" w:color="auto"/>
            </w:tcBorders>
            <w:hideMark/>
          </w:tcPr>
          <w:p w14:paraId="5835FFE6" w14:textId="24DB3AC8" w:rsidR="006B619B" w:rsidRPr="00F245E6" w:rsidRDefault="006B619B">
            <w:pPr>
              <w:rPr>
                <w:rFonts w:cs="Calibri Light"/>
              </w:rPr>
            </w:pPr>
            <w:r w:rsidRPr="00F245E6">
              <w:rPr>
                <w:rFonts w:cs="Calibri Light"/>
              </w:rPr>
              <w:t xml:space="preserve">Gibt es einen Beschluss des Konzepts zur Förderung des </w:t>
            </w:r>
            <w:r w:rsidR="00EC3DE7">
              <w:rPr>
                <w:rFonts w:cs="Calibri Light"/>
              </w:rPr>
              <w:t>öffentlichen Verkehrs</w:t>
            </w:r>
            <w:r w:rsidRPr="00F245E6">
              <w:rPr>
                <w:rFonts w:cs="Calibri Light"/>
              </w:rPr>
              <w:t xml:space="preserve"> und Umsetzung der Maßnahmen?</w:t>
            </w:r>
          </w:p>
          <w:p w14:paraId="2AA6F525" w14:textId="77777777" w:rsidR="006B619B" w:rsidRPr="00F245E6" w:rsidRDefault="006B619B">
            <w:pPr>
              <w:rPr>
                <w:rFonts w:cs="Calibri Light"/>
              </w:rPr>
            </w:pPr>
            <w:r w:rsidRPr="00F245E6">
              <w:rPr>
                <w:rFonts w:cs="Calibri Light"/>
              </w:rPr>
              <w:t>(Ja = 2 Punkte)</w:t>
            </w:r>
          </w:p>
        </w:tc>
        <w:tc>
          <w:tcPr>
            <w:tcW w:w="740" w:type="dxa"/>
            <w:vMerge w:val="restart"/>
            <w:tcBorders>
              <w:top w:val="single" w:sz="4" w:space="0" w:color="auto"/>
              <w:left w:val="single" w:sz="4" w:space="0" w:color="auto"/>
              <w:right w:val="single" w:sz="4" w:space="0" w:color="auto"/>
            </w:tcBorders>
            <w:hideMark/>
          </w:tcPr>
          <w:p w14:paraId="62175711" w14:textId="77777777" w:rsidR="006B619B" w:rsidRPr="00F245E6" w:rsidRDefault="006B619B">
            <w:pPr>
              <w:rPr>
                <w:rFonts w:cs="Calibri Light"/>
              </w:rPr>
            </w:pPr>
            <w:r w:rsidRPr="00F245E6">
              <w:rPr>
                <w:rFonts w:cs="Calibri Light"/>
              </w:rPr>
              <w:t>mögl.</w:t>
            </w:r>
          </w:p>
          <w:p w14:paraId="34742415" w14:textId="77777777" w:rsidR="006B619B" w:rsidRPr="00F245E6" w:rsidRDefault="006B619B">
            <w:pPr>
              <w:jc w:val="center"/>
              <w:rPr>
                <w:rFonts w:cs="Calibri Light"/>
                <w:b/>
              </w:rPr>
            </w:pPr>
            <w:r w:rsidRPr="00F245E6">
              <w:rPr>
                <w:rFonts w:cs="Calibri Light"/>
                <w:b/>
              </w:rPr>
              <w:t>2 (K)</w:t>
            </w:r>
          </w:p>
        </w:tc>
        <w:tc>
          <w:tcPr>
            <w:tcW w:w="741" w:type="dxa"/>
            <w:vMerge w:val="restart"/>
            <w:tcBorders>
              <w:top w:val="single" w:sz="4" w:space="0" w:color="auto"/>
              <w:left w:val="single" w:sz="4" w:space="0" w:color="auto"/>
              <w:bottom w:val="single" w:sz="4" w:space="0" w:color="auto"/>
              <w:right w:val="single" w:sz="4" w:space="0" w:color="auto"/>
            </w:tcBorders>
          </w:tcPr>
          <w:p w14:paraId="66990B99" w14:textId="77777777" w:rsidR="006B619B" w:rsidRPr="00F245E6" w:rsidRDefault="006B619B">
            <w:pPr>
              <w:rPr>
                <w:rFonts w:cs="Calibri Light"/>
              </w:rPr>
            </w:pPr>
            <w:r w:rsidRPr="00F245E6">
              <w:rPr>
                <w:rFonts w:cs="Calibri Light"/>
              </w:rPr>
              <w:t>tats.</w:t>
            </w:r>
          </w:p>
          <w:p w14:paraId="185EE1D9" w14:textId="77777777" w:rsidR="006B619B" w:rsidRPr="00F245E6" w:rsidRDefault="006B619B">
            <w:pPr>
              <w:jc w:val="center"/>
              <w:rPr>
                <w:rFonts w:cs="Calibri Light"/>
                <w:b/>
              </w:rPr>
            </w:pPr>
          </w:p>
        </w:tc>
      </w:tr>
      <w:tr w:rsidR="006B619B" w:rsidRPr="00F245E6" w14:paraId="2C12E153" w14:textId="77777777" w:rsidTr="00697536">
        <w:tc>
          <w:tcPr>
            <w:tcW w:w="988" w:type="dxa"/>
            <w:tcBorders>
              <w:top w:val="single" w:sz="4" w:space="0" w:color="auto"/>
              <w:left w:val="single" w:sz="4" w:space="0" w:color="auto"/>
              <w:bottom w:val="single" w:sz="4" w:space="0" w:color="auto"/>
              <w:right w:val="single" w:sz="4" w:space="0" w:color="auto"/>
            </w:tcBorders>
          </w:tcPr>
          <w:p w14:paraId="3FFB77A7" w14:textId="77777777" w:rsidR="006B619B" w:rsidRPr="00F245E6" w:rsidRDefault="006B619B">
            <w:pPr>
              <w:rPr>
                <w:rFonts w:cs="Calibri Light"/>
                <w:color w:val="C00000"/>
              </w:rPr>
            </w:pPr>
          </w:p>
        </w:tc>
        <w:tc>
          <w:tcPr>
            <w:tcW w:w="6818" w:type="dxa"/>
            <w:tcBorders>
              <w:right w:val="single" w:sz="4" w:space="0" w:color="auto"/>
            </w:tcBorders>
            <w:vAlign w:val="center"/>
            <w:hideMark/>
          </w:tcPr>
          <w:p w14:paraId="2D2A25EC" w14:textId="77777777" w:rsidR="006B619B" w:rsidRPr="00F245E6" w:rsidRDefault="006B619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44FDA9EC" w14:textId="77777777" w:rsidR="006B619B" w:rsidRPr="00F245E6" w:rsidRDefault="006B619B">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526C9EBF" w14:textId="77777777" w:rsidR="006B619B" w:rsidRPr="00F245E6" w:rsidRDefault="006B619B">
            <w:pPr>
              <w:rPr>
                <w:rFonts w:cs="Calibri Light"/>
                <w:b/>
              </w:rPr>
            </w:pPr>
          </w:p>
        </w:tc>
      </w:tr>
    </w:tbl>
    <w:p w14:paraId="6B5B021E"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6B619B" w:rsidRPr="00F245E6" w14:paraId="30810FCA"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D6D385B" w14:textId="77777777" w:rsidR="006B619B" w:rsidRPr="00F245E6" w:rsidRDefault="006B619B">
            <w:pPr>
              <w:rPr>
                <w:rFonts w:cs="Calibri Light"/>
              </w:rPr>
            </w:pPr>
            <w:r w:rsidRPr="00F245E6">
              <w:rPr>
                <w:rFonts w:cs="Calibri Light"/>
              </w:rPr>
              <w:t>D.4.1.p</w:t>
            </w:r>
          </w:p>
        </w:tc>
        <w:tc>
          <w:tcPr>
            <w:tcW w:w="6826" w:type="dxa"/>
            <w:tcBorders>
              <w:top w:val="single" w:sz="4" w:space="0" w:color="auto"/>
              <w:left w:val="single" w:sz="4" w:space="0" w:color="auto"/>
              <w:bottom w:val="single" w:sz="4" w:space="0" w:color="auto"/>
              <w:right w:val="single" w:sz="4" w:space="0" w:color="auto"/>
            </w:tcBorders>
            <w:hideMark/>
          </w:tcPr>
          <w:p w14:paraId="0217AD7D" w14:textId="619E8103" w:rsidR="006B619B" w:rsidRPr="00F245E6" w:rsidRDefault="006B619B">
            <w:pPr>
              <w:rPr>
                <w:rFonts w:cs="Calibri Light"/>
              </w:rPr>
            </w:pPr>
            <w:r w:rsidRPr="00F245E6">
              <w:rPr>
                <w:rFonts w:cs="Calibri Light"/>
              </w:rPr>
              <w:t xml:space="preserve">Leistet die Gemeinde Überzeugungsarbeit bei den Partnergemeinden für die Stärkung des </w:t>
            </w:r>
            <w:r w:rsidR="00EC3DE7">
              <w:rPr>
                <w:rFonts w:cs="Calibri Light"/>
              </w:rPr>
              <w:t>öffentlichen Verkehrs</w:t>
            </w:r>
            <w:r w:rsidRPr="00F245E6">
              <w:rPr>
                <w:rFonts w:cs="Calibri Light"/>
              </w:rPr>
              <w:t>? Wenn ja, wie?</w:t>
            </w:r>
          </w:p>
          <w:p w14:paraId="61675140" w14:textId="77777777" w:rsidR="006B619B" w:rsidRPr="00F245E6" w:rsidRDefault="006B619B">
            <w:pPr>
              <w:rPr>
                <w:rFonts w:cs="Calibri Light"/>
              </w:rPr>
            </w:pPr>
            <w:r w:rsidRPr="00F245E6">
              <w:rPr>
                <w:rFonts w:cs="Calibri Light"/>
              </w:rPr>
              <w:t>(Ja + Beschreibung = 2 Punkte)</w:t>
            </w:r>
          </w:p>
        </w:tc>
        <w:tc>
          <w:tcPr>
            <w:tcW w:w="736" w:type="dxa"/>
            <w:vMerge w:val="restart"/>
            <w:tcBorders>
              <w:top w:val="single" w:sz="4" w:space="0" w:color="auto"/>
              <w:left w:val="single" w:sz="4" w:space="0" w:color="auto"/>
              <w:right w:val="single" w:sz="4" w:space="0" w:color="auto"/>
            </w:tcBorders>
            <w:hideMark/>
          </w:tcPr>
          <w:p w14:paraId="53A4F0F9" w14:textId="77777777" w:rsidR="006B619B" w:rsidRPr="00F245E6" w:rsidRDefault="006B619B">
            <w:pPr>
              <w:rPr>
                <w:rFonts w:cs="Calibri Light"/>
              </w:rPr>
            </w:pPr>
            <w:r w:rsidRPr="00F245E6">
              <w:rPr>
                <w:rFonts w:cs="Calibri Light"/>
              </w:rPr>
              <w:t>mögl.</w:t>
            </w:r>
          </w:p>
          <w:p w14:paraId="79BD6070" w14:textId="77777777" w:rsidR="006B619B" w:rsidRPr="00F245E6" w:rsidRDefault="006B619B">
            <w:pPr>
              <w:jc w:val="center"/>
              <w:rPr>
                <w:rFonts w:cs="Calibri Light"/>
                <w:b/>
              </w:rPr>
            </w:pPr>
            <w:r w:rsidRPr="00F245E6">
              <w:rPr>
                <w:rFonts w:cs="Calibri Light"/>
                <w:b/>
              </w:rPr>
              <w:t>2 (K)</w:t>
            </w:r>
          </w:p>
        </w:tc>
        <w:tc>
          <w:tcPr>
            <w:tcW w:w="737" w:type="dxa"/>
            <w:vMerge w:val="restart"/>
            <w:tcBorders>
              <w:top w:val="single" w:sz="4" w:space="0" w:color="auto"/>
              <w:left w:val="single" w:sz="4" w:space="0" w:color="auto"/>
              <w:bottom w:val="single" w:sz="4" w:space="0" w:color="auto"/>
              <w:right w:val="single" w:sz="4" w:space="0" w:color="auto"/>
            </w:tcBorders>
          </w:tcPr>
          <w:p w14:paraId="71299CAC" w14:textId="77777777" w:rsidR="006B619B" w:rsidRPr="00F245E6" w:rsidRDefault="006B619B">
            <w:pPr>
              <w:rPr>
                <w:rFonts w:cs="Calibri Light"/>
              </w:rPr>
            </w:pPr>
            <w:r w:rsidRPr="00F245E6">
              <w:rPr>
                <w:rFonts w:cs="Calibri Light"/>
              </w:rPr>
              <w:t>tats.</w:t>
            </w:r>
          </w:p>
          <w:p w14:paraId="646C7994" w14:textId="77777777" w:rsidR="006B619B" w:rsidRPr="00F245E6" w:rsidRDefault="006B619B">
            <w:pPr>
              <w:jc w:val="center"/>
              <w:rPr>
                <w:rFonts w:cs="Calibri Light"/>
                <w:b/>
              </w:rPr>
            </w:pPr>
          </w:p>
        </w:tc>
      </w:tr>
      <w:tr w:rsidR="006B619B" w:rsidRPr="00F245E6" w14:paraId="70E48C8C" w14:textId="77777777" w:rsidTr="0033495A">
        <w:tc>
          <w:tcPr>
            <w:tcW w:w="988" w:type="dxa"/>
            <w:tcBorders>
              <w:top w:val="single" w:sz="4" w:space="0" w:color="auto"/>
              <w:left w:val="single" w:sz="4" w:space="0" w:color="auto"/>
              <w:bottom w:val="single" w:sz="4" w:space="0" w:color="auto"/>
              <w:right w:val="single" w:sz="4" w:space="0" w:color="auto"/>
            </w:tcBorders>
          </w:tcPr>
          <w:p w14:paraId="624776DF" w14:textId="77777777" w:rsidR="006B619B" w:rsidRPr="00F245E6" w:rsidRDefault="006B619B">
            <w:pPr>
              <w:rPr>
                <w:rFonts w:cs="Calibri Light"/>
                <w:color w:val="C00000"/>
              </w:rPr>
            </w:pPr>
          </w:p>
        </w:tc>
        <w:tc>
          <w:tcPr>
            <w:tcW w:w="6826" w:type="dxa"/>
            <w:tcBorders>
              <w:right w:val="single" w:sz="4" w:space="0" w:color="auto"/>
            </w:tcBorders>
            <w:vAlign w:val="center"/>
            <w:hideMark/>
          </w:tcPr>
          <w:p w14:paraId="6AA83595"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21C7689"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28FC44B5" w14:textId="77777777" w:rsidR="006B619B" w:rsidRPr="00F245E6" w:rsidRDefault="006B619B">
            <w:pPr>
              <w:rPr>
                <w:rFonts w:cs="Calibri Light"/>
                <w:b/>
              </w:rPr>
            </w:pPr>
          </w:p>
        </w:tc>
      </w:tr>
    </w:tbl>
    <w:p w14:paraId="0AF0CAED"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5"/>
        <w:gridCol w:w="737"/>
        <w:gridCol w:w="737"/>
      </w:tblGrid>
      <w:tr w:rsidR="006B619B" w:rsidRPr="00F245E6" w14:paraId="19CDC72A"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52A5A782" w14:textId="77777777" w:rsidR="006B619B" w:rsidRPr="00F245E6" w:rsidRDefault="006B619B">
            <w:pPr>
              <w:rPr>
                <w:rFonts w:cs="Calibri Light"/>
              </w:rPr>
            </w:pPr>
            <w:r w:rsidRPr="00F245E6">
              <w:rPr>
                <w:rFonts w:cs="Calibri Light"/>
              </w:rPr>
              <w:t>D.3.2.i</w:t>
            </w:r>
          </w:p>
        </w:tc>
        <w:tc>
          <w:tcPr>
            <w:tcW w:w="6825" w:type="dxa"/>
            <w:tcBorders>
              <w:top w:val="single" w:sz="4" w:space="0" w:color="auto"/>
              <w:left w:val="single" w:sz="4" w:space="0" w:color="auto"/>
              <w:bottom w:val="single" w:sz="4" w:space="0" w:color="auto"/>
              <w:right w:val="single" w:sz="4" w:space="0" w:color="auto"/>
            </w:tcBorders>
            <w:hideMark/>
          </w:tcPr>
          <w:p w14:paraId="38181605" w14:textId="77777777" w:rsidR="006B619B" w:rsidRPr="00F245E6" w:rsidRDefault="006B619B">
            <w:pPr>
              <w:rPr>
                <w:rFonts w:cs="Calibri Light"/>
              </w:rPr>
            </w:pPr>
            <w:r w:rsidRPr="00F245E6">
              <w:rPr>
                <w:rFonts w:cs="Calibri Light"/>
              </w:rPr>
              <w:t>Gibt es eine Machbarkeitsstudie Car-Sharing in der Gemeinde?</w:t>
            </w:r>
          </w:p>
          <w:p w14:paraId="0F1197F5" w14:textId="77777777" w:rsidR="006B619B" w:rsidRPr="00F245E6" w:rsidRDefault="006B619B">
            <w:pPr>
              <w:rPr>
                <w:rFonts w:cs="Calibri Light"/>
              </w:rPr>
            </w:pPr>
            <w:r w:rsidRPr="00F245E6">
              <w:rPr>
                <w:rFonts w:cs="Calibri Light"/>
              </w:rPr>
              <w:t>(Ja = 3 Punkte)</w:t>
            </w:r>
          </w:p>
        </w:tc>
        <w:tc>
          <w:tcPr>
            <w:tcW w:w="737" w:type="dxa"/>
            <w:vMerge w:val="restart"/>
            <w:tcBorders>
              <w:top w:val="single" w:sz="4" w:space="0" w:color="auto"/>
              <w:left w:val="single" w:sz="4" w:space="0" w:color="auto"/>
              <w:right w:val="single" w:sz="4" w:space="0" w:color="auto"/>
            </w:tcBorders>
            <w:hideMark/>
          </w:tcPr>
          <w:p w14:paraId="30FF5930" w14:textId="77777777" w:rsidR="006B619B" w:rsidRPr="00F245E6" w:rsidRDefault="006B619B">
            <w:pPr>
              <w:rPr>
                <w:rFonts w:cs="Calibri Light"/>
              </w:rPr>
            </w:pPr>
            <w:r w:rsidRPr="00F245E6">
              <w:rPr>
                <w:rFonts w:cs="Calibri Light"/>
              </w:rPr>
              <w:t>mögl.</w:t>
            </w:r>
          </w:p>
          <w:p w14:paraId="4F0D4F58" w14:textId="77777777" w:rsidR="006B619B" w:rsidRPr="00F245E6" w:rsidRDefault="006B619B">
            <w:pPr>
              <w:jc w:val="center"/>
              <w:rPr>
                <w:rFonts w:cs="Calibri Light"/>
                <w:b/>
              </w:rPr>
            </w:pPr>
            <w:r w:rsidRPr="00F245E6">
              <w:rPr>
                <w:rFonts w:cs="Calibri Light"/>
                <w:b/>
              </w:rPr>
              <w:t>3 (K)</w:t>
            </w:r>
          </w:p>
        </w:tc>
        <w:tc>
          <w:tcPr>
            <w:tcW w:w="737" w:type="dxa"/>
            <w:vMerge w:val="restart"/>
            <w:tcBorders>
              <w:top w:val="single" w:sz="4" w:space="0" w:color="auto"/>
              <w:left w:val="single" w:sz="4" w:space="0" w:color="auto"/>
              <w:bottom w:val="single" w:sz="4" w:space="0" w:color="auto"/>
              <w:right w:val="single" w:sz="4" w:space="0" w:color="auto"/>
            </w:tcBorders>
          </w:tcPr>
          <w:p w14:paraId="4CA9B2B1" w14:textId="77777777" w:rsidR="006B619B" w:rsidRPr="00F245E6" w:rsidRDefault="006B619B">
            <w:pPr>
              <w:rPr>
                <w:rFonts w:cs="Calibri Light"/>
              </w:rPr>
            </w:pPr>
            <w:r w:rsidRPr="00F245E6">
              <w:rPr>
                <w:rFonts w:cs="Calibri Light"/>
              </w:rPr>
              <w:t>tats.</w:t>
            </w:r>
          </w:p>
          <w:p w14:paraId="25391455" w14:textId="77777777" w:rsidR="006B619B" w:rsidRPr="00F245E6" w:rsidRDefault="006B619B">
            <w:pPr>
              <w:jc w:val="center"/>
              <w:rPr>
                <w:rFonts w:cs="Calibri Light"/>
                <w:b/>
              </w:rPr>
            </w:pPr>
          </w:p>
        </w:tc>
      </w:tr>
      <w:tr w:rsidR="006B619B" w:rsidRPr="00F245E6" w14:paraId="7E5F3AA2" w14:textId="77777777" w:rsidTr="0033495A">
        <w:tc>
          <w:tcPr>
            <w:tcW w:w="988" w:type="dxa"/>
            <w:tcBorders>
              <w:top w:val="single" w:sz="4" w:space="0" w:color="auto"/>
              <w:left w:val="single" w:sz="4" w:space="0" w:color="auto"/>
              <w:bottom w:val="single" w:sz="4" w:space="0" w:color="auto"/>
              <w:right w:val="single" w:sz="4" w:space="0" w:color="auto"/>
            </w:tcBorders>
          </w:tcPr>
          <w:p w14:paraId="065E5846" w14:textId="77777777" w:rsidR="006B619B" w:rsidRPr="00F245E6" w:rsidRDefault="006B619B">
            <w:pPr>
              <w:rPr>
                <w:rFonts w:cs="Calibri Light"/>
                <w:color w:val="C00000"/>
              </w:rPr>
            </w:pPr>
          </w:p>
        </w:tc>
        <w:tc>
          <w:tcPr>
            <w:tcW w:w="6825" w:type="dxa"/>
            <w:tcBorders>
              <w:right w:val="single" w:sz="4" w:space="0" w:color="auto"/>
            </w:tcBorders>
            <w:vAlign w:val="center"/>
            <w:hideMark/>
          </w:tcPr>
          <w:p w14:paraId="6C6D29E1"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32EC7C46"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56853AF" w14:textId="77777777" w:rsidR="006B619B" w:rsidRPr="00F245E6" w:rsidRDefault="006B619B">
            <w:pPr>
              <w:rPr>
                <w:rFonts w:cs="Calibri Light"/>
                <w:b/>
              </w:rPr>
            </w:pPr>
          </w:p>
        </w:tc>
      </w:tr>
    </w:tbl>
    <w:p w14:paraId="265965CB"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6"/>
        <w:gridCol w:w="741"/>
        <w:gridCol w:w="742"/>
      </w:tblGrid>
      <w:tr w:rsidR="006B619B" w:rsidRPr="00F245E6" w14:paraId="0FFDDCDC"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4EA2E9D9" w14:textId="77777777" w:rsidR="006B619B" w:rsidRPr="00F245E6" w:rsidRDefault="006B619B">
            <w:pPr>
              <w:rPr>
                <w:rFonts w:cs="Calibri Light"/>
              </w:rPr>
            </w:pPr>
            <w:r w:rsidRPr="00F245E6">
              <w:rPr>
                <w:rFonts w:cs="Calibri Light"/>
              </w:rPr>
              <w:t>D.4.1.s</w:t>
            </w:r>
          </w:p>
        </w:tc>
        <w:tc>
          <w:tcPr>
            <w:tcW w:w="6816" w:type="dxa"/>
            <w:tcBorders>
              <w:top w:val="single" w:sz="4" w:space="0" w:color="auto"/>
              <w:left w:val="single" w:sz="4" w:space="0" w:color="auto"/>
              <w:bottom w:val="single" w:sz="4" w:space="0" w:color="auto"/>
              <w:right w:val="single" w:sz="4" w:space="0" w:color="auto"/>
            </w:tcBorders>
            <w:hideMark/>
          </w:tcPr>
          <w:p w14:paraId="5AF20026" w14:textId="77777777" w:rsidR="006B619B" w:rsidRPr="00F245E6" w:rsidRDefault="006B619B">
            <w:pPr>
              <w:rPr>
                <w:rFonts w:cs="Calibri Light"/>
              </w:rPr>
            </w:pPr>
            <w:r w:rsidRPr="00F245E6">
              <w:rPr>
                <w:rFonts w:cs="Calibri Light"/>
              </w:rPr>
              <w:t>Gibt es eine Umsetzung der Maßnahmen zur Etablierung von Car-Sharing?</w:t>
            </w:r>
          </w:p>
          <w:p w14:paraId="10FC953D" w14:textId="77777777" w:rsidR="006B619B" w:rsidRPr="00F245E6" w:rsidRDefault="006B619B">
            <w:pPr>
              <w:rPr>
                <w:rFonts w:cs="Calibri Light"/>
              </w:rPr>
            </w:pPr>
            <w:r w:rsidRPr="00F245E6">
              <w:rPr>
                <w:rFonts w:cs="Calibri Light"/>
              </w:rPr>
              <w:t>(Ja = 2 Punkte)</w:t>
            </w:r>
          </w:p>
        </w:tc>
        <w:tc>
          <w:tcPr>
            <w:tcW w:w="741" w:type="dxa"/>
            <w:vMerge w:val="restart"/>
            <w:tcBorders>
              <w:top w:val="single" w:sz="4" w:space="0" w:color="auto"/>
              <w:left w:val="single" w:sz="4" w:space="0" w:color="auto"/>
              <w:right w:val="single" w:sz="4" w:space="0" w:color="auto"/>
            </w:tcBorders>
            <w:hideMark/>
          </w:tcPr>
          <w:p w14:paraId="44F5FA0F" w14:textId="77777777" w:rsidR="006B619B" w:rsidRPr="00F245E6" w:rsidRDefault="006B619B">
            <w:pPr>
              <w:rPr>
                <w:rFonts w:cs="Calibri Light"/>
              </w:rPr>
            </w:pPr>
            <w:r w:rsidRPr="00F245E6">
              <w:rPr>
                <w:rFonts w:cs="Calibri Light"/>
              </w:rPr>
              <w:t>mögl.</w:t>
            </w:r>
          </w:p>
          <w:p w14:paraId="2B86F46E" w14:textId="77777777" w:rsidR="006B619B" w:rsidRPr="00F245E6" w:rsidRDefault="006B619B">
            <w:pPr>
              <w:jc w:val="center"/>
              <w:rPr>
                <w:rFonts w:cs="Calibri Light"/>
                <w:b/>
              </w:rPr>
            </w:pPr>
            <w:r w:rsidRPr="00F245E6">
              <w:rPr>
                <w:rFonts w:cs="Calibri Light"/>
                <w:b/>
              </w:rPr>
              <w:t>2 (K)</w:t>
            </w:r>
          </w:p>
        </w:tc>
        <w:tc>
          <w:tcPr>
            <w:tcW w:w="742" w:type="dxa"/>
            <w:vMerge w:val="restart"/>
            <w:tcBorders>
              <w:top w:val="single" w:sz="4" w:space="0" w:color="auto"/>
              <w:left w:val="single" w:sz="4" w:space="0" w:color="auto"/>
              <w:bottom w:val="single" w:sz="4" w:space="0" w:color="auto"/>
              <w:right w:val="single" w:sz="4" w:space="0" w:color="auto"/>
            </w:tcBorders>
          </w:tcPr>
          <w:p w14:paraId="735BF7C6" w14:textId="77777777" w:rsidR="006B619B" w:rsidRPr="00F245E6" w:rsidRDefault="006B619B">
            <w:pPr>
              <w:rPr>
                <w:rFonts w:cs="Calibri Light"/>
              </w:rPr>
            </w:pPr>
            <w:r w:rsidRPr="00F245E6">
              <w:rPr>
                <w:rFonts w:cs="Calibri Light"/>
              </w:rPr>
              <w:t>tats.</w:t>
            </w:r>
          </w:p>
          <w:p w14:paraId="2A3D62A3" w14:textId="77777777" w:rsidR="006B619B" w:rsidRPr="00F245E6" w:rsidRDefault="006B619B">
            <w:pPr>
              <w:jc w:val="center"/>
              <w:rPr>
                <w:rFonts w:cs="Calibri Light"/>
                <w:b/>
              </w:rPr>
            </w:pPr>
          </w:p>
        </w:tc>
      </w:tr>
      <w:tr w:rsidR="006B619B" w:rsidRPr="00F245E6" w14:paraId="4BD0F448" w14:textId="77777777" w:rsidTr="0033495A">
        <w:tc>
          <w:tcPr>
            <w:tcW w:w="988" w:type="dxa"/>
            <w:tcBorders>
              <w:top w:val="single" w:sz="4" w:space="0" w:color="auto"/>
              <w:left w:val="single" w:sz="4" w:space="0" w:color="auto"/>
              <w:bottom w:val="single" w:sz="4" w:space="0" w:color="auto"/>
              <w:right w:val="single" w:sz="4" w:space="0" w:color="auto"/>
            </w:tcBorders>
          </w:tcPr>
          <w:p w14:paraId="190EAF01" w14:textId="77777777" w:rsidR="006B619B" w:rsidRPr="00F245E6" w:rsidRDefault="006B619B">
            <w:pPr>
              <w:rPr>
                <w:rFonts w:cs="Calibri Light"/>
                <w:color w:val="C00000"/>
              </w:rPr>
            </w:pPr>
          </w:p>
        </w:tc>
        <w:tc>
          <w:tcPr>
            <w:tcW w:w="6816" w:type="dxa"/>
            <w:tcBorders>
              <w:right w:val="single" w:sz="4" w:space="0" w:color="auto"/>
            </w:tcBorders>
            <w:vAlign w:val="center"/>
            <w:hideMark/>
          </w:tcPr>
          <w:p w14:paraId="635C6CFD" w14:textId="77777777" w:rsidR="006B619B" w:rsidRPr="00F245E6" w:rsidRDefault="006B619B">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6BCE0584" w14:textId="77777777" w:rsidR="006B619B" w:rsidRPr="00F245E6" w:rsidRDefault="006B619B">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9B69076" w14:textId="77777777" w:rsidR="006B619B" w:rsidRPr="00F245E6" w:rsidRDefault="006B619B">
            <w:pPr>
              <w:rPr>
                <w:rFonts w:cs="Calibri Light"/>
                <w:b/>
              </w:rPr>
            </w:pPr>
          </w:p>
        </w:tc>
      </w:tr>
    </w:tbl>
    <w:p w14:paraId="2A3839D6"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5"/>
        <w:gridCol w:w="737"/>
        <w:gridCol w:w="737"/>
      </w:tblGrid>
      <w:tr w:rsidR="006B619B" w:rsidRPr="00F245E6" w14:paraId="6AD94369"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4A0F8BC0" w14:textId="77777777" w:rsidR="006B619B" w:rsidRPr="00F245E6" w:rsidRDefault="006B619B">
            <w:pPr>
              <w:rPr>
                <w:rFonts w:cs="Calibri Light"/>
              </w:rPr>
            </w:pPr>
            <w:r w:rsidRPr="00F245E6">
              <w:rPr>
                <w:rFonts w:cs="Calibri Light"/>
              </w:rPr>
              <w:t>D.3.2.j</w:t>
            </w:r>
          </w:p>
        </w:tc>
        <w:tc>
          <w:tcPr>
            <w:tcW w:w="6825" w:type="dxa"/>
            <w:tcBorders>
              <w:top w:val="single" w:sz="4" w:space="0" w:color="auto"/>
              <w:left w:val="single" w:sz="4" w:space="0" w:color="auto"/>
              <w:bottom w:val="single" w:sz="4" w:space="0" w:color="auto"/>
              <w:right w:val="single" w:sz="4" w:space="0" w:color="auto"/>
            </w:tcBorders>
            <w:hideMark/>
          </w:tcPr>
          <w:p w14:paraId="517129C1" w14:textId="77777777" w:rsidR="006B619B" w:rsidRPr="00F245E6" w:rsidRDefault="006B619B">
            <w:pPr>
              <w:rPr>
                <w:rFonts w:cs="Calibri Light"/>
              </w:rPr>
            </w:pPr>
            <w:r w:rsidRPr="00F245E6">
              <w:rPr>
                <w:rFonts w:cs="Calibri Light"/>
              </w:rPr>
              <w:t>Welche weiteren Konzepte und Maßnahmenbündel zum Verkehr gibt es in der Gemeinde? Beschreibung</w:t>
            </w:r>
          </w:p>
          <w:p w14:paraId="7D5BA541" w14:textId="77777777" w:rsidR="006B619B" w:rsidRPr="00F245E6" w:rsidRDefault="006B619B">
            <w:pPr>
              <w:rPr>
                <w:rFonts w:cs="Calibri Light"/>
              </w:rPr>
            </w:pPr>
            <w:r w:rsidRPr="00F245E6">
              <w:rPr>
                <w:rFonts w:cs="Calibri Light"/>
              </w:rPr>
              <w:t>(Ja + Beschreibung = 1 Punkt je Maßnahme)</w:t>
            </w:r>
          </w:p>
        </w:tc>
        <w:tc>
          <w:tcPr>
            <w:tcW w:w="737" w:type="dxa"/>
            <w:vMerge w:val="restart"/>
            <w:tcBorders>
              <w:top w:val="single" w:sz="4" w:space="0" w:color="auto"/>
              <w:left w:val="single" w:sz="4" w:space="0" w:color="auto"/>
              <w:right w:val="single" w:sz="4" w:space="0" w:color="auto"/>
            </w:tcBorders>
            <w:hideMark/>
          </w:tcPr>
          <w:p w14:paraId="3FDFAE24" w14:textId="77777777" w:rsidR="006B619B" w:rsidRPr="00F245E6" w:rsidRDefault="006B619B">
            <w:pPr>
              <w:rPr>
                <w:rFonts w:cs="Calibri Light"/>
              </w:rPr>
            </w:pPr>
            <w:r w:rsidRPr="00F245E6">
              <w:rPr>
                <w:rFonts w:cs="Calibri Light"/>
              </w:rPr>
              <w:t>mögl.</w:t>
            </w:r>
          </w:p>
          <w:p w14:paraId="03287AEA" w14:textId="77777777" w:rsidR="006B619B" w:rsidRPr="00F245E6" w:rsidRDefault="006B619B">
            <w:pPr>
              <w:jc w:val="center"/>
              <w:rPr>
                <w:rFonts w:cs="Calibri Light"/>
                <w:b/>
              </w:rPr>
            </w:pPr>
            <w:r w:rsidRPr="00F245E6">
              <w:rPr>
                <w:rFonts w:cs="Calibri Light"/>
                <w:b/>
              </w:rPr>
              <w:t>3 (K)</w:t>
            </w:r>
          </w:p>
        </w:tc>
        <w:tc>
          <w:tcPr>
            <w:tcW w:w="737" w:type="dxa"/>
            <w:vMerge w:val="restart"/>
            <w:tcBorders>
              <w:top w:val="single" w:sz="4" w:space="0" w:color="auto"/>
              <w:left w:val="single" w:sz="4" w:space="0" w:color="auto"/>
              <w:bottom w:val="single" w:sz="4" w:space="0" w:color="auto"/>
              <w:right w:val="single" w:sz="4" w:space="0" w:color="auto"/>
            </w:tcBorders>
          </w:tcPr>
          <w:p w14:paraId="430022B2" w14:textId="77777777" w:rsidR="006B619B" w:rsidRPr="00F245E6" w:rsidRDefault="006B619B">
            <w:pPr>
              <w:rPr>
                <w:rFonts w:cs="Calibri Light"/>
              </w:rPr>
            </w:pPr>
            <w:r w:rsidRPr="00F245E6">
              <w:rPr>
                <w:rFonts w:cs="Calibri Light"/>
              </w:rPr>
              <w:t>tats.</w:t>
            </w:r>
          </w:p>
          <w:p w14:paraId="773FEFA3" w14:textId="77777777" w:rsidR="006B619B" w:rsidRPr="00F245E6" w:rsidRDefault="006B619B">
            <w:pPr>
              <w:jc w:val="center"/>
              <w:rPr>
                <w:rFonts w:cs="Calibri Light"/>
                <w:b/>
              </w:rPr>
            </w:pPr>
          </w:p>
        </w:tc>
      </w:tr>
      <w:tr w:rsidR="006B619B" w:rsidRPr="00F245E6" w14:paraId="216CD365" w14:textId="77777777" w:rsidTr="0033495A">
        <w:tc>
          <w:tcPr>
            <w:tcW w:w="988" w:type="dxa"/>
            <w:tcBorders>
              <w:top w:val="single" w:sz="4" w:space="0" w:color="auto"/>
              <w:left w:val="single" w:sz="4" w:space="0" w:color="auto"/>
              <w:bottom w:val="single" w:sz="4" w:space="0" w:color="auto"/>
              <w:right w:val="single" w:sz="4" w:space="0" w:color="auto"/>
            </w:tcBorders>
          </w:tcPr>
          <w:p w14:paraId="2BFC1572" w14:textId="77777777" w:rsidR="006B619B" w:rsidRPr="00F245E6" w:rsidRDefault="006B619B">
            <w:pPr>
              <w:rPr>
                <w:rFonts w:cs="Calibri Light"/>
                <w:color w:val="C00000"/>
              </w:rPr>
            </w:pPr>
          </w:p>
        </w:tc>
        <w:tc>
          <w:tcPr>
            <w:tcW w:w="6825" w:type="dxa"/>
            <w:tcBorders>
              <w:right w:val="single" w:sz="4" w:space="0" w:color="auto"/>
            </w:tcBorders>
            <w:vAlign w:val="center"/>
            <w:hideMark/>
          </w:tcPr>
          <w:p w14:paraId="00CF8B76"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3525E790"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A3153E9" w14:textId="77777777" w:rsidR="006B619B" w:rsidRPr="00F245E6" w:rsidRDefault="006B619B">
            <w:pPr>
              <w:rPr>
                <w:rFonts w:cs="Calibri Light"/>
                <w:b/>
              </w:rPr>
            </w:pPr>
          </w:p>
        </w:tc>
      </w:tr>
    </w:tbl>
    <w:p w14:paraId="66F69F4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7"/>
        <w:gridCol w:w="736"/>
        <w:gridCol w:w="736"/>
      </w:tblGrid>
      <w:tr w:rsidR="006B619B" w:rsidRPr="00F245E6" w14:paraId="7D5F454C"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E4A0163" w14:textId="77777777" w:rsidR="006B619B" w:rsidRPr="00F245E6" w:rsidRDefault="006B619B">
            <w:pPr>
              <w:rPr>
                <w:rFonts w:cs="Calibri Light"/>
              </w:rPr>
            </w:pPr>
            <w:r w:rsidRPr="00F245E6">
              <w:rPr>
                <w:rFonts w:cs="Calibri Light"/>
              </w:rPr>
              <w:t>D.4.2.a</w:t>
            </w:r>
          </w:p>
        </w:tc>
        <w:tc>
          <w:tcPr>
            <w:tcW w:w="6827" w:type="dxa"/>
            <w:tcBorders>
              <w:top w:val="single" w:sz="4" w:space="0" w:color="auto"/>
              <w:left w:val="single" w:sz="4" w:space="0" w:color="auto"/>
              <w:bottom w:val="single" w:sz="4" w:space="0" w:color="auto"/>
              <w:right w:val="single" w:sz="4" w:space="0" w:color="auto"/>
            </w:tcBorders>
            <w:hideMark/>
          </w:tcPr>
          <w:p w14:paraId="1823FBCC" w14:textId="77777777" w:rsidR="006B619B" w:rsidRPr="00F245E6" w:rsidRDefault="006B619B">
            <w:pPr>
              <w:rPr>
                <w:rFonts w:cs="Calibri Light"/>
              </w:rPr>
            </w:pPr>
            <w:r w:rsidRPr="00F245E6">
              <w:rPr>
                <w:rFonts w:cs="Calibri Light"/>
              </w:rPr>
              <w:t xml:space="preserve">Gibt es einen Übersichtsplan mit Darstellung des Wanderwege-, Radwege- und </w:t>
            </w:r>
            <w:proofErr w:type="spellStart"/>
            <w:r w:rsidRPr="00F245E6">
              <w:rPr>
                <w:rFonts w:cs="Calibri Light"/>
              </w:rPr>
              <w:t>Mountainbikenetzes</w:t>
            </w:r>
            <w:proofErr w:type="spellEnd"/>
            <w:r w:rsidRPr="00F245E6">
              <w:rPr>
                <w:rFonts w:cs="Calibri Light"/>
              </w:rPr>
              <w:t xml:space="preserve"> außerhalb des Siedlungsgebietes?</w:t>
            </w:r>
          </w:p>
          <w:p w14:paraId="377F89DE" w14:textId="77777777" w:rsidR="006B619B" w:rsidRPr="00F245E6" w:rsidRDefault="006B619B">
            <w:pPr>
              <w:rPr>
                <w:rFonts w:cs="Calibri Light"/>
              </w:rPr>
            </w:pPr>
            <w:r w:rsidRPr="00F245E6">
              <w:rPr>
                <w:rFonts w:cs="Calibri Light"/>
              </w:rPr>
              <w:t>(Ja = 2 Punkte)</w:t>
            </w:r>
          </w:p>
        </w:tc>
        <w:tc>
          <w:tcPr>
            <w:tcW w:w="736" w:type="dxa"/>
            <w:vMerge w:val="restart"/>
            <w:tcBorders>
              <w:top w:val="single" w:sz="4" w:space="0" w:color="auto"/>
              <w:left w:val="single" w:sz="4" w:space="0" w:color="auto"/>
              <w:right w:val="single" w:sz="4" w:space="0" w:color="auto"/>
            </w:tcBorders>
            <w:hideMark/>
          </w:tcPr>
          <w:p w14:paraId="32D8CB70" w14:textId="77777777" w:rsidR="006B619B" w:rsidRPr="00F245E6" w:rsidRDefault="006B619B">
            <w:pPr>
              <w:rPr>
                <w:rFonts w:cs="Calibri Light"/>
              </w:rPr>
            </w:pPr>
            <w:r w:rsidRPr="00F245E6">
              <w:rPr>
                <w:rFonts w:cs="Calibri Light"/>
              </w:rPr>
              <w:t>mögl.</w:t>
            </w:r>
          </w:p>
          <w:p w14:paraId="42014D99" w14:textId="77777777" w:rsidR="006B619B" w:rsidRPr="00F245E6" w:rsidRDefault="006B619B">
            <w:pPr>
              <w:jc w:val="center"/>
              <w:rPr>
                <w:rFonts w:cs="Calibri Light"/>
                <w:b/>
              </w:rPr>
            </w:pPr>
            <w:r w:rsidRPr="00F245E6">
              <w:rPr>
                <w:rFonts w:cs="Calibri Light"/>
                <w:b/>
              </w:rPr>
              <w:t>2 (K)</w:t>
            </w:r>
          </w:p>
        </w:tc>
        <w:tc>
          <w:tcPr>
            <w:tcW w:w="736" w:type="dxa"/>
            <w:vMerge w:val="restart"/>
            <w:tcBorders>
              <w:top w:val="single" w:sz="4" w:space="0" w:color="auto"/>
              <w:left w:val="single" w:sz="4" w:space="0" w:color="auto"/>
              <w:bottom w:val="single" w:sz="4" w:space="0" w:color="auto"/>
              <w:right w:val="single" w:sz="4" w:space="0" w:color="auto"/>
            </w:tcBorders>
          </w:tcPr>
          <w:p w14:paraId="470AAC1E" w14:textId="77777777" w:rsidR="006B619B" w:rsidRPr="00F245E6" w:rsidRDefault="006B619B">
            <w:pPr>
              <w:rPr>
                <w:rFonts w:cs="Calibri Light"/>
              </w:rPr>
            </w:pPr>
            <w:r w:rsidRPr="00F245E6">
              <w:rPr>
                <w:rFonts w:cs="Calibri Light"/>
              </w:rPr>
              <w:t>tats.</w:t>
            </w:r>
          </w:p>
          <w:p w14:paraId="7F79C3F3" w14:textId="77777777" w:rsidR="006B619B" w:rsidRPr="00F245E6" w:rsidRDefault="006B619B">
            <w:pPr>
              <w:jc w:val="center"/>
              <w:rPr>
                <w:rFonts w:cs="Calibri Light"/>
                <w:b/>
              </w:rPr>
            </w:pPr>
          </w:p>
        </w:tc>
      </w:tr>
      <w:tr w:rsidR="006B619B" w:rsidRPr="00F245E6" w14:paraId="1C293B1F" w14:textId="77777777" w:rsidTr="0033495A">
        <w:tc>
          <w:tcPr>
            <w:tcW w:w="988" w:type="dxa"/>
            <w:tcBorders>
              <w:top w:val="single" w:sz="4" w:space="0" w:color="auto"/>
              <w:left w:val="single" w:sz="4" w:space="0" w:color="auto"/>
              <w:bottom w:val="single" w:sz="4" w:space="0" w:color="auto"/>
              <w:right w:val="single" w:sz="4" w:space="0" w:color="auto"/>
            </w:tcBorders>
          </w:tcPr>
          <w:p w14:paraId="4AF276E9" w14:textId="77777777" w:rsidR="006B619B" w:rsidRPr="00F245E6" w:rsidRDefault="006B619B">
            <w:pPr>
              <w:rPr>
                <w:rFonts w:cs="Calibri Light"/>
                <w:color w:val="C00000"/>
              </w:rPr>
            </w:pPr>
          </w:p>
        </w:tc>
        <w:tc>
          <w:tcPr>
            <w:tcW w:w="6827" w:type="dxa"/>
            <w:tcBorders>
              <w:right w:val="single" w:sz="4" w:space="0" w:color="auto"/>
            </w:tcBorders>
            <w:vAlign w:val="center"/>
            <w:hideMark/>
          </w:tcPr>
          <w:p w14:paraId="52C89DB0"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755648FE" w14:textId="77777777" w:rsidR="006B619B" w:rsidRPr="00F245E6"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0A3B333C" w14:textId="77777777" w:rsidR="006B619B" w:rsidRPr="00F245E6" w:rsidRDefault="006B619B">
            <w:pPr>
              <w:rPr>
                <w:rFonts w:cs="Calibri Light"/>
                <w:b/>
              </w:rPr>
            </w:pPr>
          </w:p>
        </w:tc>
      </w:tr>
    </w:tbl>
    <w:p w14:paraId="74CDE22F"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3"/>
        <w:gridCol w:w="733"/>
        <w:gridCol w:w="733"/>
      </w:tblGrid>
      <w:tr w:rsidR="006B619B" w:rsidRPr="00F245E6" w14:paraId="6E2BC947"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96B21AF" w14:textId="77777777" w:rsidR="006B619B" w:rsidRPr="00F245E6" w:rsidRDefault="006B619B">
            <w:pPr>
              <w:rPr>
                <w:rFonts w:cs="Calibri Light"/>
              </w:rPr>
            </w:pPr>
            <w:r w:rsidRPr="00F245E6">
              <w:rPr>
                <w:rFonts w:cs="Calibri Light"/>
              </w:rPr>
              <w:t>D.4.2.b</w:t>
            </w:r>
          </w:p>
        </w:tc>
        <w:tc>
          <w:tcPr>
            <w:tcW w:w="6833" w:type="dxa"/>
            <w:tcBorders>
              <w:top w:val="single" w:sz="4" w:space="0" w:color="auto"/>
              <w:left w:val="single" w:sz="4" w:space="0" w:color="auto"/>
              <w:bottom w:val="single" w:sz="4" w:space="0" w:color="auto"/>
              <w:right w:val="single" w:sz="4" w:space="0" w:color="auto"/>
            </w:tcBorders>
            <w:hideMark/>
          </w:tcPr>
          <w:p w14:paraId="3DF7ECBF" w14:textId="18C8461B" w:rsidR="006B619B" w:rsidRPr="00F245E6" w:rsidRDefault="006B619B">
            <w:pPr>
              <w:rPr>
                <w:rFonts w:cs="Calibri Light"/>
              </w:rPr>
            </w:pPr>
            <w:r w:rsidRPr="00F245E6">
              <w:rPr>
                <w:rFonts w:cs="Calibri Light"/>
              </w:rPr>
              <w:t>Wurden Investitionsmaßnahmen zur Schließ</w:t>
            </w:r>
            <w:r w:rsidR="00DC6F5D">
              <w:rPr>
                <w:rFonts w:cs="Calibri Light"/>
              </w:rPr>
              <w:t>ung</w:t>
            </w:r>
            <w:r w:rsidRPr="00F245E6">
              <w:rPr>
                <w:rFonts w:cs="Calibri Light"/>
              </w:rPr>
              <w:t xml:space="preserve"> allfälliger Lücken im </w:t>
            </w:r>
            <w:r w:rsidRPr="00F245E6">
              <w:rPr>
                <w:rFonts w:cs="Calibri Light"/>
              </w:rPr>
              <w:lastRenderedPageBreak/>
              <w:t xml:space="preserve">Wanderwege-, Radwege- und </w:t>
            </w:r>
            <w:proofErr w:type="spellStart"/>
            <w:r w:rsidRPr="00F245E6">
              <w:rPr>
                <w:rFonts w:cs="Calibri Light"/>
              </w:rPr>
              <w:t>Mountainbikenetz</w:t>
            </w:r>
            <w:proofErr w:type="spellEnd"/>
            <w:r w:rsidRPr="00F245E6">
              <w:rPr>
                <w:rFonts w:cs="Calibri Light"/>
              </w:rPr>
              <w:t xml:space="preserve"> (ähnliche Maßnahmen werden nur 1 x gezählt) in den vergangenen 5 Jahren gesetzt? Beschreibung</w:t>
            </w:r>
          </w:p>
          <w:p w14:paraId="6B4241BD" w14:textId="77777777" w:rsidR="006B619B" w:rsidRPr="00F245E6" w:rsidRDefault="006B619B">
            <w:pPr>
              <w:rPr>
                <w:rFonts w:cs="Calibri Light"/>
              </w:rPr>
            </w:pPr>
            <w:r w:rsidRPr="00F245E6">
              <w:rPr>
                <w:rFonts w:cs="Calibri Light"/>
              </w:rPr>
              <w:t>(Ja + Beschreibung = 2 Punkte je Maßnahme)</w:t>
            </w:r>
          </w:p>
        </w:tc>
        <w:tc>
          <w:tcPr>
            <w:tcW w:w="733" w:type="dxa"/>
            <w:vMerge w:val="restart"/>
            <w:tcBorders>
              <w:top w:val="single" w:sz="4" w:space="0" w:color="auto"/>
              <w:left w:val="single" w:sz="4" w:space="0" w:color="auto"/>
              <w:right w:val="single" w:sz="4" w:space="0" w:color="auto"/>
            </w:tcBorders>
            <w:hideMark/>
          </w:tcPr>
          <w:p w14:paraId="67E0CE25" w14:textId="77777777" w:rsidR="006B619B" w:rsidRPr="00F245E6" w:rsidRDefault="006B619B">
            <w:pPr>
              <w:rPr>
                <w:rFonts w:cs="Calibri Light"/>
              </w:rPr>
            </w:pPr>
            <w:r w:rsidRPr="00F245E6">
              <w:rPr>
                <w:rFonts w:cs="Calibri Light"/>
              </w:rPr>
              <w:lastRenderedPageBreak/>
              <w:t>mögl.</w:t>
            </w:r>
          </w:p>
          <w:p w14:paraId="36513D3B" w14:textId="77777777" w:rsidR="006B619B" w:rsidRPr="00F245E6" w:rsidRDefault="006B619B">
            <w:pPr>
              <w:jc w:val="center"/>
              <w:rPr>
                <w:rFonts w:cs="Calibri Light"/>
                <w:b/>
              </w:rPr>
            </w:pPr>
            <w:r w:rsidRPr="00F245E6">
              <w:rPr>
                <w:rFonts w:cs="Calibri Light"/>
                <w:b/>
              </w:rPr>
              <w:lastRenderedPageBreak/>
              <w:t>6 (K)</w:t>
            </w:r>
          </w:p>
        </w:tc>
        <w:tc>
          <w:tcPr>
            <w:tcW w:w="733" w:type="dxa"/>
            <w:vMerge w:val="restart"/>
            <w:tcBorders>
              <w:top w:val="single" w:sz="4" w:space="0" w:color="auto"/>
              <w:left w:val="single" w:sz="4" w:space="0" w:color="auto"/>
              <w:bottom w:val="single" w:sz="4" w:space="0" w:color="auto"/>
              <w:right w:val="single" w:sz="4" w:space="0" w:color="auto"/>
            </w:tcBorders>
          </w:tcPr>
          <w:p w14:paraId="65A6C777" w14:textId="77777777" w:rsidR="006B619B" w:rsidRPr="00F245E6" w:rsidRDefault="006B619B">
            <w:pPr>
              <w:rPr>
                <w:rFonts w:cs="Calibri Light"/>
              </w:rPr>
            </w:pPr>
            <w:r w:rsidRPr="00F245E6">
              <w:rPr>
                <w:rFonts w:cs="Calibri Light"/>
              </w:rPr>
              <w:lastRenderedPageBreak/>
              <w:t>tats.</w:t>
            </w:r>
          </w:p>
          <w:p w14:paraId="4A3F0190" w14:textId="77777777" w:rsidR="006B619B" w:rsidRPr="00F245E6" w:rsidRDefault="006B619B">
            <w:pPr>
              <w:jc w:val="center"/>
              <w:rPr>
                <w:rFonts w:cs="Calibri Light"/>
                <w:b/>
              </w:rPr>
            </w:pPr>
          </w:p>
        </w:tc>
      </w:tr>
      <w:tr w:rsidR="006B619B" w:rsidRPr="00F245E6" w14:paraId="71E973A6" w14:textId="77777777" w:rsidTr="0033495A">
        <w:tc>
          <w:tcPr>
            <w:tcW w:w="988" w:type="dxa"/>
            <w:tcBorders>
              <w:top w:val="single" w:sz="4" w:space="0" w:color="auto"/>
              <w:left w:val="single" w:sz="4" w:space="0" w:color="auto"/>
              <w:bottom w:val="single" w:sz="4" w:space="0" w:color="auto"/>
              <w:right w:val="single" w:sz="4" w:space="0" w:color="auto"/>
            </w:tcBorders>
          </w:tcPr>
          <w:p w14:paraId="20D58C13" w14:textId="77777777" w:rsidR="006B619B" w:rsidRPr="00F245E6" w:rsidRDefault="006B619B">
            <w:pPr>
              <w:rPr>
                <w:rFonts w:cs="Calibri Light"/>
                <w:color w:val="C00000"/>
              </w:rPr>
            </w:pPr>
          </w:p>
        </w:tc>
        <w:tc>
          <w:tcPr>
            <w:tcW w:w="6833" w:type="dxa"/>
            <w:tcBorders>
              <w:right w:val="single" w:sz="4" w:space="0" w:color="auto"/>
            </w:tcBorders>
            <w:vAlign w:val="center"/>
            <w:hideMark/>
          </w:tcPr>
          <w:p w14:paraId="3B6B824E" w14:textId="77777777" w:rsidR="006B619B" w:rsidRPr="00F245E6" w:rsidRDefault="006B619B">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2672B62A" w14:textId="77777777" w:rsidR="006B619B" w:rsidRPr="00F245E6"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19C33C35" w14:textId="77777777" w:rsidR="006B619B" w:rsidRPr="00F245E6" w:rsidRDefault="006B619B">
            <w:pPr>
              <w:rPr>
                <w:rFonts w:cs="Calibri Light"/>
                <w:b/>
              </w:rPr>
            </w:pPr>
          </w:p>
        </w:tc>
      </w:tr>
    </w:tbl>
    <w:p w14:paraId="2406A290"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3"/>
        <w:gridCol w:w="733"/>
        <w:gridCol w:w="733"/>
      </w:tblGrid>
      <w:tr w:rsidR="006B619B" w:rsidRPr="00F245E6" w14:paraId="3776DBDB"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2D974083" w14:textId="77777777" w:rsidR="006B619B" w:rsidRPr="00F245E6" w:rsidRDefault="006B619B">
            <w:pPr>
              <w:rPr>
                <w:rFonts w:cs="Calibri Light"/>
              </w:rPr>
            </w:pPr>
            <w:r w:rsidRPr="00F245E6">
              <w:rPr>
                <w:rFonts w:cs="Calibri Light"/>
              </w:rPr>
              <w:t>D.4.2.c</w:t>
            </w:r>
          </w:p>
        </w:tc>
        <w:tc>
          <w:tcPr>
            <w:tcW w:w="6833" w:type="dxa"/>
            <w:tcBorders>
              <w:top w:val="single" w:sz="4" w:space="0" w:color="auto"/>
              <w:left w:val="single" w:sz="4" w:space="0" w:color="auto"/>
              <w:bottom w:val="single" w:sz="4" w:space="0" w:color="auto"/>
              <w:right w:val="single" w:sz="4" w:space="0" w:color="auto"/>
            </w:tcBorders>
            <w:hideMark/>
          </w:tcPr>
          <w:p w14:paraId="1E929F09" w14:textId="77777777" w:rsidR="006B619B" w:rsidRPr="00F245E6" w:rsidRDefault="006B619B">
            <w:pPr>
              <w:rPr>
                <w:rFonts w:cs="Calibri Light"/>
              </w:rPr>
            </w:pPr>
            <w:r w:rsidRPr="00F245E6">
              <w:rPr>
                <w:rFonts w:cs="Calibri Light"/>
              </w:rPr>
              <w:t>Wurden Investitionsmaßnahmen zur Steigerung der Aufenthaltsqualität auf dem Wanderweg (ähnliche Maßnahmen werden nur 1 x gezählt) in den vergangenen 5 Jahren gesetzt? Beschreibung</w:t>
            </w:r>
          </w:p>
          <w:p w14:paraId="79EBCDA5" w14:textId="77777777" w:rsidR="006B619B" w:rsidRPr="00F245E6" w:rsidRDefault="006B619B">
            <w:pPr>
              <w:rPr>
                <w:rFonts w:cs="Calibri Light"/>
              </w:rPr>
            </w:pPr>
            <w:r w:rsidRPr="00F245E6">
              <w:rPr>
                <w:rFonts w:cs="Calibri Light"/>
              </w:rPr>
              <w:t>(Ja + Beschreibung = 2 Punkte je Maßnahme)</w:t>
            </w:r>
          </w:p>
        </w:tc>
        <w:tc>
          <w:tcPr>
            <w:tcW w:w="733" w:type="dxa"/>
            <w:vMerge w:val="restart"/>
            <w:tcBorders>
              <w:top w:val="single" w:sz="4" w:space="0" w:color="auto"/>
              <w:left w:val="single" w:sz="4" w:space="0" w:color="auto"/>
              <w:right w:val="single" w:sz="4" w:space="0" w:color="auto"/>
            </w:tcBorders>
            <w:hideMark/>
          </w:tcPr>
          <w:p w14:paraId="663D27AD" w14:textId="77777777" w:rsidR="006B619B" w:rsidRPr="00F245E6" w:rsidRDefault="006B619B">
            <w:pPr>
              <w:rPr>
                <w:rFonts w:cs="Calibri Light"/>
              </w:rPr>
            </w:pPr>
            <w:r w:rsidRPr="00F245E6">
              <w:rPr>
                <w:rFonts w:cs="Calibri Light"/>
              </w:rPr>
              <w:t>mögl.</w:t>
            </w:r>
          </w:p>
          <w:p w14:paraId="5328180D" w14:textId="77777777" w:rsidR="006B619B" w:rsidRPr="00F245E6" w:rsidRDefault="006B619B">
            <w:pPr>
              <w:jc w:val="center"/>
              <w:rPr>
                <w:rFonts w:cs="Calibri Light"/>
                <w:b/>
              </w:rPr>
            </w:pPr>
            <w:r w:rsidRPr="00F245E6">
              <w:rPr>
                <w:rFonts w:cs="Calibri Light"/>
                <w:b/>
              </w:rPr>
              <w:t>6 (K)</w:t>
            </w:r>
          </w:p>
        </w:tc>
        <w:tc>
          <w:tcPr>
            <w:tcW w:w="733" w:type="dxa"/>
            <w:vMerge w:val="restart"/>
            <w:tcBorders>
              <w:top w:val="single" w:sz="4" w:space="0" w:color="auto"/>
              <w:left w:val="single" w:sz="4" w:space="0" w:color="auto"/>
              <w:bottom w:val="single" w:sz="4" w:space="0" w:color="auto"/>
              <w:right w:val="single" w:sz="4" w:space="0" w:color="auto"/>
            </w:tcBorders>
          </w:tcPr>
          <w:p w14:paraId="442F7C65" w14:textId="77777777" w:rsidR="006B619B" w:rsidRPr="00F245E6" w:rsidRDefault="006B619B">
            <w:pPr>
              <w:rPr>
                <w:rFonts w:cs="Calibri Light"/>
              </w:rPr>
            </w:pPr>
            <w:r w:rsidRPr="00F245E6">
              <w:rPr>
                <w:rFonts w:cs="Calibri Light"/>
              </w:rPr>
              <w:t>tats.</w:t>
            </w:r>
          </w:p>
          <w:p w14:paraId="6CC40814" w14:textId="77777777" w:rsidR="006B619B" w:rsidRPr="00F245E6" w:rsidRDefault="006B619B">
            <w:pPr>
              <w:jc w:val="center"/>
              <w:rPr>
                <w:rFonts w:cs="Calibri Light"/>
                <w:b/>
              </w:rPr>
            </w:pPr>
          </w:p>
        </w:tc>
      </w:tr>
      <w:tr w:rsidR="006B619B" w:rsidRPr="00F245E6" w14:paraId="7E14BC78" w14:textId="77777777" w:rsidTr="0033495A">
        <w:tc>
          <w:tcPr>
            <w:tcW w:w="988" w:type="dxa"/>
            <w:tcBorders>
              <w:top w:val="single" w:sz="4" w:space="0" w:color="auto"/>
              <w:left w:val="single" w:sz="4" w:space="0" w:color="auto"/>
              <w:bottom w:val="single" w:sz="4" w:space="0" w:color="auto"/>
              <w:right w:val="single" w:sz="4" w:space="0" w:color="auto"/>
            </w:tcBorders>
          </w:tcPr>
          <w:p w14:paraId="65DD2C4F" w14:textId="77777777" w:rsidR="006B619B" w:rsidRPr="00F245E6" w:rsidRDefault="006B619B">
            <w:pPr>
              <w:rPr>
                <w:rFonts w:cs="Calibri Light"/>
                <w:color w:val="C00000"/>
              </w:rPr>
            </w:pPr>
          </w:p>
        </w:tc>
        <w:tc>
          <w:tcPr>
            <w:tcW w:w="6833" w:type="dxa"/>
            <w:tcBorders>
              <w:right w:val="single" w:sz="4" w:space="0" w:color="auto"/>
            </w:tcBorders>
            <w:vAlign w:val="center"/>
            <w:hideMark/>
          </w:tcPr>
          <w:p w14:paraId="70F9C50A" w14:textId="77777777" w:rsidR="006B619B" w:rsidRPr="00F245E6" w:rsidRDefault="006B619B">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3908F184" w14:textId="77777777" w:rsidR="006B619B" w:rsidRPr="00F245E6"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2726298D" w14:textId="77777777" w:rsidR="006B619B" w:rsidRPr="00F245E6" w:rsidRDefault="006B619B">
            <w:pPr>
              <w:rPr>
                <w:rFonts w:cs="Calibri Light"/>
                <w:b/>
              </w:rPr>
            </w:pPr>
          </w:p>
        </w:tc>
      </w:tr>
    </w:tbl>
    <w:p w14:paraId="7C8F34E9"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1"/>
        <w:gridCol w:w="734"/>
        <w:gridCol w:w="734"/>
      </w:tblGrid>
      <w:tr w:rsidR="006B619B" w:rsidRPr="00F245E6" w14:paraId="1D5943C0"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CEDCF73" w14:textId="77777777" w:rsidR="006B619B" w:rsidRPr="00F245E6" w:rsidRDefault="006B619B">
            <w:pPr>
              <w:rPr>
                <w:rFonts w:cs="Calibri Light"/>
              </w:rPr>
            </w:pPr>
            <w:r w:rsidRPr="00F245E6">
              <w:rPr>
                <w:rFonts w:cs="Calibri Light"/>
              </w:rPr>
              <w:t>D.2.1.l</w:t>
            </w:r>
          </w:p>
        </w:tc>
        <w:tc>
          <w:tcPr>
            <w:tcW w:w="6831" w:type="dxa"/>
            <w:tcBorders>
              <w:top w:val="single" w:sz="4" w:space="0" w:color="auto"/>
              <w:left w:val="single" w:sz="4" w:space="0" w:color="auto"/>
              <w:bottom w:val="single" w:sz="4" w:space="0" w:color="auto"/>
              <w:right w:val="single" w:sz="4" w:space="0" w:color="auto"/>
            </w:tcBorders>
            <w:hideMark/>
          </w:tcPr>
          <w:p w14:paraId="6A3C2B8B" w14:textId="77777777" w:rsidR="006B619B" w:rsidRPr="00F245E6" w:rsidRDefault="006B619B">
            <w:pPr>
              <w:rPr>
                <w:rFonts w:cs="Calibri Light"/>
              </w:rPr>
            </w:pPr>
            <w:r w:rsidRPr="00F245E6">
              <w:rPr>
                <w:rFonts w:cs="Calibri Light"/>
              </w:rPr>
              <w:t>Gibt es eine Kennzahl von Straßenkilometer innerhalb des Hauptsiedlungsgebietes je Einwohner Hauptwohnsitz und je m² Bauland?</w:t>
            </w:r>
          </w:p>
          <w:p w14:paraId="215F5940" w14:textId="77777777" w:rsidR="006B619B" w:rsidRPr="00F245E6" w:rsidRDefault="006B619B">
            <w:pPr>
              <w:rPr>
                <w:rFonts w:cs="Calibri Light"/>
              </w:rPr>
            </w:pPr>
            <w:r w:rsidRPr="00F245E6">
              <w:rPr>
                <w:rFonts w:cs="Calibri Light"/>
              </w:rPr>
              <w:t>(Ja = 0,5 Punkte)</w:t>
            </w:r>
          </w:p>
        </w:tc>
        <w:tc>
          <w:tcPr>
            <w:tcW w:w="734" w:type="dxa"/>
            <w:vMerge w:val="restart"/>
            <w:tcBorders>
              <w:top w:val="single" w:sz="4" w:space="0" w:color="auto"/>
              <w:left w:val="single" w:sz="4" w:space="0" w:color="auto"/>
              <w:right w:val="single" w:sz="4" w:space="0" w:color="auto"/>
            </w:tcBorders>
            <w:hideMark/>
          </w:tcPr>
          <w:p w14:paraId="61EFB959" w14:textId="77777777" w:rsidR="006B619B" w:rsidRPr="00F245E6" w:rsidRDefault="006B619B">
            <w:pPr>
              <w:rPr>
                <w:rFonts w:cs="Calibri Light"/>
              </w:rPr>
            </w:pPr>
            <w:r w:rsidRPr="00F245E6">
              <w:rPr>
                <w:rFonts w:cs="Calibri Light"/>
              </w:rPr>
              <w:t>mögl.</w:t>
            </w:r>
          </w:p>
          <w:p w14:paraId="44A68803" w14:textId="77777777" w:rsidR="006B619B" w:rsidRPr="00F245E6" w:rsidRDefault="006B619B">
            <w:pPr>
              <w:jc w:val="center"/>
              <w:rPr>
                <w:rFonts w:cs="Calibri Light"/>
                <w:b/>
              </w:rPr>
            </w:pPr>
            <w:r w:rsidRPr="00F245E6">
              <w:rPr>
                <w:rFonts w:cs="Calibri Light"/>
                <w:b/>
              </w:rPr>
              <w:t>0,5 (K)</w:t>
            </w:r>
          </w:p>
        </w:tc>
        <w:tc>
          <w:tcPr>
            <w:tcW w:w="734" w:type="dxa"/>
            <w:vMerge w:val="restart"/>
            <w:tcBorders>
              <w:top w:val="single" w:sz="4" w:space="0" w:color="auto"/>
              <w:left w:val="single" w:sz="4" w:space="0" w:color="auto"/>
              <w:bottom w:val="single" w:sz="4" w:space="0" w:color="auto"/>
              <w:right w:val="single" w:sz="4" w:space="0" w:color="auto"/>
            </w:tcBorders>
          </w:tcPr>
          <w:p w14:paraId="43BCBE85" w14:textId="77777777" w:rsidR="006B619B" w:rsidRPr="00F245E6" w:rsidRDefault="006B619B">
            <w:pPr>
              <w:rPr>
                <w:rFonts w:cs="Calibri Light"/>
              </w:rPr>
            </w:pPr>
            <w:r w:rsidRPr="00F245E6">
              <w:rPr>
                <w:rFonts w:cs="Calibri Light"/>
              </w:rPr>
              <w:t>tats.</w:t>
            </w:r>
          </w:p>
          <w:p w14:paraId="3AE5CF94" w14:textId="77777777" w:rsidR="006B619B" w:rsidRPr="00F245E6" w:rsidRDefault="006B619B">
            <w:pPr>
              <w:jc w:val="center"/>
              <w:rPr>
                <w:rFonts w:cs="Calibri Light"/>
                <w:b/>
              </w:rPr>
            </w:pPr>
          </w:p>
        </w:tc>
      </w:tr>
      <w:tr w:rsidR="006B619B" w:rsidRPr="00F245E6" w14:paraId="4116ED16" w14:textId="77777777" w:rsidTr="0033495A">
        <w:tc>
          <w:tcPr>
            <w:tcW w:w="988" w:type="dxa"/>
            <w:tcBorders>
              <w:top w:val="single" w:sz="4" w:space="0" w:color="auto"/>
              <w:left w:val="single" w:sz="4" w:space="0" w:color="auto"/>
              <w:bottom w:val="single" w:sz="4" w:space="0" w:color="auto"/>
              <w:right w:val="single" w:sz="4" w:space="0" w:color="auto"/>
            </w:tcBorders>
          </w:tcPr>
          <w:p w14:paraId="0488CE35" w14:textId="77777777" w:rsidR="006B619B" w:rsidRPr="00F245E6" w:rsidRDefault="006B619B">
            <w:pPr>
              <w:rPr>
                <w:rFonts w:cs="Calibri Light"/>
                <w:color w:val="C00000"/>
              </w:rPr>
            </w:pPr>
          </w:p>
        </w:tc>
        <w:tc>
          <w:tcPr>
            <w:tcW w:w="6831" w:type="dxa"/>
            <w:tcBorders>
              <w:right w:val="single" w:sz="4" w:space="0" w:color="auto"/>
            </w:tcBorders>
            <w:vAlign w:val="center"/>
            <w:hideMark/>
          </w:tcPr>
          <w:p w14:paraId="0F5B763D" w14:textId="77777777" w:rsidR="006B619B" w:rsidRPr="00F245E6" w:rsidRDefault="006B619B">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42D3B15D" w14:textId="77777777" w:rsidR="006B619B" w:rsidRPr="00F245E6" w:rsidRDefault="006B619B">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4E482742" w14:textId="77777777" w:rsidR="006B619B" w:rsidRPr="00F245E6" w:rsidRDefault="006B619B">
            <w:pPr>
              <w:rPr>
                <w:rFonts w:cs="Calibri Light"/>
                <w:b/>
              </w:rPr>
            </w:pPr>
          </w:p>
        </w:tc>
      </w:tr>
    </w:tbl>
    <w:p w14:paraId="2792443A"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4"/>
        <w:gridCol w:w="732"/>
        <w:gridCol w:w="733"/>
      </w:tblGrid>
      <w:tr w:rsidR="006B619B" w:rsidRPr="00F245E6" w14:paraId="3335A1D3"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315039BE" w14:textId="77777777" w:rsidR="006B619B" w:rsidRPr="00F245E6" w:rsidRDefault="006B619B">
            <w:pPr>
              <w:rPr>
                <w:rFonts w:cs="Calibri Light"/>
              </w:rPr>
            </w:pPr>
            <w:r w:rsidRPr="00F245E6">
              <w:rPr>
                <w:rFonts w:cs="Calibri Light"/>
              </w:rPr>
              <w:t>D.2.1.m</w:t>
            </w:r>
          </w:p>
        </w:tc>
        <w:tc>
          <w:tcPr>
            <w:tcW w:w="6834" w:type="dxa"/>
            <w:tcBorders>
              <w:top w:val="single" w:sz="4" w:space="0" w:color="auto"/>
              <w:left w:val="single" w:sz="4" w:space="0" w:color="auto"/>
              <w:bottom w:val="single" w:sz="4" w:space="0" w:color="auto"/>
              <w:right w:val="single" w:sz="4" w:space="0" w:color="auto"/>
            </w:tcBorders>
            <w:hideMark/>
          </w:tcPr>
          <w:p w14:paraId="6DC3EB3D" w14:textId="77777777" w:rsidR="006B619B" w:rsidRPr="00F245E6" w:rsidRDefault="006B619B">
            <w:pPr>
              <w:rPr>
                <w:rFonts w:cs="Calibri Light"/>
              </w:rPr>
            </w:pPr>
            <w:r w:rsidRPr="00F245E6">
              <w:rPr>
                <w:rFonts w:cs="Calibri Light"/>
              </w:rPr>
              <w:t>Gibt es eine Kennzahl von Fahrradwegkilometer innerhalb des Hauptsiedlungsgebietes je Einwohner Hauptwohnsitz und je m² Bauland?</w:t>
            </w:r>
          </w:p>
          <w:p w14:paraId="10246C5D" w14:textId="77777777" w:rsidR="006B619B" w:rsidRPr="00F245E6" w:rsidRDefault="006B619B">
            <w:pPr>
              <w:rPr>
                <w:rFonts w:cs="Calibri Light"/>
              </w:rPr>
            </w:pPr>
            <w:r w:rsidRPr="00F245E6">
              <w:rPr>
                <w:rFonts w:cs="Calibri Light"/>
              </w:rPr>
              <w:t>(Ja = 0,5 Punkte)</w:t>
            </w:r>
          </w:p>
        </w:tc>
        <w:tc>
          <w:tcPr>
            <w:tcW w:w="732" w:type="dxa"/>
            <w:vMerge w:val="restart"/>
            <w:tcBorders>
              <w:top w:val="single" w:sz="4" w:space="0" w:color="auto"/>
              <w:left w:val="single" w:sz="4" w:space="0" w:color="auto"/>
              <w:right w:val="single" w:sz="4" w:space="0" w:color="auto"/>
            </w:tcBorders>
            <w:hideMark/>
          </w:tcPr>
          <w:p w14:paraId="605DE029" w14:textId="77777777" w:rsidR="006B619B" w:rsidRPr="00F245E6" w:rsidRDefault="006B619B">
            <w:pPr>
              <w:rPr>
                <w:rFonts w:cs="Calibri Light"/>
              </w:rPr>
            </w:pPr>
            <w:r w:rsidRPr="00F245E6">
              <w:rPr>
                <w:rFonts w:cs="Calibri Light"/>
              </w:rPr>
              <w:t>mögl.</w:t>
            </w:r>
          </w:p>
          <w:p w14:paraId="0C6D5D77" w14:textId="77777777" w:rsidR="006B619B" w:rsidRPr="00F245E6" w:rsidRDefault="006B619B">
            <w:pPr>
              <w:jc w:val="center"/>
              <w:rPr>
                <w:rFonts w:cs="Calibri Light"/>
                <w:b/>
              </w:rPr>
            </w:pPr>
            <w:r w:rsidRPr="00F245E6">
              <w:rPr>
                <w:rFonts w:cs="Calibri Light"/>
                <w:b/>
              </w:rPr>
              <w:t>0,5 (K)</w:t>
            </w:r>
          </w:p>
        </w:tc>
        <w:tc>
          <w:tcPr>
            <w:tcW w:w="733" w:type="dxa"/>
            <w:vMerge w:val="restart"/>
            <w:tcBorders>
              <w:top w:val="single" w:sz="4" w:space="0" w:color="auto"/>
              <w:left w:val="single" w:sz="4" w:space="0" w:color="auto"/>
              <w:bottom w:val="single" w:sz="4" w:space="0" w:color="auto"/>
              <w:right w:val="single" w:sz="4" w:space="0" w:color="auto"/>
            </w:tcBorders>
          </w:tcPr>
          <w:p w14:paraId="5AA7462A" w14:textId="77777777" w:rsidR="006B619B" w:rsidRPr="00F245E6" w:rsidRDefault="006B619B">
            <w:pPr>
              <w:rPr>
                <w:rFonts w:cs="Calibri Light"/>
              </w:rPr>
            </w:pPr>
            <w:r w:rsidRPr="00F245E6">
              <w:rPr>
                <w:rFonts w:cs="Calibri Light"/>
              </w:rPr>
              <w:t>tats.</w:t>
            </w:r>
          </w:p>
          <w:p w14:paraId="5E3BB257" w14:textId="77777777" w:rsidR="006B619B" w:rsidRPr="00F245E6" w:rsidRDefault="006B619B">
            <w:pPr>
              <w:jc w:val="center"/>
              <w:rPr>
                <w:rFonts w:cs="Calibri Light"/>
                <w:b/>
              </w:rPr>
            </w:pPr>
          </w:p>
        </w:tc>
      </w:tr>
      <w:tr w:rsidR="006B619B" w:rsidRPr="00F245E6" w14:paraId="1BF2C199" w14:textId="77777777" w:rsidTr="0033495A">
        <w:tc>
          <w:tcPr>
            <w:tcW w:w="988" w:type="dxa"/>
            <w:tcBorders>
              <w:top w:val="single" w:sz="4" w:space="0" w:color="auto"/>
              <w:left w:val="single" w:sz="4" w:space="0" w:color="auto"/>
              <w:bottom w:val="single" w:sz="4" w:space="0" w:color="auto"/>
              <w:right w:val="single" w:sz="4" w:space="0" w:color="auto"/>
            </w:tcBorders>
          </w:tcPr>
          <w:p w14:paraId="2B8DFCE9" w14:textId="77777777" w:rsidR="006B619B" w:rsidRPr="00F245E6" w:rsidRDefault="006B619B">
            <w:pPr>
              <w:rPr>
                <w:rFonts w:cs="Calibri Light"/>
                <w:color w:val="C00000"/>
              </w:rPr>
            </w:pPr>
          </w:p>
        </w:tc>
        <w:tc>
          <w:tcPr>
            <w:tcW w:w="6834" w:type="dxa"/>
            <w:tcBorders>
              <w:right w:val="single" w:sz="4" w:space="0" w:color="auto"/>
            </w:tcBorders>
            <w:vAlign w:val="center"/>
            <w:hideMark/>
          </w:tcPr>
          <w:p w14:paraId="012C47A5" w14:textId="77777777" w:rsidR="006B619B" w:rsidRPr="00F245E6" w:rsidRDefault="006B619B">
            <w:pPr>
              <w:rPr>
                <w:rFonts w:cs="Calibri Light"/>
                <w:sz w:val="20"/>
                <w:szCs w:val="20"/>
                <w:lang w:val="de-AT" w:eastAsia="de-AT"/>
              </w:rPr>
            </w:pPr>
          </w:p>
        </w:tc>
        <w:tc>
          <w:tcPr>
            <w:tcW w:w="732" w:type="dxa"/>
            <w:vMerge/>
            <w:tcBorders>
              <w:left w:val="single" w:sz="4" w:space="0" w:color="auto"/>
              <w:right w:val="single" w:sz="4" w:space="0" w:color="auto"/>
            </w:tcBorders>
            <w:vAlign w:val="center"/>
            <w:hideMark/>
          </w:tcPr>
          <w:p w14:paraId="1AC545FB" w14:textId="77777777" w:rsidR="006B619B" w:rsidRPr="00F245E6"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1D1A7B23" w14:textId="77777777" w:rsidR="006B619B" w:rsidRPr="00F245E6" w:rsidRDefault="006B619B">
            <w:pPr>
              <w:rPr>
                <w:rFonts w:cs="Calibri Light"/>
                <w:b/>
              </w:rPr>
            </w:pPr>
          </w:p>
        </w:tc>
      </w:tr>
    </w:tbl>
    <w:p w14:paraId="4AF9DE8A"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3"/>
        <w:gridCol w:w="733"/>
        <w:gridCol w:w="733"/>
      </w:tblGrid>
      <w:tr w:rsidR="006B619B" w:rsidRPr="00F245E6" w14:paraId="46403AF4"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6EDB2F0E" w14:textId="77777777" w:rsidR="006B619B" w:rsidRPr="00F245E6" w:rsidRDefault="006B619B">
            <w:pPr>
              <w:rPr>
                <w:rFonts w:cs="Calibri Light"/>
              </w:rPr>
            </w:pPr>
            <w:r w:rsidRPr="00F245E6">
              <w:rPr>
                <w:rFonts w:cs="Calibri Light"/>
              </w:rPr>
              <w:t>D.2.1.n</w:t>
            </w:r>
          </w:p>
        </w:tc>
        <w:tc>
          <w:tcPr>
            <w:tcW w:w="6833" w:type="dxa"/>
            <w:tcBorders>
              <w:top w:val="single" w:sz="4" w:space="0" w:color="auto"/>
              <w:left w:val="single" w:sz="4" w:space="0" w:color="auto"/>
              <w:bottom w:val="single" w:sz="4" w:space="0" w:color="auto"/>
              <w:right w:val="single" w:sz="4" w:space="0" w:color="auto"/>
            </w:tcBorders>
            <w:hideMark/>
          </w:tcPr>
          <w:p w14:paraId="69A92937" w14:textId="77777777" w:rsidR="006B619B" w:rsidRPr="00F245E6" w:rsidRDefault="006B619B">
            <w:pPr>
              <w:rPr>
                <w:rFonts w:cs="Calibri Light"/>
              </w:rPr>
            </w:pPr>
            <w:r w:rsidRPr="00F245E6">
              <w:rPr>
                <w:rFonts w:cs="Calibri Light"/>
              </w:rPr>
              <w:t>Gibt es eine Kennzahl von Fußwegkilometer innerhalb des Hauptsiedlungsgebietes je Einwohner Hauptwohnsitz und je m² Bauland?</w:t>
            </w:r>
          </w:p>
          <w:p w14:paraId="199F0A02" w14:textId="77777777" w:rsidR="006B619B" w:rsidRPr="00F245E6" w:rsidRDefault="006B619B">
            <w:pPr>
              <w:rPr>
                <w:rFonts w:cs="Calibri Light"/>
              </w:rPr>
            </w:pPr>
            <w:r w:rsidRPr="00F245E6">
              <w:rPr>
                <w:rFonts w:cs="Calibri Light"/>
              </w:rPr>
              <w:t>(Ja = 0,5 Punkte)</w:t>
            </w:r>
          </w:p>
        </w:tc>
        <w:tc>
          <w:tcPr>
            <w:tcW w:w="733" w:type="dxa"/>
            <w:vMerge w:val="restart"/>
            <w:tcBorders>
              <w:top w:val="single" w:sz="4" w:space="0" w:color="auto"/>
              <w:left w:val="single" w:sz="4" w:space="0" w:color="auto"/>
              <w:right w:val="single" w:sz="4" w:space="0" w:color="auto"/>
            </w:tcBorders>
            <w:hideMark/>
          </w:tcPr>
          <w:p w14:paraId="054FBF34" w14:textId="77777777" w:rsidR="006B619B" w:rsidRPr="00F245E6" w:rsidRDefault="006B619B">
            <w:pPr>
              <w:rPr>
                <w:rFonts w:cs="Calibri Light"/>
              </w:rPr>
            </w:pPr>
            <w:r w:rsidRPr="00F245E6">
              <w:rPr>
                <w:rFonts w:cs="Calibri Light"/>
              </w:rPr>
              <w:t>mögl.</w:t>
            </w:r>
          </w:p>
          <w:p w14:paraId="5F66E483" w14:textId="77777777" w:rsidR="006B619B" w:rsidRPr="00F245E6" w:rsidRDefault="006B619B">
            <w:pPr>
              <w:jc w:val="center"/>
              <w:rPr>
                <w:rFonts w:cs="Calibri Light"/>
                <w:b/>
              </w:rPr>
            </w:pPr>
            <w:r w:rsidRPr="00F245E6">
              <w:rPr>
                <w:rFonts w:cs="Calibri Light"/>
                <w:b/>
              </w:rPr>
              <w:t>0,5 (K)</w:t>
            </w:r>
          </w:p>
        </w:tc>
        <w:tc>
          <w:tcPr>
            <w:tcW w:w="733" w:type="dxa"/>
            <w:vMerge w:val="restart"/>
            <w:tcBorders>
              <w:top w:val="single" w:sz="4" w:space="0" w:color="auto"/>
              <w:left w:val="single" w:sz="4" w:space="0" w:color="auto"/>
              <w:bottom w:val="single" w:sz="4" w:space="0" w:color="auto"/>
              <w:right w:val="single" w:sz="4" w:space="0" w:color="auto"/>
            </w:tcBorders>
          </w:tcPr>
          <w:p w14:paraId="09595F64" w14:textId="77777777" w:rsidR="006B619B" w:rsidRPr="00F245E6" w:rsidRDefault="006B619B">
            <w:pPr>
              <w:rPr>
                <w:rFonts w:cs="Calibri Light"/>
              </w:rPr>
            </w:pPr>
            <w:r w:rsidRPr="00F245E6">
              <w:rPr>
                <w:rFonts w:cs="Calibri Light"/>
              </w:rPr>
              <w:t>tats.</w:t>
            </w:r>
          </w:p>
          <w:p w14:paraId="44AD4516" w14:textId="77777777" w:rsidR="006B619B" w:rsidRPr="00F245E6" w:rsidRDefault="006B619B">
            <w:pPr>
              <w:jc w:val="center"/>
              <w:rPr>
                <w:rFonts w:cs="Calibri Light"/>
                <w:b/>
              </w:rPr>
            </w:pPr>
          </w:p>
        </w:tc>
      </w:tr>
      <w:tr w:rsidR="006B619B" w:rsidRPr="00F245E6" w14:paraId="76D1840C" w14:textId="77777777" w:rsidTr="0033495A">
        <w:tc>
          <w:tcPr>
            <w:tcW w:w="988" w:type="dxa"/>
            <w:tcBorders>
              <w:top w:val="single" w:sz="4" w:space="0" w:color="auto"/>
              <w:left w:val="single" w:sz="4" w:space="0" w:color="auto"/>
              <w:bottom w:val="single" w:sz="4" w:space="0" w:color="auto"/>
              <w:right w:val="single" w:sz="4" w:space="0" w:color="auto"/>
            </w:tcBorders>
          </w:tcPr>
          <w:p w14:paraId="292273F1" w14:textId="77777777" w:rsidR="006B619B" w:rsidRPr="00F245E6" w:rsidRDefault="006B619B">
            <w:pPr>
              <w:rPr>
                <w:rFonts w:cs="Calibri Light"/>
                <w:color w:val="C00000"/>
              </w:rPr>
            </w:pPr>
          </w:p>
        </w:tc>
        <w:tc>
          <w:tcPr>
            <w:tcW w:w="6833" w:type="dxa"/>
            <w:tcBorders>
              <w:right w:val="single" w:sz="4" w:space="0" w:color="auto"/>
            </w:tcBorders>
            <w:vAlign w:val="center"/>
            <w:hideMark/>
          </w:tcPr>
          <w:p w14:paraId="29C69B1A" w14:textId="77777777" w:rsidR="006B619B" w:rsidRPr="00F245E6" w:rsidRDefault="006B619B">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4338F0EA" w14:textId="77777777" w:rsidR="006B619B" w:rsidRPr="00F245E6"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7A7F0AE2" w14:textId="77777777" w:rsidR="006B619B" w:rsidRPr="00F245E6" w:rsidRDefault="006B619B">
            <w:pPr>
              <w:rPr>
                <w:rFonts w:cs="Calibri Light"/>
                <w:b/>
              </w:rPr>
            </w:pPr>
          </w:p>
        </w:tc>
      </w:tr>
    </w:tbl>
    <w:p w14:paraId="5EC3BB9D"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3"/>
        <w:gridCol w:w="733"/>
        <w:gridCol w:w="733"/>
      </w:tblGrid>
      <w:tr w:rsidR="006B619B" w:rsidRPr="00F245E6" w14:paraId="16CCCD42"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6016E99" w14:textId="77777777" w:rsidR="006B619B" w:rsidRPr="00F245E6" w:rsidRDefault="006B619B">
            <w:pPr>
              <w:rPr>
                <w:rFonts w:cs="Calibri Light"/>
              </w:rPr>
            </w:pPr>
            <w:r w:rsidRPr="00F245E6">
              <w:rPr>
                <w:rFonts w:cs="Calibri Light"/>
              </w:rPr>
              <w:t>D.2.1.o</w:t>
            </w:r>
          </w:p>
        </w:tc>
        <w:tc>
          <w:tcPr>
            <w:tcW w:w="6833" w:type="dxa"/>
            <w:tcBorders>
              <w:top w:val="single" w:sz="4" w:space="0" w:color="auto"/>
              <w:left w:val="single" w:sz="4" w:space="0" w:color="auto"/>
              <w:bottom w:val="single" w:sz="4" w:space="0" w:color="auto"/>
              <w:right w:val="single" w:sz="4" w:space="0" w:color="auto"/>
            </w:tcBorders>
            <w:hideMark/>
          </w:tcPr>
          <w:p w14:paraId="4FFCA106" w14:textId="77777777" w:rsidR="006B619B" w:rsidRPr="00F245E6" w:rsidRDefault="006B619B">
            <w:pPr>
              <w:rPr>
                <w:rFonts w:cs="Calibri Light"/>
              </w:rPr>
            </w:pPr>
            <w:r w:rsidRPr="00F245E6">
              <w:rPr>
                <w:rFonts w:cs="Calibri Light"/>
              </w:rPr>
              <w:t>Gibt es eine Kennzahl von Verkehrsfläche innerhalb des Hauptsiedlungsgebietes je Einwohner Hauptwohnsitz und je m² Bauland?</w:t>
            </w:r>
          </w:p>
          <w:p w14:paraId="29BA3AEC" w14:textId="77777777" w:rsidR="006B619B" w:rsidRPr="00F245E6" w:rsidRDefault="006B619B">
            <w:pPr>
              <w:rPr>
                <w:rFonts w:cs="Calibri Light"/>
              </w:rPr>
            </w:pPr>
            <w:r w:rsidRPr="00F245E6">
              <w:rPr>
                <w:rFonts w:cs="Calibri Light"/>
              </w:rPr>
              <w:t>(Ja = 0,5 Punkte)</w:t>
            </w:r>
          </w:p>
        </w:tc>
        <w:tc>
          <w:tcPr>
            <w:tcW w:w="733" w:type="dxa"/>
            <w:vMerge w:val="restart"/>
            <w:tcBorders>
              <w:top w:val="single" w:sz="4" w:space="0" w:color="auto"/>
              <w:left w:val="single" w:sz="4" w:space="0" w:color="auto"/>
              <w:right w:val="single" w:sz="4" w:space="0" w:color="auto"/>
            </w:tcBorders>
            <w:hideMark/>
          </w:tcPr>
          <w:p w14:paraId="68733E1B" w14:textId="77777777" w:rsidR="006B619B" w:rsidRPr="00F245E6" w:rsidRDefault="006B619B">
            <w:pPr>
              <w:rPr>
                <w:rFonts w:cs="Calibri Light"/>
              </w:rPr>
            </w:pPr>
            <w:r w:rsidRPr="00F245E6">
              <w:rPr>
                <w:rFonts w:cs="Calibri Light"/>
              </w:rPr>
              <w:t>mögl.</w:t>
            </w:r>
          </w:p>
          <w:p w14:paraId="282291DD" w14:textId="77777777" w:rsidR="006B619B" w:rsidRPr="00F245E6" w:rsidRDefault="006B619B">
            <w:pPr>
              <w:jc w:val="center"/>
              <w:rPr>
                <w:rFonts w:cs="Calibri Light"/>
                <w:b/>
              </w:rPr>
            </w:pPr>
            <w:r w:rsidRPr="00F245E6">
              <w:rPr>
                <w:rFonts w:cs="Calibri Light"/>
                <w:b/>
              </w:rPr>
              <w:t>0,5 (K)</w:t>
            </w:r>
          </w:p>
        </w:tc>
        <w:tc>
          <w:tcPr>
            <w:tcW w:w="733" w:type="dxa"/>
            <w:vMerge w:val="restart"/>
            <w:tcBorders>
              <w:top w:val="single" w:sz="4" w:space="0" w:color="auto"/>
              <w:left w:val="single" w:sz="4" w:space="0" w:color="auto"/>
              <w:bottom w:val="single" w:sz="4" w:space="0" w:color="auto"/>
              <w:right w:val="single" w:sz="4" w:space="0" w:color="auto"/>
            </w:tcBorders>
          </w:tcPr>
          <w:p w14:paraId="51428F05" w14:textId="77777777" w:rsidR="006B619B" w:rsidRPr="00F245E6" w:rsidRDefault="006B619B">
            <w:pPr>
              <w:rPr>
                <w:rFonts w:cs="Calibri Light"/>
              </w:rPr>
            </w:pPr>
            <w:r w:rsidRPr="00F245E6">
              <w:rPr>
                <w:rFonts w:cs="Calibri Light"/>
              </w:rPr>
              <w:t>tats.</w:t>
            </w:r>
          </w:p>
          <w:p w14:paraId="01759474" w14:textId="77777777" w:rsidR="006B619B" w:rsidRPr="00F245E6" w:rsidRDefault="006B619B">
            <w:pPr>
              <w:jc w:val="center"/>
              <w:rPr>
                <w:rFonts w:cs="Calibri Light"/>
                <w:b/>
              </w:rPr>
            </w:pPr>
          </w:p>
        </w:tc>
      </w:tr>
      <w:tr w:rsidR="006B619B" w:rsidRPr="00F245E6" w14:paraId="496B36F8" w14:textId="77777777" w:rsidTr="0033495A">
        <w:tc>
          <w:tcPr>
            <w:tcW w:w="988" w:type="dxa"/>
            <w:tcBorders>
              <w:top w:val="single" w:sz="4" w:space="0" w:color="auto"/>
              <w:left w:val="single" w:sz="4" w:space="0" w:color="auto"/>
              <w:bottom w:val="single" w:sz="4" w:space="0" w:color="auto"/>
              <w:right w:val="single" w:sz="4" w:space="0" w:color="auto"/>
            </w:tcBorders>
          </w:tcPr>
          <w:p w14:paraId="49EB0969" w14:textId="77777777" w:rsidR="006B619B" w:rsidRPr="00F245E6" w:rsidRDefault="006B619B">
            <w:pPr>
              <w:rPr>
                <w:rFonts w:cs="Calibri Light"/>
                <w:color w:val="C00000"/>
              </w:rPr>
            </w:pPr>
          </w:p>
        </w:tc>
        <w:tc>
          <w:tcPr>
            <w:tcW w:w="6833" w:type="dxa"/>
            <w:tcBorders>
              <w:right w:val="single" w:sz="4" w:space="0" w:color="auto"/>
            </w:tcBorders>
            <w:vAlign w:val="center"/>
            <w:hideMark/>
          </w:tcPr>
          <w:p w14:paraId="58D4DB78" w14:textId="77777777" w:rsidR="006B619B" w:rsidRPr="00F245E6" w:rsidRDefault="006B619B">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78F47656" w14:textId="77777777" w:rsidR="006B619B" w:rsidRPr="00F245E6"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556CC916" w14:textId="77777777" w:rsidR="006B619B" w:rsidRPr="00F245E6" w:rsidRDefault="006B619B">
            <w:pPr>
              <w:rPr>
                <w:rFonts w:cs="Calibri Light"/>
                <w:b/>
              </w:rPr>
            </w:pPr>
          </w:p>
        </w:tc>
      </w:tr>
    </w:tbl>
    <w:p w14:paraId="3128AA1A"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6B619B" w:rsidRPr="00F245E6" w14:paraId="743838DA"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00127167" w14:textId="77777777" w:rsidR="006B619B" w:rsidRPr="00F245E6" w:rsidRDefault="006B619B">
            <w:pPr>
              <w:rPr>
                <w:rFonts w:cs="Calibri Light"/>
              </w:rPr>
            </w:pPr>
            <w:r w:rsidRPr="00F245E6">
              <w:rPr>
                <w:rFonts w:cs="Calibri Light"/>
              </w:rPr>
              <w:t>D.2.1.p</w:t>
            </w:r>
          </w:p>
        </w:tc>
        <w:tc>
          <w:tcPr>
            <w:tcW w:w="6824" w:type="dxa"/>
            <w:tcBorders>
              <w:top w:val="single" w:sz="4" w:space="0" w:color="auto"/>
              <w:left w:val="single" w:sz="4" w:space="0" w:color="auto"/>
              <w:bottom w:val="single" w:sz="4" w:space="0" w:color="auto"/>
              <w:right w:val="single" w:sz="4" w:space="0" w:color="auto"/>
            </w:tcBorders>
            <w:hideMark/>
          </w:tcPr>
          <w:p w14:paraId="5E953A9B" w14:textId="77777777" w:rsidR="006B619B" w:rsidRPr="00F245E6" w:rsidRDefault="006B619B">
            <w:pPr>
              <w:rPr>
                <w:rFonts w:cs="Calibri Light"/>
              </w:rPr>
            </w:pPr>
            <w:r w:rsidRPr="00F245E6">
              <w:rPr>
                <w:rFonts w:cs="Calibri Light"/>
              </w:rPr>
              <w:t>Gibt es eine Kennzahl von Wegelänge für den nichtmotorisierten Verkehr zu motorisiertem Verkehr?</w:t>
            </w:r>
          </w:p>
          <w:p w14:paraId="1DF64360" w14:textId="77777777" w:rsidR="006B619B" w:rsidRPr="00F245E6" w:rsidRDefault="006B619B">
            <w:pPr>
              <w:rPr>
                <w:rFonts w:cs="Calibri Light"/>
              </w:rPr>
            </w:pPr>
            <w:r w:rsidRPr="00F245E6">
              <w:rPr>
                <w:rFonts w:cs="Calibri Light"/>
              </w:rPr>
              <w:t>(Ja = 0,5 Punkte)</w:t>
            </w:r>
          </w:p>
        </w:tc>
        <w:tc>
          <w:tcPr>
            <w:tcW w:w="737" w:type="dxa"/>
            <w:vMerge w:val="restart"/>
            <w:tcBorders>
              <w:top w:val="single" w:sz="4" w:space="0" w:color="auto"/>
              <w:left w:val="single" w:sz="4" w:space="0" w:color="auto"/>
              <w:right w:val="single" w:sz="4" w:space="0" w:color="auto"/>
            </w:tcBorders>
            <w:hideMark/>
          </w:tcPr>
          <w:p w14:paraId="0B836CAE" w14:textId="77777777" w:rsidR="006B619B" w:rsidRPr="00F245E6" w:rsidRDefault="006B619B">
            <w:pPr>
              <w:rPr>
                <w:rFonts w:cs="Calibri Light"/>
              </w:rPr>
            </w:pPr>
            <w:r w:rsidRPr="00F245E6">
              <w:rPr>
                <w:rFonts w:cs="Calibri Light"/>
              </w:rPr>
              <w:t>mögl.</w:t>
            </w:r>
          </w:p>
          <w:p w14:paraId="4BED0888" w14:textId="77777777" w:rsidR="006B619B" w:rsidRPr="00F245E6" w:rsidRDefault="006B619B">
            <w:pPr>
              <w:jc w:val="center"/>
              <w:rPr>
                <w:rFonts w:cs="Calibri Light"/>
                <w:b/>
              </w:rPr>
            </w:pPr>
            <w:r w:rsidRPr="00F245E6">
              <w:rPr>
                <w:rFonts w:cs="Calibri Light"/>
                <w:b/>
              </w:rPr>
              <w:t>0,5 (K)</w:t>
            </w:r>
          </w:p>
        </w:tc>
        <w:tc>
          <w:tcPr>
            <w:tcW w:w="738" w:type="dxa"/>
            <w:vMerge w:val="restart"/>
            <w:tcBorders>
              <w:top w:val="single" w:sz="4" w:space="0" w:color="auto"/>
              <w:left w:val="single" w:sz="4" w:space="0" w:color="auto"/>
              <w:bottom w:val="single" w:sz="4" w:space="0" w:color="auto"/>
              <w:right w:val="single" w:sz="4" w:space="0" w:color="auto"/>
            </w:tcBorders>
          </w:tcPr>
          <w:p w14:paraId="5F6D2185" w14:textId="77777777" w:rsidR="006B619B" w:rsidRPr="00F245E6" w:rsidRDefault="006B619B">
            <w:pPr>
              <w:rPr>
                <w:rFonts w:cs="Calibri Light"/>
              </w:rPr>
            </w:pPr>
            <w:r w:rsidRPr="00F245E6">
              <w:rPr>
                <w:rFonts w:cs="Calibri Light"/>
              </w:rPr>
              <w:t>tats.</w:t>
            </w:r>
          </w:p>
          <w:p w14:paraId="78ABDC88" w14:textId="77777777" w:rsidR="006B619B" w:rsidRPr="00F245E6" w:rsidRDefault="006B619B">
            <w:pPr>
              <w:jc w:val="center"/>
              <w:rPr>
                <w:rFonts w:cs="Calibri Light"/>
                <w:b/>
              </w:rPr>
            </w:pPr>
          </w:p>
        </w:tc>
      </w:tr>
      <w:tr w:rsidR="006B619B" w:rsidRPr="00F245E6" w14:paraId="6469F848" w14:textId="77777777" w:rsidTr="0033495A">
        <w:tc>
          <w:tcPr>
            <w:tcW w:w="988" w:type="dxa"/>
            <w:tcBorders>
              <w:top w:val="single" w:sz="4" w:space="0" w:color="auto"/>
              <w:left w:val="single" w:sz="4" w:space="0" w:color="auto"/>
              <w:bottom w:val="single" w:sz="4" w:space="0" w:color="auto"/>
              <w:right w:val="single" w:sz="4" w:space="0" w:color="auto"/>
            </w:tcBorders>
          </w:tcPr>
          <w:p w14:paraId="2BE9EF52" w14:textId="77777777" w:rsidR="006B619B" w:rsidRPr="00F245E6" w:rsidRDefault="006B619B">
            <w:pPr>
              <w:rPr>
                <w:rFonts w:cs="Calibri Light"/>
                <w:color w:val="C00000"/>
              </w:rPr>
            </w:pPr>
          </w:p>
        </w:tc>
        <w:tc>
          <w:tcPr>
            <w:tcW w:w="6824" w:type="dxa"/>
            <w:tcBorders>
              <w:right w:val="single" w:sz="4" w:space="0" w:color="auto"/>
            </w:tcBorders>
            <w:vAlign w:val="center"/>
            <w:hideMark/>
          </w:tcPr>
          <w:p w14:paraId="488ED476"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2A798B22" w14:textId="77777777" w:rsidR="006B619B" w:rsidRPr="00F245E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3DB7025" w14:textId="77777777" w:rsidR="006B619B" w:rsidRPr="00F245E6" w:rsidRDefault="006B619B">
            <w:pPr>
              <w:rPr>
                <w:rFonts w:cs="Calibri Light"/>
                <w:b/>
              </w:rPr>
            </w:pPr>
          </w:p>
        </w:tc>
      </w:tr>
    </w:tbl>
    <w:p w14:paraId="5066CEE0"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3"/>
        <w:gridCol w:w="738"/>
        <w:gridCol w:w="738"/>
      </w:tblGrid>
      <w:tr w:rsidR="006B619B" w:rsidRPr="00F245E6" w14:paraId="655F5CD9"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31B56B9" w14:textId="77777777" w:rsidR="006B619B" w:rsidRPr="00F245E6" w:rsidRDefault="006B619B">
            <w:pPr>
              <w:rPr>
                <w:rFonts w:cs="Calibri Light"/>
              </w:rPr>
            </w:pPr>
            <w:r w:rsidRPr="00F245E6">
              <w:rPr>
                <w:rFonts w:cs="Calibri Light"/>
              </w:rPr>
              <w:t>D.2.1.q</w:t>
            </w:r>
          </w:p>
        </w:tc>
        <w:tc>
          <w:tcPr>
            <w:tcW w:w="6823" w:type="dxa"/>
            <w:tcBorders>
              <w:top w:val="single" w:sz="4" w:space="0" w:color="auto"/>
              <w:left w:val="single" w:sz="4" w:space="0" w:color="auto"/>
              <w:bottom w:val="single" w:sz="4" w:space="0" w:color="auto"/>
              <w:right w:val="single" w:sz="4" w:space="0" w:color="auto"/>
            </w:tcBorders>
            <w:hideMark/>
          </w:tcPr>
          <w:p w14:paraId="3C1685EF" w14:textId="471CF2BF" w:rsidR="006B708F" w:rsidRDefault="006B708F">
            <w:pPr>
              <w:rPr>
                <w:rFonts w:cs="Calibri Light"/>
              </w:rPr>
            </w:pPr>
            <w:r w:rsidRPr="006B708F">
              <w:rPr>
                <w:rFonts w:cs="Calibri Light"/>
              </w:rPr>
              <w:t>Gibt es eine Kennzahl von Beförderungsfälle mit öffentliche</w:t>
            </w:r>
            <w:r>
              <w:rPr>
                <w:rFonts w:cs="Calibri Light"/>
              </w:rPr>
              <w:t>n</w:t>
            </w:r>
            <w:r w:rsidRPr="006B708F">
              <w:rPr>
                <w:rFonts w:cs="Calibri Light"/>
              </w:rPr>
              <w:t xml:space="preserve"> Verkehrsmitteln je Einwohner Hauptwohnsitz? </w:t>
            </w:r>
          </w:p>
          <w:p w14:paraId="515A12AD" w14:textId="214701A3" w:rsidR="006B619B" w:rsidRPr="00F245E6" w:rsidRDefault="006B619B">
            <w:pPr>
              <w:rPr>
                <w:rFonts w:cs="Calibri Light"/>
              </w:rPr>
            </w:pPr>
            <w:r w:rsidRPr="00F245E6">
              <w:rPr>
                <w:rFonts w:cs="Calibri Light"/>
              </w:rPr>
              <w:t>(Ja = 0,5 Punkte)</w:t>
            </w:r>
          </w:p>
        </w:tc>
        <w:tc>
          <w:tcPr>
            <w:tcW w:w="738" w:type="dxa"/>
            <w:vMerge w:val="restart"/>
            <w:tcBorders>
              <w:top w:val="single" w:sz="4" w:space="0" w:color="auto"/>
              <w:left w:val="single" w:sz="4" w:space="0" w:color="auto"/>
              <w:right w:val="single" w:sz="4" w:space="0" w:color="auto"/>
            </w:tcBorders>
            <w:hideMark/>
          </w:tcPr>
          <w:p w14:paraId="078B63DF" w14:textId="77777777" w:rsidR="006B619B" w:rsidRPr="00F245E6" w:rsidRDefault="006B619B">
            <w:pPr>
              <w:rPr>
                <w:rFonts w:cs="Calibri Light"/>
              </w:rPr>
            </w:pPr>
            <w:r w:rsidRPr="00F245E6">
              <w:rPr>
                <w:rFonts w:cs="Calibri Light"/>
              </w:rPr>
              <w:t>mögl.</w:t>
            </w:r>
          </w:p>
          <w:p w14:paraId="09832081" w14:textId="77777777" w:rsidR="006B619B" w:rsidRPr="00F245E6" w:rsidRDefault="006B619B">
            <w:pPr>
              <w:jc w:val="center"/>
              <w:rPr>
                <w:rFonts w:cs="Calibri Light"/>
                <w:b/>
              </w:rPr>
            </w:pPr>
            <w:r w:rsidRPr="00F245E6">
              <w:rPr>
                <w:rFonts w:cs="Calibri Light"/>
                <w:b/>
              </w:rPr>
              <w:t>0,5 (K)</w:t>
            </w:r>
          </w:p>
        </w:tc>
        <w:tc>
          <w:tcPr>
            <w:tcW w:w="738" w:type="dxa"/>
            <w:vMerge w:val="restart"/>
            <w:tcBorders>
              <w:top w:val="single" w:sz="4" w:space="0" w:color="auto"/>
              <w:left w:val="single" w:sz="4" w:space="0" w:color="auto"/>
              <w:bottom w:val="single" w:sz="4" w:space="0" w:color="auto"/>
              <w:right w:val="single" w:sz="4" w:space="0" w:color="auto"/>
            </w:tcBorders>
          </w:tcPr>
          <w:p w14:paraId="0682BB13" w14:textId="77777777" w:rsidR="006B619B" w:rsidRPr="00F245E6" w:rsidRDefault="006B619B">
            <w:pPr>
              <w:rPr>
                <w:rFonts w:cs="Calibri Light"/>
              </w:rPr>
            </w:pPr>
            <w:r w:rsidRPr="00F245E6">
              <w:rPr>
                <w:rFonts w:cs="Calibri Light"/>
              </w:rPr>
              <w:t>tats.</w:t>
            </w:r>
          </w:p>
          <w:p w14:paraId="604F82F2" w14:textId="77777777" w:rsidR="006B619B" w:rsidRPr="00F245E6" w:rsidRDefault="006B619B">
            <w:pPr>
              <w:jc w:val="center"/>
              <w:rPr>
                <w:rFonts w:cs="Calibri Light"/>
                <w:b/>
              </w:rPr>
            </w:pPr>
          </w:p>
        </w:tc>
      </w:tr>
      <w:tr w:rsidR="006B619B" w:rsidRPr="00F245E6" w14:paraId="1C69B452" w14:textId="77777777" w:rsidTr="0033495A">
        <w:tc>
          <w:tcPr>
            <w:tcW w:w="988" w:type="dxa"/>
            <w:tcBorders>
              <w:top w:val="single" w:sz="4" w:space="0" w:color="auto"/>
              <w:left w:val="single" w:sz="4" w:space="0" w:color="auto"/>
              <w:bottom w:val="single" w:sz="4" w:space="0" w:color="auto"/>
              <w:right w:val="single" w:sz="4" w:space="0" w:color="auto"/>
            </w:tcBorders>
          </w:tcPr>
          <w:p w14:paraId="1679CFFE" w14:textId="77777777" w:rsidR="006B619B" w:rsidRPr="00F245E6" w:rsidRDefault="006B619B">
            <w:pPr>
              <w:rPr>
                <w:rFonts w:cs="Calibri Light"/>
                <w:color w:val="C00000"/>
              </w:rPr>
            </w:pPr>
          </w:p>
        </w:tc>
        <w:tc>
          <w:tcPr>
            <w:tcW w:w="6823" w:type="dxa"/>
            <w:tcBorders>
              <w:right w:val="single" w:sz="4" w:space="0" w:color="auto"/>
            </w:tcBorders>
            <w:vAlign w:val="center"/>
            <w:hideMark/>
          </w:tcPr>
          <w:p w14:paraId="5A2D10F9" w14:textId="77777777" w:rsidR="006B619B" w:rsidRPr="00F245E6" w:rsidRDefault="006B619B">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0DF10829" w14:textId="77777777" w:rsidR="006B619B" w:rsidRPr="00F245E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2D2CF5A" w14:textId="77777777" w:rsidR="006B619B" w:rsidRPr="00F245E6" w:rsidRDefault="006B619B">
            <w:pPr>
              <w:rPr>
                <w:rFonts w:cs="Calibri Light"/>
                <w:b/>
              </w:rPr>
            </w:pPr>
          </w:p>
        </w:tc>
      </w:tr>
    </w:tbl>
    <w:p w14:paraId="1E3774C0"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4"/>
        <w:gridCol w:w="732"/>
        <w:gridCol w:w="733"/>
      </w:tblGrid>
      <w:tr w:rsidR="006B619B" w:rsidRPr="00F245E6" w14:paraId="507A8768"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50869DC0" w14:textId="77777777" w:rsidR="006B619B" w:rsidRPr="00F245E6" w:rsidRDefault="006B619B">
            <w:pPr>
              <w:rPr>
                <w:rFonts w:cs="Calibri Light"/>
              </w:rPr>
            </w:pPr>
            <w:r w:rsidRPr="00F245E6">
              <w:rPr>
                <w:rFonts w:cs="Calibri Light"/>
              </w:rPr>
              <w:t>D.2.1.r</w:t>
            </w:r>
          </w:p>
        </w:tc>
        <w:tc>
          <w:tcPr>
            <w:tcW w:w="6834" w:type="dxa"/>
            <w:tcBorders>
              <w:top w:val="single" w:sz="4" w:space="0" w:color="auto"/>
              <w:left w:val="single" w:sz="4" w:space="0" w:color="auto"/>
              <w:bottom w:val="single" w:sz="4" w:space="0" w:color="auto"/>
              <w:right w:val="single" w:sz="4" w:space="0" w:color="auto"/>
            </w:tcBorders>
            <w:hideMark/>
          </w:tcPr>
          <w:p w14:paraId="575EAAD6" w14:textId="77777777" w:rsidR="006B619B" w:rsidRPr="00F245E6" w:rsidRDefault="006B619B">
            <w:pPr>
              <w:rPr>
                <w:rFonts w:cs="Calibri Light"/>
              </w:rPr>
            </w:pPr>
            <w:r w:rsidRPr="00F245E6">
              <w:rPr>
                <w:rFonts w:cs="Calibri Light"/>
              </w:rPr>
              <w:t>Gibt es eine Kennzahl von der Netzdichte des Fußwegenetzes innerhalb des Hauptsiedlungsgebietes?</w:t>
            </w:r>
          </w:p>
          <w:p w14:paraId="65CCB6A5" w14:textId="77777777" w:rsidR="006B619B" w:rsidRPr="00F245E6" w:rsidRDefault="006B619B">
            <w:pPr>
              <w:rPr>
                <w:rFonts w:cs="Calibri Light"/>
              </w:rPr>
            </w:pPr>
            <w:r w:rsidRPr="00F245E6">
              <w:rPr>
                <w:rFonts w:cs="Calibri Light"/>
              </w:rPr>
              <w:t>(Ja = 0,5 Punkte)</w:t>
            </w:r>
          </w:p>
        </w:tc>
        <w:tc>
          <w:tcPr>
            <w:tcW w:w="732" w:type="dxa"/>
            <w:vMerge w:val="restart"/>
            <w:tcBorders>
              <w:top w:val="single" w:sz="4" w:space="0" w:color="auto"/>
              <w:left w:val="single" w:sz="4" w:space="0" w:color="auto"/>
              <w:right w:val="single" w:sz="4" w:space="0" w:color="auto"/>
            </w:tcBorders>
            <w:hideMark/>
          </w:tcPr>
          <w:p w14:paraId="7987CF26" w14:textId="77777777" w:rsidR="006B619B" w:rsidRPr="00F245E6" w:rsidRDefault="006B619B">
            <w:pPr>
              <w:rPr>
                <w:rFonts w:cs="Calibri Light"/>
              </w:rPr>
            </w:pPr>
            <w:r w:rsidRPr="00F245E6">
              <w:rPr>
                <w:rFonts w:cs="Calibri Light"/>
              </w:rPr>
              <w:t>mögl.</w:t>
            </w:r>
          </w:p>
          <w:p w14:paraId="6A22E4A1" w14:textId="77777777" w:rsidR="006B619B" w:rsidRPr="00F245E6" w:rsidRDefault="006B619B">
            <w:pPr>
              <w:jc w:val="center"/>
              <w:rPr>
                <w:rFonts w:cs="Calibri Light"/>
                <w:b/>
              </w:rPr>
            </w:pPr>
            <w:r w:rsidRPr="00F245E6">
              <w:rPr>
                <w:rFonts w:cs="Calibri Light"/>
                <w:b/>
              </w:rPr>
              <w:t>0,5 (K)</w:t>
            </w:r>
          </w:p>
        </w:tc>
        <w:tc>
          <w:tcPr>
            <w:tcW w:w="733" w:type="dxa"/>
            <w:vMerge w:val="restart"/>
            <w:tcBorders>
              <w:top w:val="single" w:sz="4" w:space="0" w:color="auto"/>
              <w:left w:val="single" w:sz="4" w:space="0" w:color="auto"/>
              <w:bottom w:val="single" w:sz="4" w:space="0" w:color="auto"/>
              <w:right w:val="single" w:sz="4" w:space="0" w:color="auto"/>
            </w:tcBorders>
          </w:tcPr>
          <w:p w14:paraId="57A9F032" w14:textId="77777777" w:rsidR="006B619B" w:rsidRPr="00F245E6" w:rsidRDefault="006B619B">
            <w:pPr>
              <w:rPr>
                <w:rFonts w:cs="Calibri Light"/>
              </w:rPr>
            </w:pPr>
            <w:r w:rsidRPr="00F245E6">
              <w:rPr>
                <w:rFonts w:cs="Calibri Light"/>
              </w:rPr>
              <w:t>tats.</w:t>
            </w:r>
          </w:p>
          <w:p w14:paraId="2D7083BC" w14:textId="77777777" w:rsidR="006B619B" w:rsidRPr="00F245E6" w:rsidRDefault="006B619B">
            <w:pPr>
              <w:jc w:val="center"/>
              <w:rPr>
                <w:rFonts w:cs="Calibri Light"/>
                <w:b/>
              </w:rPr>
            </w:pPr>
          </w:p>
        </w:tc>
      </w:tr>
      <w:tr w:rsidR="006B619B" w:rsidRPr="00F245E6" w14:paraId="1737578B" w14:textId="77777777" w:rsidTr="0033495A">
        <w:tc>
          <w:tcPr>
            <w:tcW w:w="988" w:type="dxa"/>
            <w:tcBorders>
              <w:top w:val="single" w:sz="4" w:space="0" w:color="auto"/>
              <w:left w:val="single" w:sz="4" w:space="0" w:color="auto"/>
              <w:bottom w:val="single" w:sz="4" w:space="0" w:color="auto"/>
              <w:right w:val="single" w:sz="4" w:space="0" w:color="auto"/>
            </w:tcBorders>
          </w:tcPr>
          <w:p w14:paraId="07A97EE5" w14:textId="77777777" w:rsidR="006B619B" w:rsidRPr="00F245E6" w:rsidRDefault="006B619B">
            <w:pPr>
              <w:rPr>
                <w:rFonts w:cs="Calibri Light"/>
                <w:color w:val="C00000"/>
              </w:rPr>
            </w:pPr>
          </w:p>
        </w:tc>
        <w:tc>
          <w:tcPr>
            <w:tcW w:w="6834" w:type="dxa"/>
            <w:tcBorders>
              <w:right w:val="single" w:sz="4" w:space="0" w:color="auto"/>
            </w:tcBorders>
            <w:vAlign w:val="center"/>
            <w:hideMark/>
          </w:tcPr>
          <w:p w14:paraId="0C75D011" w14:textId="77777777" w:rsidR="006B619B" w:rsidRPr="00F245E6" w:rsidRDefault="006B619B">
            <w:pPr>
              <w:rPr>
                <w:rFonts w:cs="Calibri Light"/>
                <w:sz w:val="20"/>
                <w:szCs w:val="20"/>
                <w:lang w:val="de-AT" w:eastAsia="de-AT"/>
              </w:rPr>
            </w:pPr>
          </w:p>
        </w:tc>
        <w:tc>
          <w:tcPr>
            <w:tcW w:w="732" w:type="dxa"/>
            <w:vMerge/>
            <w:tcBorders>
              <w:left w:val="single" w:sz="4" w:space="0" w:color="auto"/>
              <w:right w:val="single" w:sz="4" w:space="0" w:color="auto"/>
            </w:tcBorders>
            <w:vAlign w:val="center"/>
            <w:hideMark/>
          </w:tcPr>
          <w:p w14:paraId="1EBBCA7C" w14:textId="77777777" w:rsidR="006B619B" w:rsidRPr="00F245E6"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2553B444" w14:textId="77777777" w:rsidR="006B619B" w:rsidRPr="00F245E6" w:rsidRDefault="006B619B">
            <w:pPr>
              <w:rPr>
                <w:rFonts w:cs="Calibri Light"/>
                <w:b/>
              </w:rPr>
            </w:pPr>
          </w:p>
        </w:tc>
      </w:tr>
    </w:tbl>
    <w:p w14:paraId="412623DF"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6B619B" w:rsidRPr="00F245E6" w14:paraId="50DAEEF7"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6F3AFA93" w14:textId="77777777" w:rsidR="006B619B" w:rsidRPr="00F245E6" w:rsidRDefault="006B619B">
            <w:pPr>
              <w:rPr>
                <w:rFonts w:cs="Calibri Light"/>
              </w:rPr>
            </w:pPr>
            <w:r w:rsidRPr="00F245E6">
              <w:rPr>
                <w:rFonts w:cs="Calibri Light"/>
              </w:rPr>
              <w:lastRenderedPageBreak/>
              <w:t>D.4.1.q</w:t>
            </w:r>
          </w:p>
        </w:tc>
        <w:tc>
          <w:tcPr>
            <w:tcW w:w="6826" w:type="dxa"/>
            <w:tcBorders>
              <w:top w:val="single" w:sz="4" w:space="0" w:color="auto"/>
              <w:left w:val="single" w:sz="4" w:space="0" w:color="auto"/>
              <w:bottom w:val="single" w:sz="4" w:space="0" w:color="auto"/>
              <w:right w:val="single" w:sz="4" w:space="0" w:color="auto"/>
            </w:tcBorders>
            <w:hideMark/>
          </w:tcPr>
          <w:p w14:paraId="44ABCE11" w14:textId="77777777" w:rsidR="006B619B" w:rsidRPr="00F245E6" w:rsidRDefault="006B619B">
            <w:pPr>
              <w:rPr>
                <w:rFonts w:cs="Calibri Light"/>
              </w:rPr>
            </w:pPr>
            <w:r w:rsidRPr="00F245E6">
              <w:rPr>
                <w:rFonts w:cs="Calibri Light"/>
              </w:rPr>
              <w:t>Leistet die Gemeinde Überzeugungsarbeit bei den Bürgern für Alternativen zum Auto? Wenn ja, wie?</w:t>
            </w:r>
          </w:p>
          <w:p w14:paraId="0E0D34FA" w14:textId="77777777" w:rsidR="006B619B" w:rsidRPr="00F245E6" w:rsidRDefault="006B619B">
            <w:pPr>
              <w:rPr>
                <w:rFonts w:cs="Calibri Light"/>
              </w:rPr>
            </w:pPr>
            <w:r w:rsidRPr="00F245E6">
              <w:rPr>
                <w:rFonts w:cs="Calibri Light"/>
              </w:rPr>
              <w:t>(Ja + Beschreibung = 2 Punkte)</w:t>
            </w:r>
          </w:p>
        </w:tc>
        <w:tc>
          <w:tcPr>
            <w:tcW w:w="736" w:type="dxa"/>
            <w:vMerge w:val="restart"/>
            <w:tcBorders>
              <w:top w:val="single" w:sz="4" w:space="0" w:color="auto"/>
              <w:left w:val="single" w:sz="4" w:space="0" w:color="auto"/>
              <w:right w:val="single" w:sz="4" w:space="0" w:color="auto"/>
            </w:tcBorders>
            <w:hideMark/>
          </w:tcPr>
          <w:p w14:paraId="2BB60348" w14:textId="77777777" w:rsidR="006B619B" w:rsidRPr="00F245E6" w:rsidRDefault="006B619B">
            <w:pPr>
              <w:rPr>
                <w:rFonts w:cs="Calibri Light"/>
              </w:rPr>
            </w:pPr>
            <w:r w:rsidRPr="00F245E6">
              <w:rPr>
                <w:rFonts w:cs="Calibri Light"/>
              </w:rPr>
              <w:t>mögl.</w:t>
            </w:r>
          </w:p>
          <w:p w14:paraId="00A8BE4C" w14:textId="77777777" w:rsidR="006B619B" w:rsidRPr="00F245E6" w:rsidRDefault="006B619B">
            <w:pPr>
              <w:jc w:val="center"/>
              <w:rPr>
                <w:rFonts w:cs="Calibri Light"/>
                <w:b/>
              </w:rPr>
            </w:pPr>
            <w:r w:rsidRPr="00F245E6">
              <w:rPr>
                <w:rFonts w:cs="Calibri Light"/>
                <w:b/>
              </w:rPr>
              <w:t>2 (K)</w:t>
            </w:r>
          </w:p>
        </w:tc>
        <w:tc>
          <w:tcPr>
            <w:tcW w:w="737" w:type="dxa"/>
            <w:vMerge w:val="restart"/>
            <w:tcBorders>
              <w:top w:val="single" w:sz="4" w:space="0" w:color="auto"/>
              <w:left w:val="single" w:sz="4" w:space="0" w:color="auto"/>
              <w:bottom w:val="single" w:sz="4" w:space="0" w:color="auto"/>
              <w:right w:val="single" w:sz="4" w:space="0" w:color="auto"/>
            </w:tcBorders>
          </w:tcPr>
          <w:p w14:paraId="6499149E" w14:textId="77777777" w:rsidR="006B619B" w:rsidRPr="00F245E6" w:rsidRDefault="006B619B">
            <w:pPr>
              <w:rPr>
                <w:rFonts w:cs="Calibri Light"/>
              </w:rPr>
            </w:pPr>
            <w:r w:rsidRPr="00F245E6">
              <w:rPr>
                <w:rFonts w:cs="Calibri Light"/>
              </w:rPr>
              <w:t>tats.</w:t>
            </w:r>
          </w:p>
          <w:p w14:paraId="5FB8D547" w14:textId="77777777" w:rsidR="006B619B" w:rsidRPr="00F245E6" w:rsidRDefault="006B619B">
            <w:pPr>
              <w:jc w:val="center"/>
              <w:rPr>
                <w:rFonts w:cs="Calibri Light"/>
                <w:b/>
              </w:rPr>
            </w:pPr>
          </w:p>
        </w:tc>
      </w:tr>
      <w:tr w:rsidR="006B619B" w:rsidRPr="00F245E6" w14:paraId="7CF26C79" w14:textId="77777777" w:rsidTr="0033495A">
        <w:tc>
          <w:tcPr>
            <w:tcW w:w="988" w:type="dxa"/>
            <w:tcBorders>
              <w:top w:val="single" w:sz="4" w:space="0" w:color="auto"/>
              <w:left w:val="single" w:sz="4" w:space="0" w:color="auto"/>
              <w:bottom w:val="single" w:sz="4" w:space="0" w:color="auto"/>
              <w:right w:val="single" w:sz="4" w:space="0" w:color="auto"/>
            </w:tcBorders>
          </w:tcPr>
          <w:p w14:paraId="7A0E6254" w14:textId="77777777" w:rsidR="006B619B" w:rsidRPr="00F245E6" w:rsidRDefault="006B619B">
            <w:pPr>
              <w:rPr>
                <w:rFonts w:cs="Calibri Light"/>
                <w:color w:val="C00000"/>
              </w:rPr>
            </w:pPr>
          </w:p>
        </w:tc>
        <w:tc>
          <w:tcPr>
            <w:tcW w:w="6826" w:type="dxa"/>
            <w:tcBorders>
              <w:right w:val="single" w:sz="4" w:space="0" w:color="auto"/>
            </w:tcBorders>
            <w:vAlign w:val="center"/>
            <w:hideMark/>
          </w:tcPr>
          <w:p w14:paraId="14DF203D"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4EE4710B"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2CD18545" w14:textId="77777777" w:rsidR="006B619B" w:rsidRPr="00F245E6" w:rsidRDefault="006B619B">
            <w:pPr>
              <w:rPr>
                <w:rFonts w:cs="Calibri Light"/>
                <w:b/>
              </w:rPr>
            </w:pPr>
          </w:p>
        </w:tc>
      </w:tr>
    </w:tbl>
    <w:p w14:paraId="7B3857F0"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7"/>
        <w:gridCol w:w="736"/>
        <w:gridCol w:w="736"/>
      </w:tblGrid>
      <w:tr w:rsidR="006B619B" w:rsidRPr="00F245E6" w14:paraId="516981E2"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3B92874D" w14:textId="77777777" w:rsidR="006B619B" w:rsidRPr="00F245E6" w:rsidRDefault="006B619B">
            <w:pPr>
              <w:rPr>
                <w:rFonts w:cs="Calibri Light"/>
              </w:rPr>
            </w:pPr>
            <w:r w:rsidRPr="00F245E6">
              <w:rPr>
                <w:rFonts w:cs="Calibri Light"/>
              </w:rPr>
              <w:t>D.4.3.a</w:t>
            </w:r>
          </w:p>
        </w:tc>
        <w:tc>
          <w:tcPr>
            <w:tcW w:w="6827" w:type="dxa"/>
            <w:tcBorders>
              <w:top w:val="single" w:sz="4" w:space="0" w:color="auto"/>
              <w:left w:val="single" w:sz="4" w:space="0" w:color="auto"/>
              <w:bottom w:val="single" w:sz="4" w:space="0" w:color="auto"/>
              <w:right w:val="single" w:sz="4" w:space="0" w:color="auto"/>
            </w:tcBorders>
            <w:hideMark/>
          </w:tcPr>
          <w:p w14:paraId="7F5D6B36" w14:textId="77777777" w:rsidR="006B619B" w:rsidRPr="00F245E6" w:rsidRDefault="006B619B">
            <w:pPr>
              <w:rPr>
                <w:rFonts w:cs="Calibri Light"/>
              </w:rPr>
            </w:pPr>
            <w:r w:rsidRPr="00F245E6">
              <w:rPr>
                <w:rFonts w:cs="Calibri Light"/>
              </w:rPr>
              <w:t>Gibt es eine Öffentlichkeitsarbeit zum Verkehr im Gemeindeblatt (oder Ähnlichem), an der Amtstafel sowie auf der Website der Gemeinde?</w:t>
            </w:r>
          </w:p>
          <w:p w14:paraId="3DE6F971" w14:textId="77777777" w:rsidR="006B619B" w:rsidRPr="00F245E6" w:rsidRDefault="006B619B">
            <w:pPr>
              <w:rPr>
                <w:rFonts w:cs="Calibri Light"/>
              </w:rPr>
            </w:pPr>
            <w:r w:rsidRPr="00F245E6">
              <w:rPr>
                <w:rFonts w:cs="Calibri Light"/>
              </w:rPr>
              <w:t>(Ja = 2 Punkte)</w:t>
            </w:r>
          </w:p>
        </w:tc>
        <w:tc>
          <w:tcPr>
            <w:tcW w:w="736" w:type="dxa"/>
            <w:vMerge w:val="restart"/>
            <w:tcBorders>
              <w:top w:val="single" w:sz="4" w:space="0" w:color="auto"/>
              <w:left w:val="single" w:sz="4" w:space="0" w:color="auto"/>
              <w:right w:val="single" w:sz="4" w:space="0" w:color="auto"/>
            </w:tcBorders>
            <w:hideMark/>
          </w:tcPr>
          <w:p w14:paraId="60FC4395" w14:textId="77777777" w:rsidR="006B619B" w:rsidRPr="00F245E6" w:rsidRDefault="006B619B">
            <w:pPr>
              <w:rPr>
                <w:rFonts w:cs="Calibri Light"/>
              </w:rPr>
            </w:pPr>
            <w:r w:rsidRPr="00F245E6">
              <w:rPr>
                <w:rFonts w:cs="Calibri Light"/>
              </w:rPr>
              <w:t>mögl.</w:t>
            </w:r>
          </w:p>
          <w:p w14:paraId="48B99BAC" w14:textId="77777777" w:rsidR="006B619B" w:rsidRPr="00F245E6" w:rsidRDefault="006B619B">
            <w:pPr>
              <w:jc w:val="center"/>
              <w:rPr>
                <w:rFonts w:cs="Calibri Light"/>
                <w:b/>
              </w:rPr>
            </w:pPr>
            <w:r w:rsidRPr="00F245E6">
              <w:rPr>
                <w:rFonts w:cs="Calibri Light"/>
                <w:b/>
              </w:rPr>
              <w:t>2 (K)</w:t>
            </w:r>
          </w:p>
        </w:tc>
        <w:tc>
          <w:tcPr>
            <w:tcW w:w="736" w:type="dxa"/>
            <w:vMerge w:val="restart"/>
            <w:tcBorders>
              <w:top w:val="single" w:sz="4" w:space="0" w:color="auto"/>
              <w:left w:val="single" w:sz="4" w:space="0" w:color="auto"/>
              <w:bottom w:val="single" w:sz="4" w:space="0" w:color="auto"/>
              <w:right w:val="single" w:sz="4" w:space="0" w:color="auto"/>
            </w:tcBorders>
          </w:tcPr>
          <w:p w14:paraId="1395E895" w14:textId="77777777" w:rsidR="006B619B" w:rsidRPr="00F245E6" w:rsidRDefault="006B619B">
            <w:pPr>
              <w:rPr>
                <w:rFonts w:cs="Calibri Light"/>
              </w:rPr>
            </w:pPr>
            <w:r w:rsidRPr="00F245E6">
              <w:rPr>
                <w:rFonts w:cs="Calibri Light"/>
              </w:rPr>
              <w:t>tats.</w:t>
            </w:r>
          </w:p>
          <w:p w14:paraId="79086076" w14:textId="77777777" w:rsidR="006B619B" w:rsidRPr="00F245E6" w:rsidRDefault="006B619B">
            <w:pPr>
              <w:jc w:val="center"/>
              <w:rPr>
                <w:rFonts w:cs="Calibri Light"/>
                <w:b/>
              </w:rPr>
            </w:pPr>
          </w:p>
        </w:tc>
      </w:tr>
      <w:tr w:rsidR="006B619B" w:rsidRPr="00F245E6" w14:paraId="51B85860" w14:textId="77777777" w:rsidTr="0033495A">
        <w:tc>
          <w:tcPr>
            <w:tcW w:w="988" w:type="dxa"/>
            <w:tcBorders>
              <w:top w:val="single" w:sz="4" w:space="0" w:color="auto"/>
              <w:left w:val="single" w:sz="4" w:space="0" w:color="auto"/>
              <w:bottom w:val="single" w:sz="4" w:space="0" w:color="auto"/>
              <w:right w:val="single" w:sz="4" w:space="0" w:color="auto"/>
            </w:tcBorders>
          </w:tcPr>
          <w:p w14:paraId="57A88E0C" w14:textId="77777777" w:rsidR="006B619B" w:rsidRPr="00F245E6" w:rsidRDefault="006B619B">
            <w:pPr>
              <w:rPr>
                <w:rFonts w:cs="Calibri Light"/>
                <w:color w:val="C00000"/>
              </w:rPr>
            </w:pPr>
          </w:p>
        </w:tc>
        <w:tc>
          <w:tcPr>
            <w:tcW w:w="6827" w:type="dxa"/>
            <w:tcBorders>
              <w:right w:val="single" w:sz="4" w:space="0" w:color="auto"/>
            </w:tcBorders>
            <w:vAlign w:val="center"/>
            <w:hideMark/>
          </w:tcPr>
          <w:p w14:paraId="785E3F1E"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2A85D28" w14:textId="77777777" w:rsidR="006B619B" w:rsidRPr="00F245E6"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00A99BB" w14:textId="77777777" w:rsidR="006B619B" w:rsidRPr="00F245E6" w:rsidRDefault="006B619B">
            <w:pPr>
              <w:rPr>
                <w:rFonts w:cs="Calibri Light"/>
                <w:b/>
              </w:rPr>
            </w:pPr>
          </w:p>
        </w:tc>
      </w:tr>
    </w:tbl>
    <w:p w14:paraId="2823329E"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7"/>
        <w:gridCol w:w="736"/>
        <w:gridCol w:w="736"/>
      </w:tblGrid>
      <w:tr w:rsidR="006B619B" w:rsidRPr="00F245E6" w14:paraId="0FAC051C"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6959A5C5" w14:textId="77777777" w:rsidR="006B619B" w:rsidRPr="00F245E6" w:rsidRDefault="006B619B">
            <w:pPr>
              <w:rPr>
                <w:rFonts w:cs="Calibri Light"/>
              </w:rPr>
            </w:pPr>
            <w:r w:rsidRPr="00F245E6">
              <w:rPr>
                <w:rFonts w:cs="Calibri Light"/>
              </w:rPr>
              <w:t>D.4.3.b</w:t>
            </w:r>
          </w:p>
        </w:tc>
        <w:tc>
          <w:tcPr>
            <w:tcW w:w="6827" w:type="dxa"/>
            <w:tcBorders>
              <w:top w:val="single" w:sz="4" w:space="0" w:color="auto"/>
              <w:left w:val="single" w:sz="4" w:space="0" w:color="auto"/>
              <w:bottom w:val="single" w:sz="4" w:space="0" w:color="auto"/>
              <w:right w:val="single" w:sz="4" w:space="0" w:color="auto"/>
            </w:tcBorders>
            <w:hideMark/>
          </w:tcPr>
          <w:p w14:paraId="2F39769F" w14:textId="542F3546" w:rsidR="006B619B" w:rsidRPr="00F245E6" w:rsidRDefault="006B619B">
            <w:pPr>
              <w:rPr>
                <w:rFonts w:cs="Calibri Light"/>
              </w:rPr>
            </w:pPr>
            <w:r w:rsidRPr="00F245E6">
              <w:rPr>
                <w:rFonts w:cs="Calibri Light"/>
              </w:rPr>
              <w:t>Gibt es eine Öffentlichkeitsarbeit zum Verkehr</w:t>
            </w:r>
            <w:r w:rsidR="00DC6F5D">
              <w:rPr>
                <w:rFonts w:cs="Calibri Light"/>
              </w:rPr>
              <w:t xml:space="preserve"> </w:t>
            </w:r>
            <w:r w:rsidRPr="00F245E6">
              <w:rPr>
                <w:rFonts w:cs="Calibri Light"/>
              </w:rPr>
              <w:t>mittels Postwurf, E</w:t>
            </w:r>
            <w:r w:rsidR="00DC6F5D">
              <w:rPr>
                <w:rFonts w:cs="Calibri Light"/>
              </w:rPr>
              <w:t>-M</w:t>
            </w:r>
            <w:r w:rsidRPr="00F245E6">
              <w:rPr>
                <w:rFonts w:cs="Calibri Light"/>
              </w:rPr>
              <w:t>ail, Facebook, Twitter?</w:t>
            </w:r>
          </w:p>
          <w:p w14:paraId="4A88757F" w14:textId="77777777" w:rsidR="006B619B" w:rsidRPr="00F245E6" w:rsidRDefault="006B619B">
            <w:pPr>
              <w:rPr>
                <w:rFonts w:cs="Calibri Light"/>
              </w:rPr>
            </w:pPr>
            <w:r w:rsidRPr="00F245E6">
              <w:rPr>
                <w:rFonts w:cs="Calibri Light"/>
              </w:rPr>
              <w:t>(Ja = 1 Punkt)</w:t>
            </w:r>
          </w:p>
        </w:tc>
        <w:tc>
          <w:tcPr>
            <w:tcW w:w="736" w:type="dxa"/>
            <w:vMerge w:val="restart"/>
            <w:tcBorders>
              <w:top w:val="single" w:sz="4" w:space="0" w:color="auto"/>
              <w:left w:val="single" w:sz="4" w:space="0" w:color="auto"/>
              <w:right w:val="single" w:sz="4" w:space="0" w:color="auto"/>
            </w:tcBorders>
            <w:hideMark/>
          </w:tcPr>
          <w:p w14:paraId="70106AC4" w14:textId="77777777" w:rsidR="006B619B" w:rsidRPr="00F245E6" w:rsidRDefault="006B619B">
            <w:pPr>
              <w:rPr>
                <w:rFonts w:cs="Calibri Light"/>
              </w:rPr>
            </w:pPr>
            <w:r w:rsidRPr="00F245E6">
              <w:rPr>
                <w:rFonts w:cs="Calibri Light"/>
              </w:rPr>
              <w:t>mögl.</w:t>
            </w:r>
          </w:p>
          <w:p w14:paraId="40DCD50B" w14:textId="77777777" w:rsidR="006B619B" w:rsidRPr="00F245E6" w:rsidRDefault="006B619B">
            <w:pPr>
              <w:jc w:val="center"/>
              <w:rPr>
                <w:rFonts w:cs="Calibri Light"/>
                <w:b/>
              </w:rPr>
            </w:pPr>
            <w:r w:rsidRPr="00F245E6">
              <w:rPr>
                <w:rFonts w:cs="Calibri Light"/>
                <w:b/>
              </w:rPr>
              <w:t>1 (K)</w:t>
            </w:r>
          </w:p>
        </w:tc>
        <w:tc>
          <w:tcPr>
            <w:tcW w:w="736" w:type="dxa"/>
            <w:vMerge w:val="restart"/>
            <w:tcBorders>
              <w:top w:val="single" w:sz="4" w:space="0" w:color="auto"/>
              <w:left w:val="single" w:sz="4" w:space="0" w:color="auto"/>
              <w:bottom w:val="single" w:sz="4" w:space="0" w:color="auto"/>
              <w:right w:val="single" w:sz="4" w:space="0" w:color="auto"/>
            </w:tcBorders>
          </w:tcPr>
          <w:p w14:paraId="72E5D9F0" w14:textId="77777777" w:rsidR="006B619B" w:rsidRPr="00F245E6" w:rsidRDefault="006B619B">
            <w:pPr>
              <w:rPr>
                <w:rFonts w:cs="Calibri Light"/>
              </w:rPr>
            </w:pPr>
            <w:r w:rsidRPr="00F245E6">
              <w:rPr>
                <w:rFonts w:cs="Calibri Light"/>
              </w:rPr>
              <w:t>tats.</w:t>
            </w:r>
          </w:p>
          <w:p w14:paraId="76E6CF4F" w14:textId="77777777" w:rsidR="006B619B" w:rsidRPr="00F245E6" w:rsidRDefault="006B619B">
            <w:pPr>
              <w:jc w:val="center"/>
              <w:rPr>
                <w:rFonts w:cs="Calibri Light"/>
                <w:b/>
              </w:rPr>
            </w:pPr>
          </w:p>
        </w:tc>
      </w:tr>
      <w:tr w:rsidR="006B619B" w:rsidRPr="00F245E6" w14:paraId="05FBC117" w14:textId="77777777" w:rsidTr="0033495A">
        <w:tc>
          <w:tcPr>
            <w:tcW w:w="988" w:type="dxa"/>
            <w:tcBorders>
              <w:top w:val="single" w:sz="4" w:space="0" w:color="auto"/>
              <w:left w:val="single" w:sz="4" w:space="0" w:color="auto"/>
              <w:bottom w:val="single" w:sz="4" w:space="0" w:color="auto"/>
              <w:right w:val="single" w:sz="4" w:space="0" w:color="auto"/>
            </w:tcBorders>
          </w:tcPr>
          <w:p w14:paraId="554CBCF1" w14:textId="77777777" w:rsidR="006B619B" w:rsidRPr="00F245E6" w:rsidRDefault="006B619B">
            <w:pPr>
              <w:rPr>
                <w:rFonts w:cs="Calibri Light"/>
                <w:color w:val="C00000"/>
              </w:rPr>
            </w:pPr>
          </w:p>
        </w:tc>
        <w:tc>
          <w:tcPr>
            <w:tcW w:w="6827" w:type="dxa"/>
            <w:tcBorders>
              <w:right w:val="single" w:sz="4" w:space="0" w:color="auto"/>
            </w:tcBorders>
            <w:vAlign w:val="center"/>
            <w:hideMark/>
          </w:tcPr>
          <w:p w14:paraId="7BF9451C"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24DD4207" w14:textId="77777777" w:rsidR="006B619B" w:rsidRPr="00F245E6"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73ACDF3" w14:textId="77777777" w:rsidR="006B619B" w:rsidRPr="00F245E6" w:rsidRDefault="006B619B">
            <w:pPr>
              <w:rPr>
                <w:rFonts w:cs="Calibri Light"/>
                <w:b/>
              </w:rPr>
            </w:pPr>
          </w:p>
        </w:tc>
      </w:tr>
    </w:tbl>
    <w:p w14:paraId="262B52B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6B619B" w:rsidRPr="00F245E6" w14:paraId="002E8541"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67111BA2" w14:textId="77777777" w:rsidR="006B619B" w:rsidRPr="00F245E6" w:rsidRDefault="006B619B">
            <w:pPr>
              <w:rPr>
                <w:rFonts w:cs="Calibri Light"/>
              </w:rPr>
            </w:pPr>
            <w:r w:rsidRPr="00F245E6">
              <w:rPr>
                <w:rFonts w:cs="Calibri Light"/>
              </w:rPr>
              <w:t>D.4.3.c</w:t>
            </w:r>
          </w:p>
        </w:tc>
        <w:tc>
          <w:tcPr>
            <w:tcW w:w="6826" w:type="dxa"/>
            <w:tcBorders>
              <w:top w:val="single" w:sz="4" w:space="0" w:color="auto"/>
              <w:left w:val="single" w:sz="4" w:space="0" w:color="auto"/>
              <w:bottom w:val="single" w:sz="4" w:space="0" w:color="auto"/>
              <w:right w:val="single" w:sz="4" w:space="0" w:color="auto"/>
            </w:tcBorders>
            <w:hideMark/>
          </w:tcPr>
          <w:p w14:paraId="165DF7F0" w14:textId="77777777" w:rsidR="006B619B" w:rsidRPr="00F245E6" w:rsidRDefault="006B619B">
            <w:pPr>
              <w:rPr>
                <w:rFonts w:cs="Calibri Light"/>
              </w:rPr>
            </w:pPr>
            <w:r w:rsidRPr="00F245E6">
              <w:rPr>
                <w:rFonts w:cs="Calibri Light"/>
              </w:rPr>
              <w:t>Gibt es sonstige Öffentlichkeitsarbeit im Rahmen der Umsetzungen einzelner Maßnahmen z.B. Aktionstag etc.? Beschreibung</w:t>
            </w:r>
          </w:p>
          <w:p w14:paraId="2DFD5CC0" w14:textId="77777777" w:rsidR="006B619B" w:rsidRPr="00F245E6" w:rsidRDefault="006B619B">
            <w:pPr>
              <w:rPr>
                <w:rFonts w:cs="Calibri Light"/>
              </w:rPr>
            </w:pPr>
            <w:r w:rsidRPr="00F245E6">
              <w:rPr>
                <w:rFonts w:cs="Calibri Light"/>
              </w:rPr>
              <w:t>(Ja + Beschreibung = 1 Punkt je Maßnahme)</w:t>
            </w:r>
          </w:p>
        </w:tc>
        <w:tc>
          <w:tcPr>
            <w:tcW w:w="736" w:type="dxa"/>
            <w:vMerge w:val="restart"/>
            <w:tcBorders>
              <w:top w:val="single" w:sz="4" w:space="0" w:color="auto"/>
              <w:left w:val="single" w:sz="4" w:space="0" w:color="auto"/>
              <w:right w:val="single" w:sz="4" w:space="0" w:color="auto"/>
            </w:tcBorders>
            <w:hideMark/>
          </w:tcPr>
          <w:p w14:paraId="6BDBEBD1" w14:textId="77777777" w:rsidR="006B619B" w:rsidRPr="00F245E6" w:rsidRDefault="006B619B">
            <w:pPr>
              <w:rPr>
                <w:rFonts w:cs="Calibri Light"/>
              </w:rPr>
            </w:pPr>
            <w:r w:rsidRPr="00F245E6">
              <w:rPr>
                <w:rFonts w:cs="Calibri Light"/>
              </w:rPr>
              <w:t>mögl.</w:t>
            </w:r>
          </w:p>
          <w:p w14:paraId="6EF2A85C" w14:textId="77777777" w:rsidR="006B619B" w:rsidRPr="00F245E6" w:rsidRDefault="006B619B">
            <w:pPr>
              <w:jc w:val="center"/>
              <w:rPr>
                <w:rFonts w:cs="Calibri Light"/>
                <w:b/>
              </w:rPr>
            </w:pPr>
            <w:r w:rsidRPr="00F245E6">
              <w:rPr>
                <w:rFonts w:cs="Calibri Light"/>
                <w:b/>
              </w:rPr>
              <w:t>4 (K)</w:t>
            </w:r>
          </w:p>
        </w:tc>
        <w:tc>
          <w:tcPr>
            <w:tcW w:w="737" w:type="dxa"/>
            <w:vMerge w:val="restart"/>
            <w:tcBorders>
              <w:top w:val="single" w:sz="4" w:space="0" w:color="auto"/>
              <w:left w:val="single" w:sz="4" w:space="0" w:color="auto"/>
              <w:bottom w:val="single" w:sz="4" w:space="0" w:color="auto"/>
              <w:right w:val="single" w:sz="4" w:space="0" w:color="auto"/>
            </w:tcBorders>
          </w:tcPr>
          <w:p w14:paraId="6E31BFF0" w14:textId="77777777" w:rsidR="006B619B" w:rsidRPr="00F245E6" w:rsidRDefault="006B619B">
            <w:pPr>
              <w:rPr>
                <w:rFonts w:cs="Calibri Light"/>
              </w:rPr>
            </w:pPr>
            <w:r w:rsidRPr="00F245E6">
              <w:rPr>
                <w:rFonts w:cs="Calibri Light"/>
              </w:rPr>
              <w:t>tats.</w:t>
            </w:r>
          </w:p>
          <w:p w14:paraId="059D5766" w14:textId="77777777" w:rsidR="006B619B" w:rsidRPr="00F245E6" w:rsidRDefault="006B619B">
            <w:pPr>
              <w:jc w:val="center"/>
              <w:rPr>
                <w:rFonts w:cs="Calibri Light"/>
                <w:b/>
              </w:rPr>
            </w:pPr>
          </w:p>
        </w:tc>
      </w:tr>
      <w:tr w:rsidR="006B619B" w:rsidRPr="00F245E6" w14:paraId="5DFFC11C" w14:textId="77777777" w:rsidTr="0033495A">
        <w:tc>
          <w:tcPr>
            <w:tcW w:w="988" w:type="dxa"/>
            <w:tcBorders>
              <w:top w:val="single" w:sz="4" w:space="0" w:color="auto"/>
              <w:left w:val="single" w:sz="4" w:space="0" w:color="auto"/>
              <w:bottom w:val="single" w:sz="4" w:space="0" w:color="auto"/>
              <w:right w:val="single" w:sz="4" w:space="0" w:color="auto"/>
            </w:tcBorders>
          </w:tcPr>
          <w:p w14:paraId="13BAADA3" w14:textId="77777777" w:rsidR="006B619B" w:rsidRPr="00F245E6" w:rsidRDefault="006B619B">
            <w:pPr>
              <w:rPr>
                <w:rFonts w:cs="Calibri Light"/>
                <w:color w:val="C00000"/>
              </w:rPr>
            </w:pPr>
          </w:p>
        </w:tc>
        <w:tc>
          <w:tcPr>
            <w:tcW w:w="6826" w:type="dxa"/>
            <w:tcBorders>
              <w:right w:val="single" w:sz="4" w:space="0" w:color="auto"/>
            </w:tcBorders>
            <w:vAlign w:val="center"/>
            <w:hideMark/>
          </w:tcPr>
          <w:p w14:paraId="7BA40155"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DD40E26"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2B2FA5FE" w14:textId="77777777" w:rsidR="006B619B" w:rsidRPr="00F245E6" w:rsidRDefault="006B619B">
            <w:pPr>
              <w:rPr>
                <w:rFonts w:cs="Calibri Light"/>
                <w:b/>
              </w:rPr>
            </w:pPr>
          </w:p>
        </w:tc>
      </w:tr>
    </w:tbl>
    <w:p w14:paraId="37A04615"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41"/>
        <w:gridCol w:w="729"/>
        <w:gridCol w:w="729"/>
      </w:tblGrid>
      <w:tr w:rsidR="006B619B" w:rsidRPr="00F245E6" w14:paraId="09C91B1E"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AAD7796" w14:textId="77777777" w:rsidR="006B619B" w:rsidRPr="00F245E6" w:rsidRDefault="006B619B">
            <w:pPr>
              <w:rPr>
                <w:rFonts w:cs="Calibri Light"/>
              </w:rPr>
            </w:pPr>
            <w:r w:rsidRPr="00F245E6">
              <w:rPr>
                <w:rFonts w:cs="Calibri Light"/>
              </w:rPr>
              <w:t>D.4.1.t</w:t>
            </w:r>
          </w:p>
        </w:tc>
        <w:tc>
          <w:tcPr>
            <w:tcW w:w="6841" w:type="dxa"/>
            <w:tcBorders>
              <w:top w:val="single" w:sz="4" w:space="0" w:color="auto"/>
              <w:left w:val="single" w:sz="4" w:space="0" w:color="auto"/>
              <w:bottom w:val="single" w:sz="4" w:space="0" w:color="auto"/>
              <w:right w:val="single" w:sz="4" w:space="0" w:color="auto"/>
            </w:tcBorders>
            <w:hideMark/>
          </w:tcPr>
          <w:p w14:paraId="0BD174CF" w14:textId="321B9D71" w:rsidR="006B619B" w:rsidRPr="00F245E6" w:rsidRDefault="006B619B">
            <w:pPr>
              <w:rPr>
                <w:rFonts w:cs="Calibri Light"/>
              </w:rPr>
            </w:pPr>
            <w:r w:rsidRPr="00F245E6">
              <w:rPr>
                <w:rFonts w:cs="Calibri Light"/>
              </w:rPr>
              <w:t>Welche Unterstützung benötigt bzw. welche Wünsche hat die Gemeinde an die Landesregierung bezüglich Mobilität? (Differenzierung nach fachlicher/idee</w:t>
            </w:r>
            <w:r w:rsidR="00DC6F5D">
              <w:rPr>
                <w:rFonts w:cs="Calibri Light"/>
              </w:rPr>
              <w:t>l</w:t>
            </w:r>
            <w:r w:rsidRPr="00F245E6">
              <w:rPr>
                <w:rFonts w:cs="Calibri Light"/>
              </w:rPr>
              <w:t>ler/finanzieller Unterstützung)</w:t>
            </w:r>
          </w:p>
          <w:p w14:paraId="7D7AEF54" w14:textId="77777777" w:rsidR="006B619B" w:rsidRPr="00F245E6" w:rsidRDefault="006B619B">
            <w:pPr>
              <w:rPr>
                <w:rFonts w:cs="Calibri Light"/>
              </w:rPr>
            </w:pPr>
            <w:r w:rsidRPr="00F245E6">
              <w:rPr>
                <w:rFonts w:cs="Calibri Light"/>
              </w:rPr>
              <w:t>(Ja = 2 Punkte)</w:t>
            </w:r>
          </w:p>
        </w:tc>
        <w:tc>
          <w:tcPr>
            <w:tcW w:w="729" w:type="dxa"/>
            <w:vMerge w:val="restart"/>
            <w:tcBorders>
              <w:top w:val="single" w:sz="4" w:space="0" w:color="auto"/>
              <w:left w:val="single" w:sz="4" w:space="0" w:color="auto"/>
              <w:right w:val="single" w:sz="4" w:space="0" w:color="auto"/>
            </w:tcBorders>
            <w:hideMark/>
          </w:tcPr>
          <w:p w14:paraId="703C6A51" w14:textId="77777777" w:rsidR="006B619B" w:rsidRPr="00F245E6" w:rsidRDefault="006B619B">
            <w:pPr>
              <w:rPr>
                <w:rFonts w:cs="Calibri Light"/>
              </w:rPr>
            </w:pPr>
            <w:r w:rsidRPr="00F245E6">
              <w:rPr>
                <w:rFonts w:cs="Calibri Light"/>
              </w:rPr>
              <w:t>mögl.</w:t>
            </w:r>
          </w:p>
          <w:p w14:paraId="58C7888E" w14:textId="77777777" w:rsidR="006B619B" w:rsidRPr="00F245E6" w:rsidRDefault="006B619B">
            <w:pPr>
              <w:jc w:val="center"/>
              <w:rPr>
                <w:rFonts w:cs="Calibri Light"/>
                <w:b/>
              </w:rPr>
            </w:pPr>
            <w:r w:rsidRPr="00F245E6">
              <w:rPr>
                <w:rFonts w:cs="Calibri Light"/>
                <w:b/>
              </w:rPr>
              <w:t>2 (K)</w:t>
            </w:r>
          </w:p>
        </w:tc>
        <w:tc>
          <w:tcPr>
            <w:tcW w:w="729" w:type="dxa"/>
            <w:vMerge w:val="restart"/>
            <w:tcBorders>
              <w:top w:val="single" w:sz="4" w:space="0" w:color="auto"/>
              <w:left w:val="single" w:sz="4" w:space="0" w:color="auto"/>
              <w:bottom w:val="single" w:sz="4" w:space="0" w:color="auto"/>
              <w:right w:val="single" w:sz="4" w:space="0" w:color="auto"/>
            </w:tcBorders>
          </w:tcPr>
          <w:p w14:paraId="79CE9569" w14:textId="77777777" w:rsidR="006B619B" w:rsidRPr="00F245E6" w:rsidRDefault="006B619B">
            <w:pPr>
              <w:rPr>
                <w:rFonts w:cs="Calibri Light"/>
              </w:rPr>
            </w:pPr>
            <w:r w:rsidRPr="00F245E6">
              <w:rPr>
                <w:rFonts w:cs="Calibri Light"/>
              </w:rPr>
              <w:t>tats.</w:t>
            </w:r>
          </w:p>
          <w:p w14:paraId="0546D795" w14:textId="77777777" w:rsidR="006B619B" w:rsidRPr="00F245E6" w:rsidRDefault="006B619B">
            <w:pPr>
              <w:jc w:val="center"/>
              <w:rPr>
                <w:rFonts w:cs="Calibri Light"/>
                <w:b/>
              </w:rPr>
            </w:pPr>
          </w:p>
        </w:tc>
      </w:tr>
      <w:tr w:rsidR="006B619B" w:rsidRPr="00F245E6" w14:paraId="3DD52827" w14:textId="77777777" w:rsidTr="0033495A">
        <w:tc>
          <w:tcPr>
            <w:tcW w:w="988" w:type="dxa"/>
            <w:tcBorders>
              <w:top w:val="single" w:sz="4" w:space="0" w:color="auto"/>
              <w:left w:val="single" w:sz="4" w:space="0" w:color="auto"/>
              <w:bottom w:val="single" w:sz="4" w:space="0" w:color="auto"/>
              <w:right w:val="single" w:sz="4" w:space="0" w:color="auto"/>
            </w:tcBorders>
          </w:tcPr>
          <w:p w14:paraId="0321F2EB" w14:textId="77777777" w:rsidR="006B619B" w:rsidRPr="00F245E6" w:rsidRDefault="006B619B">
            <w:pPr>
              <w:rPr>
                <w:rFonts w:cs="Calibri Light"/>
                <w:color w:val="C00000"/>
              </w:rPr>
            </w:pPr>
          </w:p>
        </w:tc>
        <w:tc>
          <w:tcPr>
            <w:tcW w:w="6841" w:type="dxa"/>
            <w:tcBorders>
              <w:right w:val="single" w:sz="4" w:space="0" w:color="auto"/>
            </w:tcBorders>
            <w:vAlign w:val="center"/>
            <w:hideMark/>
          </w:tcPr>
          <w:p w14:paraId="4870CA82" w14:textId="77777777" w:rsidR="006B619B" w:rsidRPr="00F245E6" w:rsidRDefault="006B619B">
            <w:pPr>
              <w:rPr>
                <w:rFonts w:cs="Calibri Light"/>
                <w:sz w:val="20"/>
                <w:szCs w:val="20"/>
                <w:lang w:val="de-AT" w:eastAsia="de-AT"/>
              </w:rPr>
            </w:pPr>
          </w:p>
        </w:tc>
        <w:tc>
          <w:tcPr>
            <w:tcW w:w="729" w:type="dxa"/>
            <w:vMerge/>
            <w:tcBorders>
              <w:left w:val="single" w:sz="4" w:space="0" w:color="auto"/>
              <w:right w:val="single" w:sz="4" w:space="0" w:color="auto"/>
            </w:tcBorders>
            <w:vAlign w:val="center"/>
            <w:hideMark/>
          </w:tcPr>
          <w:p w14:paraId="2A15AC5B" w14:textId="77777777" w:rsidR="006B619B" w:rsidRPr="00F245E6" w:rsidRDefault="006B619B">
            <w:pPr>
              <w:rPr>
                <w:rFonts w:cs="Calibri Light"/>
                <w:sz w:val="20"/>
                <w:szCs w:val="20"/>
                <w:lang w:val="de-AT" w:eastAsia="de-AT"/>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C81E259" w14:textId="77777777" w:rsidR="006B619B" w:rsidRPr="00F245E6" w:rsidRDefault="006B619B">
            <w:pPr>
              <w:rPr>
                <w:rFonts w:cs="Calibri Light"/>
                <w:b/>
              </w:rPr>
            </w:pPr>
          </w:p>
        </w:tc>
      </w:tr>
    </w:tbl>
    <w:p w14:paraId="3572465F" w14:textId="77777777" w:rsidR="00D94C7A" w:rsidRPr="00F245E6" w:rsidRDefault="00D94C7A" w:rsidP="00D94C7A">
      <w:pPr>
        <w:rPr>
          <w:rFonts w:cs="Calibri Light"/>
          <w:lang w:val="de-DE"/>
        </w:rPr>
      </w:pPr>
    </w:p>
    <w:p w14:paraId="3781B7D7" w14:textId="77777777" w:rsidR="00D94C7A" w:rsidRPr="00F245E6" w:rsidRDefault="00D94C7A" w:rsidP="00D94C7A">
      <w:pPr>
        <w:rPr>
          <w:rFonts w:cs="Calibri Light"/>
        </w:rPr>
      </w:pPr>
    </w:p>
    <w:p w14:paraId="0676733F" w14:textId="77777777" w:rsidR="00D94C7A" w:rsidRPr="00F245E6" w:rsidRDefault="00D94C7A" w:rsidP="007E4904">
      <w:pPr>
        <w:pBdr>
          <w:top w:val="single" w:sz="4" w:space="1" w:color="auto"/>
          <w:left w:val="single" w:sz="4" w:space="4" w:color="auto"/>
          <w:bottom w:val="single" w:sz="4" w:space="1" w:color="auto"/>
          <w:right w:val="single" w:sz="4" w:space="4" w:color="auto"/>
        </w:pBdr>
        <w:shd w:val="clear" w:color="auto" w:fill="963634"/>
        <w:tabs>
          <w:tab w:val="left" w:pos="426"/>
          <w:tab w:val="left" w:pos="2160"/>
        </w:tabs>
        <w:ind w:left="142" w:right="141"/>
        <w:rPr>
          <w:rFonts w:cs="Calibri Light"/>
          <w:b/>
          <w:color w:val="000000" w:themeColor="text1"/>
        </w:rPr>
      </w:pPr>
      <w:r w:rsidRPr="00F245E6">
        <w:rPr>
          <w:rFonts w:cs="Calibri Light"/>
          <w:b/>
          <w:color w:val="000000" w:themeColor="text1"/>
        </w:rPr>
        <w:t>E</w:t>
      </w:r>
      <w:r w:rsidRPr="00F245E6">
        <w:rPr>
          <w:rFonts w:cs="Calibri Light"/>
          <w:b/>
          <w:color w:val="000000" w:themeColor="text1"/>
        </w:rPr>
        <w:tab/>
        <w:t>Energie</w:t>
      </w:r>
    </w:p>
    <w:p w14:paraId="092FFDF3"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830"/>
        <w:gridCol w:w="734"/>
        <w:gridCol w:w="735"/>
      </w:tblGrid>
      <w:tr w:rsidR="006B619B" w:rsidRPr="00F245E6" w14:paraId="57642FFA"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12E0063" w14:textId="77777777" w:rsidR="006B619B" w:rsidRPr="00F245E6" w:rsidRDefault="006B619B">
            <w:pPr>
              <w:rPr>
                <w:rFonts w:cs="Calibri Light"/>
              </w:rPr>
            </w:pPr>
            <w:r w:rsidRPr="00F245E6">
              <w:rPr>
                <w:rFonts w:cs="Calibri Light"/>
              </w:rPr>
              <w:t>E.1.1.a</w:t>
            </w:r>
          </w:p>
        </w:tc>
        <w:tc>
          <w:tcPr>
            <w:tcW w:w="6830" w:type="dxa"/>
            <w:tcBorders>
              <w:top w:val="single" w:sz="4" w:space="0" w:color="auto"/>
              <w:left w:val="single" w:sz="4" w:space="0" w:color="auto"/>
              <w:bottom w:val="single" w:sz="4" w:space="0" w:color="auto"/>
              <w:right w:val="single" w:sz="4" w:space="0" w:color="auto"/>
            </w:tcBorders>
            <w:hideMark/>
          </w:tcPr>
          <w:p w14:paraId="2CD196C8" w14:textId="6711C0F6" w:rsidR="006B619B" w:rsidRPr="00F245E6" w:rsidRDefault="006B619B">
            <w:pPr>
              <w:rPr>
                <w:rFonts w:cs="Calibri Light"/>
              </w:rPr>
            </w:pPr>
            <w:r w:rsidRPr="00F245E6">
              <w:rPr>
                <w:rFonts w:cs="Calibri Light"/>
              </w:rPr>
              <w:t>Gibt es ein aktuelles Energieleitbild für die Gemeinde (max</w:t>
            </w:r>
            <w:r w:rsidR="00DC6F5D">
              <w:rPr>
                <w:rFonts w:cs="Calibri Light"/>
              </w:rPr>
              <w:t>.</w:t>
            </w:r>
            <w:r w:rsidRPr="00F245E6">
              <w:rPr>
                <w:rFonts w:cs="Calibri Light"/>
              </w:rPr>
              <w:t xml:space="preserve"> 10 Jahre alt) auf Gemeindeebene? </w:t>
            </w:r>
            <w:r w:rsidR="00DC6F5D">
              <w:rPr>
                <w:rFonts w:cs="Calibri Light"/>
              </w:rPr>
              <w:t>U</w:t>
            </w:r>
            <w:r w:rsidRPr="00F245E6">
              <w:rPr>
                <w:rFonts w:cs="Calibri Light"/>
              </w:rPr>
              <w:t>nd Quartiers- bzw. Nachbarschaftsebene?</w:t>
            </w:r>
          </w:p>
          <w:p w14:paraId="7F922EB3" w14:textId="77777777" w:rsidR="006B619B" w:rsidRPr="00F245E6" w:rsidRDefault="006B619B">
            <w:pPr>
              <w:rPr>
                <w:rFonts w:cs="Calibri Light"/>
              </w:rPr>
            </w:pPr>
            <w:r w:rsidRPr="00F245E6">
              <w:rPr>
                <w:rFonts w:cs="Calibri Light"/>
              </w:rPr>
              <w:t>(Ja = 3 Punkte + Quartiersmeter = 1 Punkt)</w:t>
            </w:r>
          </w:p>
        </w:tc>
        <w:tc>
          <w:tcPr>
            <w:tcW w:w="734" w:type="dxa"/>
            <w:vMerge w:val="restart"/>
            <w:tcBorders>
              <w:top w:val="single" w:sz="4" w:space="0" w:color="auto"/>
              <w:left w:val="single" w:sz="4" w:space="0" w:color="auto"/>
              <w:right w:val="single" w:sz="4" w:space="0" w:color="auto"/>
            </w:tcBorders>
            <w:hideMark/>
          </w:tcPr>
          <w:p w14:paraId="26168423" w14:textId="77777777" w:rsidR="006B619B" w:rsidRPr="00F245E6" w:rsidRDefault="006B619B">
            <w:pPr>
              <w:rPr>
                <w:rFonts w:cs="Calibri Light"/>
              </w:rPr>
            </w:pPr>
            <w:r w:rsidRPr="00F245E6">
              <w:rPr>
                <w:rFonts w:cs="Calibri Light"/>
              </w:rPr>
              <w:t>mögl.</w:t>
            </w:r>
          </w:p>
          <w:p w14:paraId="48D7F6F9" w14:textId="77777777" w:rsidR="006B619B" w:rsidRPr="00F245E6" w:rsidRDefault="006B619B">
            <w:pPr>
              <w:jc w:val="center"/>
              <w:rPr>
                <w:rFonts w:cs="Calibri Light"/>
                <w:b/>
              </w:rPr>
            </w:pPr>
            <w:r w:rsidRPr="00F245E6">
              <w:rPr>
                <w:rFonts w:cs="Calibri Light"/>
                <w:b/>
              </w:rPr>
              <w:t>4 (M)</w:t>
            </w:r>
          </w:p>
        </w:tc>
        <w:tc>
          <w:tcPr>
            <w:tcW w:w="735" w:type="dxa"/>
            <w:vMerge w:val="restart"/>
            <w:tcBorders>
              <w:top w:val="single" w:sz="4" w:space="0" w:color="auto"/>
              <w:left w:val="single" w:sz="4" w:space="0" w:color="auto"/>
              <w:bottom w:val="single" w:sz="4" w:space="0" w:color="auto"/>
              <w:right w:val="single" w:sz="4" w:space="0" w:color="auto"/>
            </w:tcBorders>
          </w:tcPr>
          <w:p w14:paraId="202A9A82" w14:textId="77777777" w:rsidR="006B619B" w:rsidRPr="00F245E6" w:rsidRDefault="006B619B">
            <w:pPr>
              <w:rPr>
                <w:rFonts w:cs="Calibri Light"/>
              </w:rPr>
            </w:pPr>
            <w:r w:rsidRPr="00F245E6">
              <w:rPr>
                <w:rFonts w:cs="Calibri Light"/>
              </w:rPr>
              <w:t>tats.</w:t>
            </w:r>
          </w:p>
          <w:p w14:paraId="1D761DDC" w14:textId="77777777" w:rsidR="006B619B" w:rsidRPr="00F245E6" w:rsidRDefault="006B619B">
            <w:pPr>
              <w:jc w:val="center"/>
              <w:rPr>
                <w:rFonts w:cs="Calibri Light"/>
                <w:b/>
              </w:rPr>
            </w:pPr>
          </w:p>
        </w:tc>
      </w:tr>
      <w:tr w:rsidR="006B619B" w:rsidRPr="00F245E6" w14:paraId="2F5DF3F5" w14:textId="77777777" w:rsidTr="0033495A">
        <w:tc>
          <w:tcPr>
            <w:tcW w:w="988" w:type="dxa"/>
            <w:tcBorders>
              <w:top w:val="single" w:sz="4" w:space="0" w:color="auto"/>
              <w:left w:val="single" w:sz="4" w:space="0" w:color="auto"/>
              <w:bottom w:val="single" w:sz="4" w:space="0" w:color="auto"/>
              <w:right w:val="single" w:sz="4" w:space="0" w:color="auto"/>
            </w:tcBorders>
          </w:tcPr>
          <w:p w14:paraId="3991665C" w14:textId="77777777" w:rsidR="006B619B" w:rsidRPr="00F245E6" w:rsidRDefault="006B619B">
            <w:pPr>
              <w:rPr>
                <w:rFonts w:cs="Calibri Light"/>
                <w:color w:val="C00000"/>
              </w:rPr>
            </w:pPr>
          </w:p>
        </w:tc>
        <w:tc>
          <w:tcPr>
            <w:tcW w:w="6830" w:type="dxa"/>
            <w:tcBorders>
              <w:right w:val="single" w:sz="4" w:space="0" w:color="auto"/>
            </w:tcBorders>
            <w:vAlign w:val="center"/>
            <w:hideMark/>
          </w:tcPr>
          <w:p w14:paraId="1A10976A" w14:textId="77777777" w:rsidR="006B619B" w:rsidRPr="00F245E6" w:rsidRDefault="006B619B">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098D75A2" w14:textId="77777777" w:rsidR="006B619B" w:rsidRPr="00F245E6" w:rsidRDefault="006B619B">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12E67D34" w14:textId="77777777" w:rsidR="006B619B" w:rsidRPr="00F245E6" w:rsidRDefault="006B619B">
            <w:pPr>
              <w:rPr>
                <w:rFonts w:cs="Calibri Light"/>
                <w:b/>
              </w:rPr>
            </w:pPr>
          </w:p>
        </w:tc>
      </w:tr>
    </w:tbl>
    <w:p w14:paraId="4264BD1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9"/>
        <w:gridCol w:w="740"/>
        <w:gridCol w:w="740"/>
      </w:tblGrid>
      <w:tr w:rsidR="006B619B" w:rsidRPr="00F245E6" w14:paraId="7E204D71"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2DB71950" w14:textId="77777777" w:rsidR="006B619B" w:rsidRPr="00F245E6" w:rsidRDefault="006B619B">
            <w:pPr>
              <w:rPr>
                <w:rFonts w:cs="Calibri Light"/>
              </w:rPr>
            </w:pPr>
            <w:r w:rsidRPr="00F245E6">
              <w:rPr>
                <w:rFonts w:cs="Calibri Light"/>
              </w:rPr>
              <w:t>E.1.1.b</w:t>
            </w:r>
          </w:p>
        </w:tc>
        <w:tc>
          <w:tcPr>
            <w:tcW w:w="6819" w:type="dxa"/>
            <w:tcBorders>
              <w:top w:val="single" w:sz="4" w:space="0" w:color="auto"/>
              <w:left w:val="single" w:sz="4" w:space="0" w:color="auto"/>
              <w:bottom w:val="single" w:sz="4" w:space="0" w:color="auto"/>
              <w:right w:val="single" w:sz="4" w:space="0" w:color="auto"/>
            </w:tcBorders>
            <w:hideMark/>
          </w:tcPr>
          <w:p w14:paraId="6452D280" w14:textId="77777777" w:rsidR="006B619B" w:rsidRPr="00F245E6" w:rsidRDefault="006B619B">
            <w:pPr>
              <w:rPr>
                <w:rFonts w:cs="Calibri Light"/>
              </w:rPr>
            </w:pPr>
            <w:r w:rsidRPr="00F245E6">
              <w:rPr>
                <w:rFonts w:cs="Calibri Light"/>
              </w:rPr>
              <w:t xml:space="preserve">Welche Vorbildwirkung der Gemeinde gegenüber den Privaten wird angestrebt? </w:t>
            </w:r>
          </w:p>
          <w:p w14:paraId="58625A6E" w14:textId="77777777" w:rsidR="006B619B" w:rsidRPr="00F245E6" w:rsidRDefault="006B619B">
            <w:pPr>
              <w:rPr>
                <w:rFonts w:cs="Calibri Light"/>
              </w:rPr>
            </w:pPr>
            <w:r w:rsidRPr="00F245E6">
              <w:rPr>
                <w:rFonts w:cs="Calibri Light"/>
              </w:rPr>
              <w:t>(Ausfüllen = 2 Punkte, ungenau nur 1 Punkt)</w:t>
            </w:r>
          </w:p>
        </w:tc>
        <w:tc>
          <w:tcPr>
            <w:tcW w:w="740" w:type="dxa"/>
            <w:vMerge w:val="restart"/>
            <w:tcBorders>
              <w:top w:val="single" w:sz="4" w:space="0" w:color="auto"/>
              <w:left w:val="single" w:sz="4" w:space="0" w:color="auto"/>
              <w:right w:val="single" w:sz="4" w:space="0" w:color="auto"/>
            </w:tcBorders>
            <w:hideMark/>
          </w:tcPr>
          <w:p w14:paraId="5034174F" w14:textId="77777777" w:rsidR="006B619B" w:rsidRPr="00F245E6" w:rsidRDefault="006B619B">
            <w:pPr>
              <w:rPr>
                <w:rFonts w:cs="Calibri Light"/>
              </w:rPr>
            </w:pPr>
            <w:r w:rsidRPr="00F245E6">
              <w:rPr>
                <w:rFonts w:cs="Calibri Light"/>
              </w:rPr>
              <w:t>mögl.</w:t>
            </w:r>
          </w:p>
          <w:p w14:paraId="796F1A5F" w14:textId="77777777" w:rsidR="006B619B" w:rsidRPr="00F245E6" w:rsidRDefault="006B619B">
            <w:pPr>
              <w:jc w:val="center"/>
              <w:rPr>
                <w:rFonts w:cs="Calibri Light"/>
                <w:b/>
              </w:rPr>
            </w:pPr>
            <w:r w:rsidRPr="00F245E6">
              <w:rPr>
                <w:rFonts w:cs="Calibri Light"/>
                <w:b/>
              </w:rPr>
              <w:t>2 (M)</w:t>
            </w:r>
          </w:p>
        </w:tc>
        <w:tc>
          <w:tcPr>
            <w:tcW w:w="740" w:type="dxa"/>
            <w:vMerge w:val="restart"/>
            <w:tcBorders>
              <w:top w:val="single" w:sz="4" w:space="0" w:color="auto"/>
              <w:left w:val="single" w:sz="4" w:space="0" w:color="auto"/>
              <w:bottom w:val="single" w:sz="4" w:space="0" w:color="auto"/>
              <w:right w:val="single" w:sz="4" w:space="0" w:color="auto"/>
            </w:tcBorders>
          </w:tcPr>
          <w:p w14:paraId="3653A533" w14:textId="77777777" w:rsidR="006B619B" w:rsidRPr="00F245E6" w:rsidRDefault="006B619B">
            <w:pPr>
              <w:rPr>
                <w:rFonts w:cs="Calibri Light"/>
              </w:rPr>
            </w:pPr>
            <w:r w:rsidRPr="00F245E6">
              <w:rPr>
                <w:rFonts w:cs="Calibri Light"/>
              </w:rPr>
              <w:t>tats.</w:t>
            </w:r>
          </w:p>
          <w:p w14:paraId="41F56494" w14:textId="77777777" w:rsidR="006B619B" w:rsidRPr="00F245E6" w:rsidRDefault="006B619B">
            <w:pPr>
              <w:jc w:val="center"/>
              <w:rPr>
                <w:rFonts w:cs="Calibri Light"/>
                <w:b/>
              </w:rPr>
            </w:pPr>
          </w:p>
        </w:tc>
      </w:tr>
      <w:tr w:rsidR="006B619B" w:rsidRPr="00F245E6" w14:paraId="12BD8264" w14:textId="77777777" w:rsidTr="0033495A">
        <w:tc>
          <w:tcPr>
            <w:tcW w:w="988" w:type="dxa"/>
            <w:tcBorders>
              <w:top w:val="single" w:sz="4" w:space="0" w:color="auto"/>
              <w:left w:val="single" w:sz="4" w:space="0" w:color="auto"/>
              <w:bottom w:val="single" w:sz="4" w:space="0" w:color="auto"/>
              <w:right w:val="single" w:sz="4" w:space="0" w:color="auto"/>
            </w:tcBorders>
          </w:tcPr>
          <w:p w14:paraId="3847D36C" w14:textId="77777777" w:rsidR="006B619B" w:rsidRPr="00F245E6" w:rsidRDefault="006B619B">
            <w:pPr>
              <w:rPr>
                <w:rFonts w:cs="Calibri Light"/>
                <w:color w:val="C00000"/>
              </w:rPr>
            </w:pPr>
          </w:p>
        </w:tc>
        <w:tc>
          <w:tcPr>
            <w:tcW w:w="6819" w:type="dxa"/>
            <w:tcBorders>
              <w:right w:val="single" w:sz="4" w:space="0" w:color="auto"/>
            </w:tcBorders>
            <w:vAlign w:val="center"/>
            <w:hideMark/>
          </w:tcPr>
          <w:p w14:paraId="3686BB50" w14:textId="77777777" w:rsidR="006B619B" w:rsidRPr="00F245E6" w:rsidRDefault="006B619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69CCC72C" w14:textId="77777777" w:rsidR="006B619B" w:rsidRPr="00F245E6" w:rsidRDefault="006B619B">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001DE63" w14:textId="77777777" w:rsidR="006B619B" w:rsidRPr="00F245E6" w:rsidRDefault="006B619B">
            <w:pPr>
              <w:rPr>
                <w:rFonts w:cs="Calibri Light"/>
                <w:b/>
              </w:rPr>
            </w:pPr>
          </w:p>
        </w:tc>
      </w:tr>
    </w:tbl>
    <w:p w14:paraId="0B3FE4B6"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9"/>
        <w:gridCol w:w="740"/>
        <w:gridCol w:w="740"/>
      </w:tblGrid>
      <w:tr w:rsidR="006B619B" w:rsidRPr="00F245E6" w14:paraId="33BFE4EE"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2D35DE4E" w14:textId="77777777" w:rsidR="006B619B" w:rsidRPr="00F245E6" w:rsidRDefault="006B619B">
            <w:pPr>
              <w:rPr>
                <w:rFonts w:cs="Calibri Light"/>
              </w:rPr>
            </w:pPr>
            <w:r w:rsidRPr="00F245E6">
              <w:rPr>
                <w:rFonts w:cs="Calibri Light"/>
              </w:rPr>
              <w:t>E.4.1.a</w:t>
            </w:r>
          </w:p>
        </w:tc>
        <w:tc>
          <w:tcPr>
            <w:tcW w:w="6819" w:type="dxa"/>
            <w:tcBorders>
              <w:top w:val="single" w:sz="4" w:space="0" w:color="auto"/>
              <w:left w:val="single" w:sz="4" w:space="0" w:color="auto"/>
              <w:bottom w:val="single" w:sz="4" w:space="0" w:color="auto"/>
              <w:right w:val="single" w:sz="4" w:space="0" w:color="auto"/>
            </w:tcBorders>
            <w:hideMark/>
          </w:tcPr>
          <w:p w14:paraId="069E150E" w14:textId="77777777" w:rsidR="006B619B" w:rsidRPr="00F245E6" w:rsidRDefault="006B619B">
            <w:pPr>
              <w:rPr>
                <w:rFonts w:cs="Calibri Light"/>
              </w:rPr>
            </w:pPr>
            <w:r w:rsidRPr="00F245E6">
              <w:rPr>
                <w:rFonts w:cs="Calibri Light"/>
              </w:rPr>
              <w:t>Gibt es eine allgemeine Darstellung der Vorbildwirkung der Gemeinde im Thema Energie? Beschreibung</w:t>
            </w:r>
          </w:p>
          <w:p w14:paraId="799A6ED5" w14:textId="77777777" w:rsidR="006B619B" w:rsidRPr="00F245E6" w:rsidRDefault="006B619B">
            <w:pPr>
              <w:rPr>
                <w:rFonts w:cs="Calibri Light"/>
              </w:rPr>
            </w:pPr>
            <w:r w:rsidRPr="00F245E6">
              <w:rPr>
                <w:rFonts w:cs="Calibri Light"/>
              </w:rPr>
              <w:t>(Ja + Beschreibung Maßnahmen = 2 Punkte)</w:t>
            </w:r>
          </w:p>
        </w:tc>
        <w:tc>
          <w:tcPr>
            <w:tcW w:w="740" w:type="dxa"/>
            <w:vMerge w:val="restart"/>
            <w:tcBorders>
              <w:top w:val="single" w:sz="4" w:space="0" w:color="auto"/>
              <w:left w:val="single" w:sz="4" w:space="0" w:color="auto"/>
              <w:right w:val="single" w:sz="4" w:space="0" w:color="auto"/>
            </w:tcBorders>
            <w:hideMark/>
          </w:tcPr>
          <w:p w14:paraId="349ADCC9" w14:textId="77777777" w:rsidR="006B619B" w:rsidRPr="00F245E6" w:rsidRDefault="006B619B">
            <w:pPr>
              <w:rPr>
                <w:rFonts w:cs="Calibri Light"/>
              </w:rPr>
            </w:pPr>
            <w:r w:rsidRPr="00F245E6">
              <w:rPr>
                <w:rFonts w:cs="Calibri Light"/>
              </w:rPr>
              <w:t>mögl.</w:t>
            </w:r>
          </w:p>
          <w:p w14:paraId="3414EB27" w14:textId="77777777" w:rsidR="006B619B" w:rsidRPr="00F245E6" w:rsidRDefault="006B619B">
            <w:pPr>
              <w:jc w:val="center"/>
              <w:rPr>
                <w:rFonts w:cs="Calibri Light"/>
                <w:b/>
              </w:rPr>
            </w:pPr>
            <w:r w:rsidRPr="00F245E6">
              <w:rPr>
                <w:rFonts w:cs="Calibri Light"/>
                <w:b/>
              </w:rPr>
              <w:t>2 (M)</w:t>
            </w:r>
          </w:p>
        </w:tc>
        <w:tc>
          <w:tcPr>
            <w:tcW w:w="740" w:type="dxa"/>
            <w:vMerge w:val="restart"/>
            <w:tcBorders>
              <w:top w:val="single" w:sz="4" w:space="0" w:color="auto"/>
              <w:left w:val="single" w:sz="4" w:space="0" w:color="auto"/>
              <w:bottom w:val="single" w:sz="4" w:space="0" w:color="auto"/>
              <w:right w:val="single" w:sz="4" w:space="0" w:color="auto"/>
            </w:tcBorders>
          </w:tcPr>
          <w:p w14:paraId="218E12BC" w14:textId="77777777" w:rsidR="006B619B" w:rsidRPr="00F245E6" w:rsidRDefault="006B619B">
            <w:pPr>
              <w:rPr>
                <w:rFonts w:cs="Calibri Light"/>
              </w:rPr>
            </w:pPr>
            <w:r w:rsidRPr="00F245E6">
              <w:rPr>
                <w:rFonts w:cs="Calibri Light"/>
              </w:rPr>
              <w:t>tats.</w:t>
            </w:r>
          </w:p>
          <w:p w14:paraId="6271686C" w14:textId="77777777" w:rsidR="006B619B" w:rsidRPr="00F245E6" w:rsidRDefault="006B619B">
            <w:pPr>
              <w:jc w:val="center"/>
              <w:rPr>
                <w:rFonts w:cs="Calibri Light"/>
                <w:b/>
              </w:rPr>
            </w:pPr>
          </w:p>
        </w:tc>
      </w:tr>
      <w:tr w:rsidR="006B619B" w:rsidRPr="00F245E6" w14:paraId="033FB9CE" w14:textId="77777777" w:rsidTr="0033495A">
        <w:tc>
          <w:tcPr>
            <w:tcW w:w="988" w:type="dxa"/>
            <w:tcBorders>
              <w:top w:val="single" w:sz="4" w:space="0" w:color="auto"/>
              <w:left w:val="single" w:sz="4" w:space="0" w:color="auto"/>
              <w:bottom w:val="single" w:sz="4" w:space="0" w:color="auto"/>
              <w:right w:val="single" w:sz="4" w:space="0" w:color="auto"/>
            </w:tcBorders>
          </w:tcPr>
          <w:p w14:paraId="63BE554D" w14:textId="77777777" w:rsidR="006B619B" w:rsidRPr="00F245E6" w:rsidRDefault="006B619B">
            <w:pPr>
              <w:rPr>
                <w:rFonts w:cs="Calibri Light"/>
                <w:color w:val="C00000"/>
              </w:rPr>
            </w:pPr>
          </w:p>
        </w:tc>
        <w:tc>
          <w:tcPr>
            <w:tcW w:w="6819" w:type="dxa"/>
            <w:tcBorders>
              <w:right w:val="single" w:sz="4" w:space="0" w:color="auto"/>
            </w:tcBorders>
            <w:vAlign w:val="center"/>
            <w:hideMark/>
          </w:tcPr>
          <w:p w14:paraId="17DB58D2" w14:textId="77777777" w:rsidR="006B619B" w:rsidRPr="00F245E6" w:rsidRDefault="006B619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54EB2EB4" w14:textId="77777777" w:rsidR="006B619B" w:rsidRPr="00F245E6" w:rsidRDefault="006B619B">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D6B94FE" w14:textId="77777777" w:rsidR="006B619B" w:rsidRPr="00F245E6" w:rsidRDefault="006B619B">
            <w:pPr>
              <w:rPr>
                <w:rFonts w:cs="Calibri Light"/>
                <w:b/>
              </w:rPr>
            </w:pPr>
          </w:p>
        </w:tc>
      </w:tr>
    </w:tbl>
    <w:p w14:paraId="3EC7CC0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9"/>
        <w:gridCol w:w="740"/>
        <w:gridCol w:w="740"/>
      </w:tblGrid>
      <w:tr w:rsidR="006B619B" w:rsidRPr="00F245E6" w14:paraId="10B5EAA0"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1EB3198" w14:textId="77777777" w:rsidR="006B619B" w:rsidRPr="00F245E6" w:rsidRDefault="006B619B">
            <w:pPr>
              <w:rPr>
                <w:rFonts w:cs="Calibri Light"/>
              </w:rPr>
            </w:pPr>
            <w:r w:rsidRPr="00F245E6">
              <w:rPr>
                <w:rFonts w:cs="Calibri Light"/>
              </w:rPr>
              <w:t>E.1.1.c</w:t>
            </w:r>
          </w:p>
        </w:tc>
        <w:tc>
          <w:tcPr>
            <w:tcW w:w="6819" w:type="dxa"/>
            <w:tcBorders>
              <w:top w:val="single" w:sz="4" w:space="0" w:color="auto"/>
              <w:left w:val="single" w:sz="4" w:space="0" w:color="auto"/>
              <w:bottom w:val="single" w:sz="4" w:space="0" w:color="auto"/>
              <w:right w:val="single" w:sz="4" w:space="0" w:color="auto"/>
            </w:tcBorders>
            <w:hideMark/>
          </w:tcPr>
          <w:p w14:paraId="06DA40CE" w14:textId="77777777" w:rsidR="006B619B" w:rsidRPr="00F245E6" w:rsidRDefault="006B619B">
            <w:pPr>
              <w:rPr>
                <w:rFonts w:cs="Calibri Light"/>
              </w:rPr>
            </w:pPr>
            <w:r w:rsidRPr="00F245E6">
              <w:rPr>
                <w:rFonts w:cs="Calibri Light"/>
              </w:rPr>
              <w:t>Welche Private haben eine Vorbildwirkung auf die Gemeinde?</w:t>
            </w:r>
          </w:p>
          <w:p w14:paraId="7DF4D53B" w14:textId="77777777" w:rsidR="006B619B" w:rsidRPr="00F245E6" w:rsidRDefault="006B619B">
            <w:pPr>
              <w:rPr>
                <w:rFonts w:cs="Calibri Light"/>
              </w:rPr>
            </w:pPr>
            <w:r w:rsidRPr="00F245E6">
              <w:rPr>
                <w:rFonts w:cs="Calibri Light"/>
              </w:rPr>
              <w:t>(Ausfüllen = 1 Punkt)</w:t>
            </w:r>
          </w:p>
        </w:tc>
        <w:tc>
          <w:tcPr>
            <w:tcW w:w="740" w:type="dxa"/>
            <w:vMerge w:val="restart"/>
            <w:tcBorders>
              <w:top w:val="single" w:sz="4" w:space="0" w:color="auto"/>
              <w:left w:val="single" w:sz="4" w:space="0" w:color="auto"/>
              <w:right w:val="single" w:sz="4" w:space="0" w:color="auto"/>
            </w:tcBorders>
            <w:hideMark/>
          </w:tcPr>
          <w:p w14:paraId="34A533B1" w14:textId="77777777" w:rsidR="006B619B" w:rsidRPr="00F245E6" w:rsidRDefault="006B619B">
            <w:pPr>
              <w:rPr>
                <w:rFonts w:cs="Calibri Light"/>
              </w:rPr>
            </w:pPr>
            <w:r w:rsidRPr="00F245E6">
              <w:rPr>
                <w:rFonts w:cs="Calibri Light"/>
              </w:rPr>
              <w:t>mögl.</w:t>
            </w:r>
          </w:p>
          <w:p w14:paraId="40BCDF7F" w14:textId="77777777" w:rsidR="006B619B" w:rsidRPr="00F245E6" w:rsidRDefault="006B619B">
            <w:pPr>
              <w:jc w:val="center"/>
              <w:rPr>
                <w:rFonts w:cs="Calibri Light"/>
                <w:b/>
              </w:rPr>
            </w:pPr>
            <w:r w:rsidRPr="00F245E6">
              <w:rPr>
                <w:rFonts w:cs="Calibri Light"/>
                <w:b/>
              </w:rPr>
              <w:t>1 (K)</w:t>
            </w:r>
          </w:p>
        </w:tc>
        <w:tc>
          <w:tcPr>
            <w:tcW w:w="740" w:type="dxa"/>
            <w:vMerge w:val="restart"/>
            <w:tcBorders>
              <w:top w:val="single" w:sz="4" w:space="0" w:color="auto"/>
              <w:left w:val="single" w:sz="4" w:space="0" w:color="auto"/>
              <w:bottom w:val="single" w:sz="4" w:space="0" w:color="auto"/>
              <w:right w:val="single" w:sz="4" w:space="0" w:color="auto"/>
            </w:tcBorders>
          </w:tcPr>
          <w:p w14:paraId="28D6EEF1" w14:textId="77777777" w:rsidR="006B619B" w:rsidRPr="00F245E6" w:rsidRDefault="006B619B">
            <w:pPr>
              <w:rPr>
                <w:rFonts w:cs="Calibri Light"/>
              </w:rPr>
            </w:pPr>
            <w:r w:rsidRPr="00F245E6">
              <w:rPr>
                <w:rFonts w:cs="Calibri Light"/>
              </w:rPr>
              <w:t>tats.</w:t>
            </w:r>
          </w:p>
          <w:p w14:paraId="58996B4A" w14:textId="77777777" w:rsidR="006B619B" w:rsidRPr="00F245E6" w:rsidRDefault="006B619B">
            <w:pPr>
              <w:jc w:val="center"/>
              <w:rPr>
                <w:rFonts w:cs="Calibri Light"/>
                <w:b/>
              </w:rPr>
            </w:pPr>
          </w:p>
        </w:tc>
      </w:tr>
      <w:tr w:rsidR="006B619B" w:rsidRPr="00F245E6" w14:paraId="0A61D290" w14:textId="77777777" w:rsidTr="0033495A">
        <w:tc>
          <w:tcPr>
            <w:tcW w:w="988" w:type="dxa"/>
            <w:tcBorders>
              <w:top w:val="single" w:sz="4" w:space="0" w:color="auto"/>
              <w:left w:val="single" w:sz="4" w:space="0" w:color="auto"/>
              <w:bottom w:val="single" w:sz="4" w:space="0" w:color="auto"/>
              <w:right w:val="single" w:sz="4" w:space="0" w:color="auto"/>
            </w:tcBorders>
          </w:tcPr>
          <w:p w14:paraId="2DF6AF74" w14:textId="77777777" w:rsidR="006B619B" w:rsidRPr="00F245E6" w:rsidRDefault="006B619B">
            <w:pPr>
              <w:rPr>
                <w:rFonts w:cs="Calibri Light"/>
                <w:color w:val="C00000"/>
              </w:rPr>
            </w:pPr>
          </w:p>
        </w:tc>
        <w:tc>
          <w:tcPr>
            <w:tcW w:w="6819" w:type="dxa"/>
            <w:tcBorders>
              <w:right w:val="single" w:sz="4" w:space="0" w:color="auto"/>
            </w:tcBorders>
            <w:vAlign w:val="center"/>
            <w:hideMark/>
          </w:tcPr>
          <w:p w14:paraId="6BB5B8E0" w14:textId="77777777" w:rsidR="006B619B" w:rsidRPr="00F245E6" w:rsidRDefault="006B619B">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35824B02" w14:textId="77777777" w:rsidR="006B619B" w:rsidRPr="00F245E6" w:rsidRDefault="006B619B">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2845947" w14:textId="77777777" w:rsidR="006B619B" w:rsidRPr="00F245E6" w:rsidRDefault="006B619B">
            <w:pPr>
              <w:rPr>
                <w:rFonts w:cs="Calibri Light"/>
                <w:b/>
              </w:rPr>
            </w:pPr>
          </w:p>
        </w:tc>
      </w:tr>
    </w:tbl>
    <w:p w14:paraId="65D782A7"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9"/>
        <w:gridCol w:w="735"/>
        <w:gridCol w:w="735"/>
      </w:tblGrid>
      <w:tr w:rsidR="006B619B" w:rsidRPr="00F245E6" w14:paraId="498C914D"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7BC1E2E" w14:textId="77777777" w:rsidR="006B619B" w:rsidRPr="00F245E6" w:rsidRDefault="006B619B">
            <w:pPr>
              <w:rPr>
                <w:rFonts w:cs="Calibri Light"/>
              </w:rPr>
            </w:pPr>
            <w:r w:rsidRPr="00F245E6">
              <w:rPr>
                <w:rFonts w:cs="Calibri Light"/>
              </w:rPr>
              <w:t>E.3.1.a</w:t>
            </w:r>
          </w:p>
        </w:tc>
        <w:tc>
          <w:tcPr>
            <w:tcW w:w="6829" w:type="dxa"/>
            <w:tcBorders>
              <w:top w:val="single" w:sz="4" w:space="0" w:color="auto"/>
              <w:left w:val="single" w:sz="4" w:space="0" w:color="auto"/>
              <w:bottom w:val="single" w:sz="4" w:space="0" w:color="auto"/>
              <w:right w:val="single" w:sz="4" w:space="0" w:color="auto"/>
            </w:tcBorders>
            <w:hideMark/>
          </w:tcPr>
          <w:p w14:paraId="26DE9890" w14:textId="77777777" w:rsidR="006B619B" w:rsidRPr="00F245E6" w:rsidRDefault="006B619B">
            <w:pPr>
              <w:rPr>
                <w:rFonts w:cs="Calibri Light"/>
              </w:rPr>
            </w:pPr>
            <w:r w:rsidRPr="00F245E6">
              <w:rPr>
                <w:rFonts w:cs="Calibri Light"/>
              </w:rPr>
              <w:t>Gibt es einen Energiemasterplan mit der Zusammenführung des Zielkataloges, der Ist-Situation (Energieverbräuche, Energieproduktion, Energiepotentiale), der energiepolitischen Rahmenbedingungen, möglichen Szenarien zur Optimierung des Energiesystems (inklusive Vernetzung, Speicherung)?</w:t>
            </w:r>
          </w:p>
          <w:p w14:paraId="448F9B96" w14:textId="77777777" w:rsidR="006B619B" w:rsidRPr="00F245E6" w:rsidRDefault="006B619B">
            <w:pPr>
              <w:rPr>
                <w:rFonts w:cs="Calibri Light"/>
              </w:rPr>
            </w:pPr>
            <w:r w:rsidRPr="00F245E6">
              <w:rPr>
                <w:rFonts w:cs="Calibri Light"/>
              </w:rPr>
              <w:t>(Ja = 15 Punkte)</w:t>
            </w:r>
          </w:p>
        </w:tc>
        <w:tc>
          <w:tcPr>
            <w:tcW w:w="735" w:type="dxa"/>
            <w:vMerge w:val="restart"/>
            <w:tcBorders>
              <w:top w:val="single" w:sz="4" w:space="0" w:color="auto"/>
              <w:left w:val="single" w:sz="4" w:space="0" w:color="auto"/>
              <w:right w:val="single" w:sz="4" w:space="0" w:color="auto"/>
            </w:tcBorders>
            <w:hideMark/>
          </w:tcPr>
          <w:p w14:paraId="5450AA13" w14:textId="77777777" w:rsidR="006B619B" w:rsidRPr="00F245E6" w:rsidRDefault="006B619B">
            <w:pPr>
              <w:rPr>
                <w:rFonts w:cs="Calibri Light"/>
              </w:rPr>
            </w:pPr>
            <w:r w:rsidRPr="00F245E6">
              <w:rPr>
                <w:rFonts w:cs="Calibri Light"/>
              </w:rPr>
              <w:t>mögl.</w:t>
            </w:r>
          </w:p>
          <w:p w14:paraId="359979EA" w14:textId="77777777" w:rsidR="006B619B" w:rsidRPr="00F245E6" w:rsidRDefault="006B619B">
            <w:pPr>
              <w:jc w:val="center"/>
              <w:rPr>
                <w:rFonts w:cs="Calibri Light"/>
                <w:b/>
              </w:rPr>
            </w:pPr>
            <w:r w:rsidRPr="00F245E6">
              <w:rPr>
                <w:rFonts w:cs="Calibri Light"/>
                <w:b/>
              </w:rPr>
              <w:t>15 (K)</w:t>
            </w:r>
          </w:p>
        </w:tc>
        <w:tc>
          <w:tcPr>
            <w:tcW w:w="735" w:type="dxa"/>
            <w:vMerge w:val="restart"/>
            <w:tcBorders>
              <w:top w:val="single" w:sz="4" w:space="0" w:color="auto"/>
              <w:left w:val="single" w:sz="4" w:space="0" w:color="auto"/>
              <w:bottom w:val="single" w:sz="4" w:space="0" w:color="auto"/>
              <w:right w:val="single" w:sz="4" w:space="0" w:color="auto"/>
            </w:tcBorders>
          </w:tcPr>
          <w:p w14:paraId="5BE6C5C5" w14:textId="77777777" w:rsidR="006B619B" w:rsidRPr="00F245E6" w:rsidRDefault="006B619B">
            <w:pPr>
              <w:rPr>
                <w:rFonts w:cs="Calibri Light"/>
              </w:rPr>
            </w:pPr>
            <w:r w:rsidRPr="00F245E6">
              <w:rPr>
                <w:rFonts w:cs="Calibri Light"/>
              </w:rPr>
              <w:t>tats.</w:t>
            </w:r>
          </w:p>
          <w:p w14:paraId="3F3E0682" w14:textId="77777777" w:rsidR="006B619B" w:rsidRPr="00F245E6" w:rsidRDefault="006B619B">
            <w:pPr>
              <w:jc w:val="center"/>
              <w:rPr>
                <w:rFonts w:cs="Calibri Light"/>
                <w:b/>
              </w:rPr>
            </w:pPr>
          </w:p>
        </w:tc>
      </w:tr>
      <w:tr w:rsidR="006B619B" w:rsidRPr="00F245E6" w14:paraId="47256FF7" w14:textId="77777777" w:rsidTr="0033495A">
        <w:tc>
          <w:tcPr>
            <w:tcW w:w="988" w:type="dxa"/>
            <w:tcBorders>
              <w:top w:val="single" w:sz="4" w:space="0" w:color="auto"/>
              <w:left w:val="single" w:sz="4" w:space="0" w:color="auto"/>
              <w:bottom w:val="single" w:sz="4" w:space="0" w:color="auto"/>
              <w:right w:val="single" w:sz="4" w:space="0" w:color="auto"/>
            </w:tcBorders>
          </w:tcPr>
          <w:p w14:paraId="30AF1C47" w14:textId="77777777" w:rsidR="006B619B" w:rsidRPr="00F245E6" w:rsidRDefault="006B619B">
            <w:pPr>
              <w:rPr>
                <w:rFonts w:cs="Calibri Light"/>
                <w:color w:val="C00000"/>
              </w:rPr>
            </w:pPr>
          </w:p>
        </w:tc>
        <w:tc>
          <w:tcPr>
            <w:tcW w:w="6829" w:type="dxa"/>
            <w:tcBorders>
              <w:right w:val="single" w:sz="4" w:space="0" w:color="auto"/>
            </w:tcBorders>
            <w:vAlign w:val="center"/>
            <w:hideMark/>
          </w:tcPr>
          <w:p w14:paraId="48DC9973" w14:textId="77777777" w:rsidR="006B619B" w:rsidRPr="00F245E6" w:rsidRDefault="006B619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51F79975" w14:textId="77777777" w:rsidR="006B619B" w:rsidRPr="00F245E6" w:rsidRDefault="006B619B">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22C6FEB0" w14:textId="77777777" w:rsidR="006B619B" w:rsidRPr="00F245E6" w:rsidRDefault="006B619B">
            <w:pPr>
              <w:rPr>
                <w:rFonts w:cs="Calibri Light"/>
                <w:b/>
              </w:rPr>
            </w:pPr>
          </w:p>
        </w:tc>
      </w:tr>
    </w:tbl>
    <w:p w14:paraId="02454242"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8"/>
        <w:gridCol w:w="735"/>
        <w:gridCol w:w="736"/>
      </w:tblGrid>
      <w:tr w:rsidR="006B619B" w:rsidRPr="00F245E6" w14:paraId="78BF3FF5"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360B8431" w14:textId="77777777" w:rsidR="006B619B" w:rsidRPr="00F245E6" w:rsidRDefault="006B619B">
            <w:pPr>
              <w:rPr>
                <w:rFonts w:cs="Calibri Light"/>
              </w:rPr>
            </w:pPr>
            <w:r w:rsidRPr="00F245E6">
              <w:rPr>
                <w:rFonts w:cs="Calibri Light"/>
              </w:rPr>
              <w:t>E.3.2.a</w:t>
            </w:r>
          </w:p>
        </w:tc>
        <w:tc>
          <w:tcPr>
            <w:tcW w:w="6828" w:type="dxa"/>
            <w:tcBorders>
              <w:top w:val="single" w:sz="4" w:space="0" w:color="auto"/>
              <w:left w:val="single" w:sz="4" w:space="0" w:color="auto"/>
              <w:bottom w:val="single" w:sz="4" w:space="0" w:color="auto"/>
              <w:right w:val="single" w:sz="4" w:space="0" w:color="auto"/>
            </w:tcBorders>
            <w:hideMark/>
          </w:tcPr>
          <w:p w14:paraId="72DB17B4" w14:textId="77777777" w:rsidR="006B619B" w:rsidRPr="00F245E6" w:rsidRDefault="006B619B">
            <w:pPr>
              <w:rPr>
                <w:rFonts w:cs="Calibri Light"/>
              </w:rPr>
            </w:pPr>
            <w:r w:rsidRPr="00F245E6">
              <w:rPr>
                <w:rFonts w:cs="Calibri Light"/>
              </w:rPr>
              <w:t>Gibt es einen Maßnahmenkatalog mit mindestens 10 konkreten Maßnahmen mit Zielvorgaben und Verantwortlichkeiten für die Erreichung der Energieziele (Energieverbräuche, Energieproduktion, Energiepotentiale, Vernetzung, Speicherung)?</w:t>
            </w:r>
          </w:p>
          <w:p w14:paraId="5A29454E" w14:textId="77777777" w:rsidR="006B619B" w:rsidRPr="00F245E6" w:rsidRDefault="006B619B">
            <w:pPr>
              <w:rPr>
                <w:rFonts w:cs="Calibri Light"/>
              </w:rPr>
            </w:pPr>
            <w:r w:rsidRPr="00F245E6">
              <w:rPr>
                <w:rFonts w:cs="Calibri Light"/>
              </w:rPr>
              <w:t>(Ja, umfassend = 5 Punkte, ungenau = 2 Punkte)</w:t>
            </w:r>
          </w:p>
        </w:tc>
        <w:tc>
          <w:tcPr>
            <w:tcW w:w="735" w:type="dxa"/>
            <w:vMerge w:val="restart"/>
            <w:tcBorders>
              <w:top w:val="single" w:sz="4" w:space="0" w:color="auto"/>
              <w:left w:val="single" w:sz="4" w:space="0" w:color="auto"/>
              <w:right w:val="single" w:sz="4" w:space="0" w:color="auto"/>
            </w:tcBorders>
            <w:hideMark/>
          </w:tcPr>
          <w:p w14:paraId="7C54B758" w14:textId="77777777" w:rsidR="006B619B" w:rsidRPr="00F245E6" w:rsidRDefault="006B619B">
            <w:pPr>
              <w:rPr>
                <w:rFonts w:cs="Calibri Light"/>
              </w:rPr>
            </w:pPr>
            <w:r w:rsidRPr="00F245E6">
              <w:rPr>
                <w:rFonts w:cs="Calibri Light"/>
              </w:rPr>
              <w:t>mögl.</w:t>
            </w:r>
          </w:p>
          <w:p w14:paraId="590AAE64" w14:textId="77777777" w:rsidR="006B619B" w:rsidRPr="00F245E6" w:rsidRDefault="006B619B">
            <w:pPr>
              <w:jc w:val="center"/>
              <w:rPr>
                <w:rFonts w:cs="Calibri Light"/>
                <w:b/>
              </w:rPr>
            </w:pPr>
            <w:r w:rsidRPr="00F245E6">
              <w:rPr>
                <w:rFonts w:cs="Calibri Light"/>
                <w:b/>
              </w:rPr>
              <w:t>5 (K)</w:t>
            </w:r>
          </w:p>
        </w:tc>
        <w:tc>
          <w:tcPr>
            <w:tcW w:w="736" w:type="dxa"/>
            <w:vMerge w:val="restart"/>
            <w:tcBorders>
              <w:top w:val="single" w:sz="4" w:space="0" w:color="auto"/>
              <w:left w:val="single" w:sz="4" w:space="0" w:color="auto"/>
              <w:bottom w:val="single" w:sz="4" w:space="0" w:color="auto"/>
              <w:right w:val="single" w:sz="4" w:space="0" w:color="auto"/>
            </w:tcBorders>
          </w:tcPr>
          <w:p w14:paraId="09D12340" w14:textId="77777777" w:rsidR="006B619B" w:rsidRPr="00F245E6" w:rsidRDefault="006B619B">
            <w:pPr>
              <w:rPr>
                <w:rFonts w:cs="Calibri Light"/>
              </w:rPr>
            </w:pPr>
            <w:r w:rsidRPr="00F245E6">
              <w:rPr>
                <w:rFonts w:cs="Calibri Light"/>
              </w:rPr>
              <w:t>tats.</w:t>
            </w:r>
          </w:p>
          <w:p w14:paraId="3741F776" w14:textId="77777777" w:rsidR="006B619B" w:rsidRPr="00F245E6" w:rsidRDefault="006B619B">
            <w:pPr>
              <w:jc w:val="center"/>
              <w:rPr>
                <w:rFonts w:cs="Calibri Light"/>
                <w:b/>
              </w:rPr>
            </w:pPr>
          </w:p>
        </w:tc>
      </w:tr>
      <w:tr w:rsidR="006B619B" w:rsidRPr="00F245E6" w14:paraId="72337E3F" w14:textId="77777777" w:rsidTr="0033495A">
        <w:tc>
          <w:tcPr>
            <w:tcW w:w="988" w:type="dxa"/>
            <w:tcBorders>
              <w:top w:val="single" w:sz="4" w:space="0" w:color="auto"/>
              <w:left w:val="single" w:sz="4" w:space="0" w:color="auto"/>
              <w:bottom w:val="single" w:sz="4" w:space="0" w:color="auto"/>
              <w:right w:val="single" w:sz="4" w:space="0" w:color="auto"/>
            </w:tcBorders>
          </w:tcPr>
          <w:p w14:paraId="5C058EE4" w14:textId="77777777" w:rsidR="006B619B" w:rsidRPr="00F245E6" w:rsidRDefault="006B619B">
            <w:pPr>
              <w:rPr>
                <w:rFonts w:cs="Calibri Light"/>
                <w:color w:val="C00000"/>
              </w:rPr>
            </w:pPr>
          </w:p>
        </w:tc>
        <w:tc>
          <w:tcPr>
            <w:tcW w:w="6828" w:type="dxa"/>
            <w:tcBorders>
              <w:right w:val="single" w:sz="4" w:space="0" w:color="auto"/>
            </w:tcBorders>
            <w:vAlign w:val="center"/>
            <w:hideMark/>
          </w:tcPr>
          <w:p w14:paraId="5C47A874" w14:textId="77777777" w:rsidR="006B619B" w:rsidRPr="00F245E6" w:rsidRDefault="006B619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44164BFF" w14:textId="77777777" w:rsidR="006B619B" w:rsidRPr="00F245E6"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66E5805" w14:textId="77777777" w:rsidR="006B619B" w:rsidRPr="00F245E6" w:rsidRDefault="006B619B">
            <w:pPr>
              <w:rPr>
                <w:rFonts w:cs="Calibri Light"/>
                <w:b/>
              </w:rPr>
            </w:pPr>
          </w:p>
        </w:tc>
      </w:tr>
    </w:tbl>
    <w:p w14:paraId="3C7F2D33"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7"/>
        <w:gridCol w:w="736"/>
        <w:gridCol w:w="736"/>
      </w:tblGrid>
      <w:tr w:rsidR="006B619B" w:rsidRPr="00F245E6" w14:paraId="131D5EAF"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75F5D02C" w14:textId="77777777" w:rsidR="006B619B" w:rsidRPr="00F245E6" w:rsidRDefault="006B619B">
            <w:pPr>
              <w:rPr>
                <w:rFonts w:cs="Calibri Light"/>
              </w:rPr>
            </w:pPr>
            <w:r w:rsidRPr="00F245E6">
              <w:rPr>
                <w:rFonts w:cs="Calibri Light"/>
              </w:rPr>
              <w:t>E.4.2.b</w:t>
            </w:r>
          </w:p>
        </w:tc>
        <w:tc>
          <w:tcPr>
            <w:tcW w:w="6827" w:type="dxa"/>
            <w:tcBorders>
              <w:top w:val="single" w:sz="4" w:space="0" w:color="auto"/>
              <w:left w:val="single" w:sz="4" w:space="0" w:color="auto"/>
              <w:bottom w:val="single" w:sz="4" w:space="0" w:color="auto"/>
              <w:right w:val="single" w:sz="4" w:space="0" w:color="auto"/>
            </w:tcBorders>
            <w:hideMark/>
          </w:tcPr>
          <w:p w14:paraId="72400F3C" w14:textId="77777777" w:rsidR="006B619B" w:rsidRPr="00F245E6" w:rsidRDefault="006B619B">
            <w:pPr>
              <w:rPr>
                <w:rFonts w:cs="Calibri Light"/>
              </w:rPr>
            </w:pPr>
            <w:r w:rsidRPr="00F245E6">
              <w:rPr>
                <w:rFonts w:cs="Calibri Light"/>
              </w:rPr>
              <w:t>Gibt es einen Beschluss des Energiemasterplans?</w:t>
            </w:r>
          </w:p>
          <w:p w14:paraId="1E955654" w14:textId="77777777" w:rsidR="006B619B" w:rsidRPr="00F245E6" w:rsidRDefault="006B619B">
            <w:pPr>
              <w:rPr>
                <w:rFonts w:cs="Calibri Light"/>
              </w:rPr>
            </w:pPr>
            <w:r w:rsidRPr="00F245E6">
              <w:rPr>
                <w:rFonts w:cs="Calibri Light"/>
              </w:rPr>
              <w:t>(Ja = 3 Punkte)</w:t>
            </w:r>
          </w:p>
        </w:tc>
        <w:tc>
          <w:tcPr>
            <w:tcW w:w="736" w:type="dxa"/>
            <w:vMerge w:val="restart"/>
            <w:tcBorders>
              <w:top w:val="single" w:sz="4" w:space="0" w:color="auto"/>
              <w:left w:val="single" w:sz="4" w:space="0" w:color="auto"/>
              <w:right w:val="single" w:sz="4" w:space="0" w:color="auto"/>
            </w:tcBorders>
            <w:hideMark/>
          </w:tcPr>
          <w:p w14:paraId="621D8CC9" w14:textId="77777777" w:rsidR="006B619B" w:rsidRPr="00F245E6" w:rsidRDefault="006B619B">
            <w:pPr>
              <w:rPr>
                <w:rFonts w:cs="Calibri Light"/>
              </w:rPr>
            </w:pPr>
            <w:r w:rsidRPr="00F245E6">
              <w:rPr>
                <w:rFonts w:cs="Calibri Light"/>
              </w:rPr>
              <w:t>mögl.</w:t>
            </w:r>
          </w:p>
          <w:p w14:paraId="22AEE4AC" w14:textId="77777777" w:rsidR="006B619B" w:rsidRPr="00F245E6" w:rsidRDefault="006B619B">
            <w:pPr>
              <w:jc w:val="center"/>
              <w:rPr>
                <w:rFonts w:cs="Calibri Light"/>
                <w:b/>
              </w:rPr>
            </w:pPr>
            <w:r w:rsidRPr="00F245E6">
              <w:rPr>
                <w:rFonts w:cs="Calibri Light"/>
                <w:b/>
              </w:rPr>
              <w:t>3 (K)</w:t>
            </w:r>
          </w:p>
        </w:tc>
        <w:tc>
          <w:tcPr>
            <w:tcW w:w="736" w:type="dxa"/>
            <w:vMerge w:val="restart"/>
            <w:tcBorders>
              <w:top w:val="single" w:sz="4" w:space="0" w:color="auto"/>
              <w:left w:val="single" w:sz="4" w:space="0" w:color="auto"/>
              <w:bottom w:val="single" w:sz="4" w:space="0" w:color="auto"/>
              <w:right w:val="single" w:sz="4" w:space="0" w:color="auto"/>
            </w:tcBorders>
          </w:tcPr>
          <w:p w14:paraId="2A87524F" w14:textId="77777777" w:rsidR="006B619B" w:rsidRPr="00F245E6" w:rsidRDefault="006B619B">
            <w:pPr>
              <w:rPr>
                <w:rFonts w:cs="Calibri Light"/>
              </w:rPr>
            </w:pPr>
            <w:r w:rsidRPr="00F245E6">
              <w:rPr>
                <w:rFonts w:cs="Calibri Light"/>
              </w:rPr>
              <w:t>tats.</w:t>
            </w:r>
          </w:p>
          <w:p w14:paraId="246D608A" w14:textId="77777777" w:rsidR="006B619B" w:rsidRPr="00F245E6" w:rsidRDefault="006B619B">
            <w:pPr>
              <w:jc w:val="center"/>
              <w:rPr>
                <w:rFonts w:cs="Calibri Light"/>
                <w:b/>
              </w:rPr>
            </w:pPr>
          </w:p>
        </w:tc>
      </w:tr>
      <w:tr w:rsidR="006B619B" w:rsidRPr="00F245E6" w14:paraId="7AA5AA32" w14:textId="77777777" w:rsidTr="0033495A">
        <w:tc>
          <w:tcPr>
            <w:tcW w:w="988" w:type="dxa"/>
            <w:tcBorders>
              <w:top w:val="single" w:sz="4" w:space="0" w:color="auto"/>
              <w:left w:val="single" w:sz="4" w:space="0" w:color="auto"/>
              <w:bottom w:val="single" w:sz="4" w:space="0" w:color="auto"/>
              <w:right w:val="single" w:sz="4" w:space="0" w:color="auto"/>
            </w:tcBorders>
          </w:tcPr>
          <w:p w14:paraId="68C61D2A" w14:textId="77777777" w:rsidR="006B619B" w:rsidRPr="00F245E6" w:rsidRDefault="006B619B">
            <w:pPr>
              <w:rPr>
                <w:rFonts w:cs="Calibri Light"/>
                <w:color w:val="C00000"/>
              </w:rPr>
            </w:pPr>
          </w:p>
        </w:tc>
        <w:tc>
          <w:tcPr>
            <w:tcW w:w="6827" w:type="dxa"/>
            <w:tcBorders>
              <w:right w:val="single" w:sz="4" w:space="0" w:color="auto"/>
            </w:tcBorders>
            <w:vAlign w:val="center"/>
            <w:hideMark/>
          </w:tcPr>
          <w:p w14:paraId="1359B9F0"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743EF251" w14:textId="77777777" w:rsidR="006B619B" w:rsidRPr="00F245E6"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2DE30E3B" w14:textId="77777777" w:rsidR="006B619B" w:rsidRPr="00F245E6" w:rsidRDefault="006B619B">
            <w:pPr>
              <w:rPr>
                <w:rFonts w:cs="Calibri Light"/>
                <w:b/>
              </w:rPr>
            </w:pPr>
          </w:p>
        </w:tc>
      </w:tr>
    </w:tbl>
    <w:p w14:paraId="407F4C4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1"/>
        <w:gridCol w:w="734"/>
        <w:gridCol w:w="734"/>
      </w:tblGrid>
      <w:tr w:rsidR="006B619B" w:rsidRPr="00F245E6" w14:paraId="67AE290E"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6E9E3368" w14:textId="77777777" w:rsidR="006B619B" w:rsidRPr="00F245E6" w:rsidRDefault="006B619B">
            <w:pPr>
              <w:rPr>
                <w:rFonts w:cs="Calibri Light"/>
              </w:rPr>
            </w:pPr>
            <w:r w:rsidRPr="00F245E6">
              <w:rPr>
                <w:rFonts w:cs="Calibri Light"/>
              </w:rPr>
              <w:t>E.1.2.a</w:t>
            </w:r>
          </w:p>
        </w:tc>
        <w:tc>
          <w:tcPr>
            <w:tcW w:w="6831" w:type="dxa"/>
            <w:tcBorders>
              <w:top w:val="single" w:sz="4" w:space="0" w:color="auto"/>
              <w:left w:val="single" w:sz="4" w:space="0" w:color="auto"/>
              <w:bottom w:val="single" w:sz="4" w:space="0" w:color="auto"/>
              <w:right w:val="single" w:sz="4" w:space="0" w:color="auto"/>
            </w:tcBorders>
            <w:hideMark/>
          </w:tcPr>
          <w:p w14:paraId="46270109" w14:textId="4BB3C65F" w:rsidR="006B619B" w:rsidRPr="00F245E6" w:rsidRDefault="006B619B">
            <w:pPr>
              <w:rPr>
                <w:rFonts w:cs="Calibri Light"/>
              </w:rPr>
            </w:pPr>
            <w:r w:rsidRPr="00F245E6">
              <w:rPr>
                <w:rFonts w:cs="Calibri Light"/>
              </w:rPr>
              <w:t xml:space="preserve">Gibt es einen Zielkatalog Energie je Energieträger auf Wasserkraft, Windkraft, </w:t>
            </w:r>
            <w:r w:rsidR="00D7115E">
              <w:rPr>
                <w:rFonts w:cs="Calibri Light"/>
              </w:rPr>
              <w:t>Photovoltaik</w:t>
            </w:r>
            <w:r w:rsidRPr="00F245E6">
              <w:rPr>
                <w:rFonts w:cs="Calibri Light"/>
              </w:rPr>
              <w:t xml:space="preserve">, </w:t>
            </w:r>
            <w:r w:rsidR="006B708F">
              <w:rPr>
                <w:rFonts w:cs="Calibri Light"/>
              </w:rPr>
              <w:t>Solar</w:t>
            </w:r>
            <w:r w:rsidRPr="00F245E6">
              <w:rPr>
                <w:rFonts w:cs="Calibri Light"/>
              </w:rPr>
              <w:t xml:space="preserve">, Warmwasser, Biomasse– Waldwirtschaft, Biomasse– Landwirtschaft, Geothermie, Nutzung von </w:t>
            </w:r>
            <w:proofErr w:type="spellStart"/>
            <w:r w:rsidRPr="00F245E6">
              <w:rPr>
                <w:rFonts w:cs="Calibri Light"/>
              </w:rPr>
              <w:t>Abwärmequellen</w:t>
            </w:r>
            <w:proofErr w:type="spellEnd"/>
            <w:r w:rsidRPr="00F245E6">
              <w:rPr>
                <w:rFonts w:cs="Calibri Light"/>
              </w:rPr>
              <w:t>, Nutzung von Abfall und Reststoffen, Nutzung der Potentiale aus Kraftwärmekopplungen auf Basis Energiesparen, Energieverbrauch, Energieproduktion?</w:t>
            </w:r>
          </w:p>
          <w:p w14:paraId="615F919B" w14:textId="77777777" w:rsidR="006B619B" w:rsidRPr="00F245E6" w:rsidRDefault="006B619B">
            <w:pPr>
              <w:rPr>
                <w:rFonts w:cs="Calibri Light"/>
              </w:rPr>
            </w:pPr>
            <w:r w:rsidRPr="00F245E6">
              <w:rPr>
                <w:rFonts w:cs="Calibri Light"/>
              </w:rPr>
              <w:t>(Ja = 5 Punkte, ungenau = 3 Punkte)</w:t>
            </w:r>
          </w:p>
        </w:tc>
        <w:tc>
          <w:tcPr>
            <w:tcW w:w="734" w:type="dxa"/>
            <w:vMerge w:val="restart"/>
            <w:tcBorders>
              <w:top w:val="single" w:sz="4" w:space="0" w:color="auto"/>
              <w:left w:val="single" w:sz="4" w:space="0" w:color="auto"/>
              <w:right w:val="single" w:sz="4" w:space="0" w:color="auto"/>
            </w:tcBorders>
            <w:hideMark/>
          </w:tcPr>
          <w:p w14:paraId="2A61D142" w14:textId="77777777" w:rsidR="006B619B" w:rsidRPr="00F245E6" w:rsidRDefault="006B619B">
            <w:pPr>
              <w:rPr>
                <w:rFonts w:cs="Calibri Light"/>
              </w:rPr>
            </w:pPr>
            <w:r w:rsidRPr="00F245E6">
              <w:rPr>
                <w:rFonts w:cs="Calibri Light"/>
              </w:rPr>
              <w:t>mögl.</w:t>
            </w:r>
          </w:p>
          <w:p w14:paraId="05A5A4AD" w14:textId="77777777" w:rsidR="006B619B" w:rsidRPr="00F245E6" w:rsidRDefault="006B619B">
            <w:pPr>
              <w:jc w:val="center"/>
              <w:rPr>
                <w:rFonts w:cs="Calibri Light"/>
                <w:b/>
              </w:rPr>
            </w:pPr>
            <w:r w:rsidRPr="00F245E6">
              <w:rPr>
                <w:rFonts w:cs="Calibri Light"/>
                <w:b/>
              </w:rPr>
              <w:t>5 (K)</w:t>
            </w:r>
          </w:p>
        </w:tc>
        <w:tc>
          <w:tcPr>
            <w:tcW w:w="734" w:type="dxa"/>
            <w:vMerge w:val="restart"/>
            <w:tcBorders>
              <w:top w:val="single" w:sz="4" w:space="0" w:color="auto"/>
              <w:left w:val="single" w:sz="4" w:space="0" w:color="auto"/>
              <w:bottom w:val="single" w:sz="4" w:space="0" w:color="auto"/>
              <w:right w:val="single" w:sz="4" w:space="0" w:color="auto"/>
            </w:tcBorders>
          </w:tcPr>
          <w:p w14:paraId="3EAB3034" w14:textId="77777777" w:rsidR="006B619B" w:rsidRPr="00F245E6" w:rsidRDefault="006B619B">
            <w:pPr>
              <w:rPr>
                <w:rFonts w:cs="Calibri Light"/>
              </w:rPr>
            </w:pPr>
            <w:r w:rsidRPr="00F245E6">
              <w:rPr>
                <w:rFonts w:cs="Calibri Light"/>
              </w:rPr>
              <w:t>tats.</w:t>
            </w:r>
          </w:p>
          <w:p w14:paraId="48650CF0" w14:textId="77777777" w:rsidR="006B619B" w:rsidRPr="00F245E6" w:rsidRDefault="006B619B">
            <w:pPr>
              <w:jc w:val="center"/>
              <w:rPr>
                <w:rFonts w:cs="Calibri Light"/>
                <w:b/>
              </w:rPr>
            </w:pPr>
          </w:p>
        </w:tc>
      </w:tr>
      <w:tr w:rsidR="006B619B" w:rsidRPr="00F245E6" w14:paraId="2742EE72" w14:textId="77777777" w:rsidTr="0033495A">
        <w:tc>
          <w:tcPr>
            <w:tcW w:w="988" w:type="dxa"/>
            <w:tcBorders>
              <w:top w:val="single" w:sz="4" w:space="0" w:color="auto"/>
              <w:left w:val="single" w:sz="4" w:space="0" w:color="auto"/>
              <w:bottom w:val="single" w:sz="4" w:space="0" w:color="auto"/>
              <w:right w:val="single" w:sz="4" w:space="0" w:color="auto"/>
            </w:tcBorders>
          </w:tcPr>
          <w:p w14:paraId="1F69DE12" w14:textId="77777777" w:rsidR="006B619B" w:rsidRPr="00F245E6" w:rsidRDefault="006B619B">
            <w:pPr>
              <w:rPr>
                <w:rFonts w:cs="Calibri Light"/>
                <w:color w:val="C00000"/>
              </w:rPr>
            </w:pPr>
          </w:p>
        </w:tc>
        <w:tc>
          <w:tcPr>
            <w:tcW w:w="6831" w:type="dxa"/>
            <w:tcBorders>
              <w:right w:val="single" w:sz="4" w:space="0" w:color="auto"/>
            </w:tcBorders>
            <w:vAlign w:val="center"/>
            <w:hideMark/>
          </w:tcPr>
          <w:p w14:paraId="3B79262A" w14:textId="77777777" w:rsidR="006B619B" w:rsidRPr="00F245E6" w:rsidRDefault="006B619B">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31B9F9FE" w14:textId="77777777" w:rsidR="006B619B" w:rsidRPr="00F245E6" w:rsidRDefault="006B619B">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46B84BDB" w14:textId="77777777" w:rsidR="006B619B" w:rsidRPr="00F245E6" w:rsidRDefault="006B619B">
            <w:pPr>
              <w:rPr>
                <w:rFonts w:cs="Calibri Light"/>
                <w:b/>
              </w:rPr>
            </w:pPr>
          </w:p>
        </w:tc>
      </w:tr>
    </w:tbl>
    <w:p w14:paraId="4DC255BE"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2"/>
        <w:gridCol w:w="733"/>
        <w:gridCol w:w="734"/>
      </w:tblGrid>
      <w:tr w:rsidR="006B619B" w:rsidRPr="00F245E6" w14:paraId="3A367A27"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33603B0F" w14:textId="77777777" w:rsidR="006B619B" w:rsidRPr="00F245E6" w:rsidRDefault="006B619B">
            <w:pPr>
              <w:rPr>
                <w:rFonts w:cs="Calibri Light"/>
              </w:rPr>
            </w:pPr>
            <w:r w:rsidRPr="00F245E6">
              <w:rPr>
                <w:rFonts w:cs="Calibri Light"/>
              </w:rPr>
              <w:t>E.1.2.d</w:t>
            </w:r>
          </w:p>
        </w:tc>
        <w:tc>
          <w:tcPr>
            <w:tcW w:w="6832" w:type="dxa"/>
            <w:tcBorders>
              <w:top w:val="single" w:sz="4" w:space="0" w:color="auto"/>
              <w:left w:val="single" w:sz="4" w:space="0" w:color="auto"/>
              <w:bottom w:val="single" w:sz="4" w:space="0" w:color="auto"/>
              <w:right w:val="single" w:sz="4" w:space="0" w:color="auto"/>
            </w:tcBorders>
            <w:hideMark/>
          </w:tcPr>
          <w:p w14:paraId="0DC66A8C" w14:textId="1ED85C61" w:rsidR="006B619B" w:rsidRPr="00F245E6" w:rsidRDefault="006B619B">
            <w:pPr>
              <w:rPr>
                <w:rFonts w:cs="Calibri Light"/>
              </w:rPr>
            </w:pPr>
            <w:r w:rsidRPr="00F245E6">
              <w:rPr>
                <w:rFonts w:cs="Calibri Light"/>
              </w:rPr>
              <w:t xml:space="preserve">Gibt es einen Zielkatalog Energie für das Quartier/Nachbarschaft je Energieträger auf Wasserkraft, Windkraft, </w:t>
            </w:r>
            <w:r w:rsidR="00D7115E">
              <w:rPr>
                <w:rFonts w:cs="Calibri Light"/>
              </w:rPr>
              <w:t>Photovoltaik</w:t>
            </w:r>
            <w:r w:rsidRPr="00F245E6">
              <w:rPr>
                <w:rFonts w:cs="Calibri Light"/>
              </w:rPr>
              <w:t xml:space="preserve">, </w:t>
            </w:r>
            <w:r w:rsidR="006B708F">
              <w:rPr>
                <w:rFonts w:cs="Calibri Light"/>
              </w:rPr>
              <w:t>Solar</w:t>
            </w:r>
            <w:r w:rsidRPr="00F245E6">
              <w:rPr>
                <w:rFonts w:cs="Calibri Light"/>
              </w:rPr>
              <w:t xml:space="preserve">, Warmwasser, Biomasse– Waldwirtschaft, Biomasse– Landwirtschaft, Geothermie, Nutzung von </w:t>
            </w:r>
            <w:proofErr w:type="spellStart"/>
            <w:r w:rsidRPr="00F245E6">
              <w:rPr>
                <w:rFonts w:cs="Calibri Light"/>
              </w:rPr>
              <w:t>Abwärmequellen</w:t>
            </w:r>
            <w:proofErr w:type="spellEnd"/>
            <w:r w:rsidRPr="00F245E6">
              <w:rPr>
                <w:rFonts w:cs="Calibri Light"/>
              </w:rPr>
              <w:t>, Nutzung von Abfall und Reststoffen, Nutzung der Potentiale aus Kraftwärmekopplungen auf Basis Energiesparen, Energieverbrauch, Energieproduktion?</w:t>
            </w:r>
          </w:p>
          <w:p w14:paraId="0FF223E6" w14:textId="77777777" w:rsidR="006B619B" w:rsidRPr="00F245E6" w:rsidRDefault="006B619B">
            <w:pPr>
              <w:rPr>
                <w:rFonts w:cs="Calibri Light"/>
              </w:rPr>
            </w:pPr>
            <w:r w:rsidRPr="00F245E6">
              <w:rPr>
                <w:rFonts w:cs="Calibri Light"/>
              </w:rPr>
              <w:t>(Ja = 5 Punkte, ungenau = 3 Punkte)</w:t>
            </w:r>
          </w:p>
        </w:tc>
        <w:tc>
          <w:tcPr>
            <w:tcW w:w="733" w:type="dxa"/>
            <w:vMerge w:val="restart"/>
            <w:tcBorders>
              <w:top w:val="single" w:sz="4" w:space="0" w:color="auto"/>
              <w:left w:val="single" w:sz="4" w:space="0" w:color="auto"/>
              <w:right w:val="single" w:sz="4" w:space="0" w:color="auto"/>
            </w:tcBorders>
            <w:hideMark/>
          </w:tcPr>
          <w:p w14:paraId="5757FA62" w14:textId="77777777" w:rsidR="006B619B" w:rsidRPr="00F245E6" w:rsidRDefault="006B619B">
            <w:pPr>
              <w:rPr>
                <w:rFonts w:cs="Calibri Light"/>
              </w:rPr>
            </w:pPr>
            <w:r w:rsidRPr="00F245E6">
              <w:rPr>
                <w:rFonts w:cs="Calibri Light"/>
              </w:rPr>
              <w:t>mögl.</w:t>
            </w:r>
          </w:p>
          <w:p w14:paraId="652D548C" w14:textId="77777777" w:rsidR="006B619B" w:rsidRPr="00F245E6" w:rsidRDefault="006B619B">
            <w:pPr>
              <w:jc w:val="center"/>
              <w:rPr>
                <w:rFonts w:cs="Calibri Light"/>
                <w:b/>
              </w:rPr>
            </w:pPr>
            <w:r w:rsidRPr="00F245E6">
              <w:rPr>
                <w:rFonts w:cs="Calibri Light"/>
                <w:b/>
              </w:rPr>
              <w:t>5 (K)</w:t>
            </w:r>
          </w:p>
        </w:tc>
        <w:tc>
          <w:tcPr>
            <w:tcW w:w="734" w:type="dxa"/>
            <w:vMerge w:val="restart"/>
            <w:tcBorders>
              <w:top w:val="single" w:sz="4" w:space="0" w:color="auto"/>
              <w:left w:val="single" w:sz="4" w:space="0" w:color="auto"/>
              <w:bottom w:val="single" w:sz="4" w:space="0" w:color="auto"/>
              <w:right w:val="single" w:sz="4" w:space="0" w:color="auto"/>
            </w:tcBorders>
          </w:tcPr>
          <w:p w14:paraId="17115BA0" w14:textId="77777777" w:rsidR="006B619B" w:rsidRPr="00F245E6" w:rsidRDefault="006B619B">
            <w:pPr>
              <w:rPr>
                <w:rFonts w:cs="Calibri Light"/>
              </w:rPr>
            </w:pPr>
            <w:r w:rsidRPr="00F245E6">
              <w:rPr>
                <w:rFonts w:cs="Calibri Light"/>
              </w:rPr>
              <w:t>tats.</w:t>
            </w:r>
          </w:p>
          <w:p w14:paraId="0FF4B7A9" w14:textId="77777777" w:rsidR="006B619B" w:rsidRPr="00F245E6" w:rsidRDefault="006B619B">
            <w:pPr>
              <w:jc w:val="center"/>
              <w:rPr>
                <w:rFonts w:cs="Calibri Light"/>
                <w:b/>
              </w:rPr>
            </w:pPr>
          </w:p>
        </w:tc>
      </w:tr>
      <w:tr w:rsidR="006B619B" w:rsidRPr="00F245E6" w14:paraId="0C9F0918" w14:textId="77777777" w:rsidTr="0033495A">
        <w:tc>
          <w:tcPr>
            <w:tcW w:w="988" w:type="dxa"/>
            <w:tcBorders>
              <w:top w:val="single" w:sz="4" w:space="0" w:color="auto"/>
              <w:left w:val="single" w:sz="4" w:space="0" w:color="auto"/>
              <w:bottom w:val="single" w:sz="4" w:space="0" w:color="auto"/>
              <w:right w:val="single" w:sz="4" w:space="0" w:color="auto"/>
            </w:tcBorders>
          </w:tcPr>
          <w:p w14:paraId="56F90701" w14:textId="77777777" w:rsidR="006B619B" w:rsidRPr="00F245E6" w:rsidRDefault="006B619B">
            <w:pPr>
              <w:rPr>
                <w:rFonts w:cs="Calibri Light"/>
                <w:color w:val="C00000"/>
              </w:rPr>
            </w:pPr>
          </w:p>
        </w:tc>
        <w:tc>
          <w:tcPr>
            <w:tcW w:w="6832" w:type="dxa"/>
            <w:tcBorders>
              <w:right w:val="single" w:sz="4" w:space="0" w:color="auto"/>
            </w:tcBorders>
            <w:vAlign w:val="center"/>
            <w:hideMark/>
          </w:tcPr>
          <w:p w14:paraId="2A8E8D3A" w14:textId="77777777" w:rsidR="006B619B" w:rsidRPr="00F245E6" w:rsidRDefault="006B619B">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39CCB812" w14:textId="77777777" w:rsidR="006B619B" w:rsidRPr="00F245E6" w:rsidRDefault="006B619B">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7DBE67BF" w14:textId="77777777" w:rsidR="006B619B" w:rsidRPr="00F245E6" w:rsidRDefault="006B619B">
            <w:pPr>
              <w:rPr>
                <w:rFonts w:cs="Calibri Light"/>
                <w:b/>
              </w:rPr>
            </w:pPr>
          </w:p>
        </w:tc>
      </w:tr>
    </w:tbl>
    <w:p w14:paraId="4C2C9730"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6"/>
        <w:gridCol w:w="741"/>
        <w:gridCol w:w="742"/>
      </w:tblGrid>
      <w:tr w:rsidR="006B619B" w:rsidRPr="00F245E6" w14:paraId="15FE14B3"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65B0F27D" w14:textId="77777777" w:rsidR="006B619B" w:rsidRPr="00F245E6" w:rsidRDefault="006B619B">
            <w:pPr>
              <w:rPr>
                <w:rFonts w:cs="Calibri Light"/>
              </w:rPr>
            </w:pPr>
            <w:r w:rsidRPr="00F245E6">
              <w:rPr>
                <w:rFonts w:cs="Calibri Light"/>
              </w:rPr>
              <w:t>E.4.2.a</w:t>
            </w:r>
          </w:p>
        </w:tc>
        <w:tc>
          <w:tcPr>
            <w:tcW w:w="6816" w:type="dxa"/>
            <w:tcBorders>
              <w:top w:val="single" w:sz="4" w:space="0" w:color="auto"/>
              <w:left w:val="single" w:sz="4" w:space="0" w:color="auto"/>
              <w:bottom w:val="single" w:sz="4" w:space="0" w:color="auto"/>
              <w:right w:val="single" w:sz="4" w:space="0" w:color="auto"/>
            </w:tcBorders>
            <w:hideMark/>
          </w:tcPr>
          <w:p w14:paraId="50538E62" w14:textId="77777777" w:rsidR="006B619B" w:rsidRPr="00F245E6" w:rsidRDefault="006B619B">
            <w:pPr>
              <w:rPr>
                <w:rFonts w:cs="Calibri Light"/>
              </w:rPr>
            </w:pPr>
            <w:r w:rsidRPr="00F245E6">
              <w:rPr>
                <w:rFonts w:cs="Calibri Light"/>
              </w:rPr>
              <w:t>Gibt es einen Beschluss des Zielkataloges Energie?</w:t>
            </w:r>
          </w:p>
          <w:p w14:paraId="308A31CD" w14:textId="77777777" w:rsidR="006B619B" w:rsidRPr="00F245E6" w:rsidRDefault="006B619B">
            <w:pPr>
              <w:rPr>
                <w:rFonts w:cs="Calibri Light"/>
              </w:rPr>
            </w:pPr>
            <w:r w:rsidRPr="00F245E6">
              <w:rPr>
                <w:rFonts w:cs="Calibri Light"/>
              </w:rPr>
              <w:t>(Ja = 3 Punkte))</w:t>
            </w:r>
          </w:p>
        </w:tc>
        <w:tc>
          <w:tcPr>
            <w:tcW w:w="741" w:type="dxa"/>
            <w:vMerge w:val="restart"/>
            <w:tcBorders>
              <w:top w:val="single" w:sz="4" w:space="0" w:color="auto"/>
              <w:left w:val="single" w:sz="4" w:space="0" w:color="auto"/>
              <w:right w:val="single" w:sz="4" w:space="0" w:color="auto"/>
            </w:tcBorders>
            <w:hideMark/>
          </w:tcPr>
          <w:p w14:paraId="40A5440A" w14:textId="77777777" w:rsidR="006B619B" w:rsidRPr="00F245E6" w:rsidRDefault="006B619B">
            <w:pPr>
              <w:rPr>
                <w:rFonts w:cs="Calibri Light"/>
              </w:rPr>
            </w:pPr>
            <w:r w:rsidRPr="00F245E6">
              <w:rPr>
                <w:rFonts w:cs="Calibri Light"/>
              </w:rPr>
              <w:t>mögl.</w:t>
            </w:r>
          </w:p>
          <w:p w14:paraId="1F3000D0" w14:textId="77777777" w:rsidR="006B619B" w:rsidRPr="00F245E6" w:rsidRDefault="006B619B">
            <w:pPr>
              <w:jc w:val="center"/>
              <w:rPr>
                <w:rFonts w:cs="Calibri Light"/>
                <w:b/>
              </w:rPr>
            </w:pPr>
            <w:r w:rsidRPr="00F245E6">
              <w:rPr>
                <w:rFonts w:cs="Calibri Light"/>
                <w:b/>
              </w:rPr>
              <w:t>3 (K)</w:t>
            </w:r>
          </w:p>
        </w:tc>
        <w:tc>
          <w:tcPr>
            <w:tcW w:w="742" w:type="dxa"/>
            <w:vMerge w:val="restart"/>
            <w:tcBorders>
              <w:top w:val="single" w:sz="4" w:space="0" w:color="auto"/>
              <w:left w:val="single" w:sz="4" w:space="0" w:color="auto"/>
              <w:bottom w:val="single" w:sz="4" w:space="0" w:color="auto"/>
              <w:right w:val="single" w:sz="4" w:space="0" w:color="auto"/>
            </w:tcBorders>
          </w:tcPr>
          <w:p w14:paraId="0F9BE27D" w14:textId="77777777" w:rsidR="006B619B" w:rsidRPr="00F245E6" w:rsidRDefault="006B619B">
            <w:pPr>
              <w:rPr>
                <w:rFonts w:cs="Calibri Light"/>
              </w:rPr>
            </w:pPr>
            <w:r w:rsidRPr="00F245E6">
              <w:rPr>
                <w:rFonts w:cs="Calibri Light"/>
              </w:rPr>
              <w:t>tats.</w:t>
            </w:r>
          </w:p>
          <w:p w14:paraId="6A4C8E5A" w14:textId="77777777" w:rsidR="006B619B" w:rsidRPr="00F245E6" w:rsidRDefault="006B619B">
            <w:pPr>
              <w:jc w:val="center"/>
              <w:rPr>
                <w:rFonts w:cs="Calibri Light"/>
                <w:b/>
              </w:rPr>
            </w:pPr>
          </w:p>
        </w:tc>
      </w:tr>
      <w:tr w:rsidR="006B619B" w:rsidRPr="00F245E6" w14:paraId="575EA1C3" w14:textId="77777777" w:rsidTr="0033495A">
        <w:tc>
          <w:tcPr>
            <w:tcW w:w="988" w:type="dxa"/>
            <w:tcBorders>
              <w:top w:val="single" w:sz="4" w:space="0" w:color="auto"/>
              <w:left w:val="single" w:sz="4" w:space="0" w:color="auto"/>
              <w:bottom w:val="single" w:sz="4" w:space="0" w:color="auto"/>
              <w:right w:val="single" w:sz="4" w:space="0" w:color="auto"/>
            </w:tcBorders>
          </w:tcPr>
          <w:p w14:paraId="4F6CD01F" w14:textId="77777777" w:rsidR="006B619B" w:rsidRPr="00F245E6" w:rsidRDefault="006B619B">
            <w:pPr>
              <w:rPr>
                <w:rFonts w:cs="Calibri Light"/>
                <w:color w:val="C00000"/>
              </w:rPr>
            </w:pPr>
          </w:p>
        </w:tc>
        <w:tc>
          <w:tcPr>
            <w:tcW w:w="6816" w:type="dxa"/>
            <w:tcBorders>
              <w:right w:val="single" w:sz="4" w:space="0" w:color="auto"/>
            </w:tcBorders>
            <w:vAlign w:val="center"/>
            <w:hideMark/>
          </w:tcPr>
          <w:p w14:paraId="1C791ED7" w14:textId="77777777" w:rsidR="006B619B" w:rsidRPr="00F245E6" w:rsidRDefault="006B619B">
            <w:pPr>
              <w:rPr>
                <w:rFonts w:cs="Calibri Light"/>
                <w:sz w:val="20"/>
                <w:szCs w:val="20"/>
                <w:lang w:val="de-AT" w:eastAsia="de-AT"/>
              </w:rPr>
            </w:pPr>
          </w:p>
        </w:tc>
        <w:tc>
          <w:tcPr>
            <w:tcW w:w="741" w:type="dxa"/>
            <w:vMerge/>
            <w:tcBorders>
              <w:left w:val="single" w:sz="4" w:space="0" w:color="auto"/>
              <w:right w:val="single" w:sz="4" w:space="0" w:color="auto"/>
            </w:tcBorders>
            <w:vAlign w:val="center"/>
            <w:hideMark/>
          </w:tcPr>
          <w:p w14:paraId="6DA0CEF5" w14:textId="77777777" w:rsidR="006B619B" w:rsidRPr="00F245E6" w:rsidRDefault="006B619B">
            <w:pPr>
              <w:rPr>
                <w:rFonts w:cs="Calibri Light"/>
                <w:sz w:val="20"/>
                <w:szCs w:val="20"/>
                <w:lang w:val="de-AT" w:eastAsia="de-AT"/>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D307754" w14:textId="77777777" w:rsidR="006B619B" w:rsidRPr="00F245E6" w:rsidRDefault="006B619B">
            <w:pPr>
              <w:rPr>
                <w:rFonts w:cs="Calibri Light"/>
                <w:b/>
              </w:rPr>
            </w:pPr>
          </w:p>
        </w:tc>
      </w:tr>
    </w:tbl>
    <w:p w14:paraId="6470A44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6B619B" w:rsidRPr="00F245E6" w14:paraId="4358CB55"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505B5451" w14:textId="77777777" w:rsidR="006B619B" w:rsidRPr="00F245E6" w:rsidRDefault="006B619B">
            <w:pPr>
              <w:rPr>
                <w:rFonts w:cs="Calibri Light"/>
              </w:rPr>
            </w:pPr>
            <w:r w:rsidRPr="00F245E6">
              <w:rPr>
                <w:rFonts w:cs="Calibri Light"/>
              </w:rPr>
              <w:t>E.2.3.a</w:t>
            </w:r>
          </w:p>
        </w:tc>
        <w:tc>
          <w:tcPr>
            <w:tcW w:w="6824" w:type="dxa"/>
            <w:tcBorders>
              <w:top w:val="single" w:sz="4" w:space="0" w:color="auto"/>
              <w:left w:val="single" w:sz="4" w:space="0" w:color="auto"/>
              <w:bottom w:val="single" w:sz="4" w:space="0" w:color="auto"/>
              <w:right w:val="single" w:sz="4" w:space="0" w:color="auto"/>
            </w:tcBorders>
            <w:hideMark/>
          </w:tcPr>
          <w:p w14:paraId="5ABE926C" w14:textId="77777777" w:rsidR="006B619B" w:rsidRPr="00F245E6" w:rsidRDefault="006B619B">
            <w:pPr>
              <w:rPr>
                <w:rFonts w:cs="Calibri Light"/>
              </w:rPr>
            </w:pPr>
            <w:r w:rsidRPr="00F245E6">
              <w:rPr>
                <w:rFonts w:cs="Calibri Light"/>
              </w:rPr>
              <w:t>Gibt es eine Erfassung sowie planerische Darstellung der Energiepotentiale aus Wasserkraft nach den Kriterien theoretisch, wirtschaftlich, ökologisch, rechtlich verfügbar sowie marktverfügbaren?</w:t>
            </w:r>
          </w:p>
          <w:p w14:paraId="5C0421C2" w14:textId="77777777" w:rsidR="006B619B" w:rsidRPr="00F245E6" w:rsidRDefault="006B619B">
            <w:pPr>
              <w:rPr>
                <w:rFonts w:cs="Calibri Light"/>
              </w:rPr>
            </w:pPr>
            <w:r w:rsidRPr="00F245E6">
              <w:rPr>
                <w:rFonts w:cs="Calibri Light"/>
              </w:rPr>
              <w:t>(Ja, komplett = 3 Punkte, ungenau nur 1 Punkt)</w:t>
            </w:r>
          </w:p>
        </w:tc>
        <w:tc>
          <w:tcPr>
            <w:tcW w:w="737" w:type="dxa"/>
            <w:vMerge w:val="restart"/>
            <w:tcBorders>
              <w:top w:val="single" w:sz="4" w:space="0" w:color="auto"/>
              <w:left w:val="single" w:sz="4" w:space="0" w:color="auto"/>
              <w:right w:val="single" w:sz="4" w:space="0" w:color="auto"/>
            </w:tcBorders>
            <w:hideMark/>
          </w:tcPr>
          <w:p w14:paraId="258FF83A" w14:textId="77777777" w:rsidR="006B619B" w:rsidRPr="00F245E6" w:rsidRDefault="006B619B">
            <w:pPr>
              <w:rPr>
                <w:rFonts w:cs="Calibri Light"/>
              </w:rPr>
            </w:pPr>
            <w:r w:rsidRPr="00F245E6">
              <w:rPr>
                <w:rFonts w:cs="Calibri Light"/>
              </w:rPr>
              <w:t>mögl.</w:t>
            </w:r>
          </w:p>
          <w:p w14:paraId="1F32A05D" w14:textId="77777777" w:rsidR="006B619B" w:rsidRPr="00F245E6" w:rsidRDefault="006B619B">
            <w:pPr>
              <w:jc w:val="center"/>
              <w:rPr>
                <w:rFonts w:cs="Calibri Light"/>
                <w:b/>
              </w:rPr>
            </w:pPr>
            <w:r w:rsidRPr="00F245E6">
              <w:rPr>
                <w:rFonts w:cs="Calibri Light"/>
                <w:b/>
              </w:rPr>
              <w:t>3 (K)</w:t>
            </w:r>
          </w:p>
        </w:tc>
        <w:tc>
          <w:tcPr>
            <w:tcW w:w="738" w:type="dxa"/>
            <w:vMerge w:val="restart"/>
            <w:tcBorders>
              <w:top w:val="single" w:sz="4" w:space="0" w:color="auto"/>
              <w:left w:val="single" w:sz="4" w:space="0" w:color="auto"/>
              <w:bottom w:val="single" w:sz="4" w:space="0" w:color="auto"/>
              <w:right w:val="single" w:sz="4" w:space="0" w:color="auto"/>
            </w:tcBorders>
          </w:tcPr>
          <w:p w14:paraId="743EDAB6" w14:textId="77777777" w:rsidR="006B619B" w:rsidRPr="00F245E6" w:rsidRDefault="006B619B">
            <w:pPr>
              <w:rPr>
                <w:rFonts w:cs="Calibri Light"/>
              </w:rPr>
            </w:pPr>
            <w:r w:rsidRPr="00F245E6">
              <w:rPr>
                <w:rFonts w:cs="Calibri Light"/>
              </w:rPr>
              <w:t>tats.</w:t>
            </w:r>
          </w:p>
          <w:p w14:paraId="2A596A89" w14:textId="77777777" w:rsidR="006B619B" w:rsidRPr="00F245E6" w:rsidRDefault="006B619B">
            <w:pPr>
              <w:jc w:val="center"/>
              <w:rPr>
                <w:rFonts w:cs="Calibri Light"/>
                <w:b/>
              </w:rPr>
            </w:pPr>
          </w:p>
        </w:tc>
      </w:tr>
      <w:tr w:rsidR="006B619B" w:rsidRPr="00F245E6" w14:paraId="2C688EBE" w14:textId="77777777" w:rsidTr="0033495A">
        <w:tc>
          <w:tcPr>
            <w:tcW w:w="988" w:type="dxa"/>
            <w:tcBorders>
              <w:top w:val="single" w:sz="4" w:space="0" w:color="auto"/>
              <w:left w:val="single" w:sz="4" w:space="0" w:color="auto"/>
              <w:bottom w:val="single" w:sz="4" w:space="0" w:color="auto"/>
              <w:right w:val="single" w:sz="4" w:space="0" w:color="auto"/>
            </w:tcBorders>
          </w:tcPr>
          <w:p w14:paraId="407D533F" w14:textId="77777777" w:rsidR="006B619B" w:rsidRPr="00F245E6" w:rsidRDefault="006B619B">
            <w:pPr>
              <w:rPr>
                <w:rFonts w:cs="Calibri Light"/>
                <w:color w:val="C00000"/>
              </w:rPr>
            </w:pPr>
          </w:p>
        </w:tc>
        <w:tc>
          <w:tcPr>
            <w:tcW w:w="6824" w:type="dxa"/>
            <w:tcBorders>
              <w:right w:val="single" w:sz="4" w:space="0" w:color="auto"/>
            </w:tcBorders>
            <w:vAlign w:val="center"/>
            <w:hideMark/>
          </w:tcPr>
          <w:p w14:paraId="22EF69C9"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55BA0BF3" w14:textId="77777777" w:rsidR="006B619B" w:rsidRPr="00F245E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D695180" w14:textId="77777777" w:rsidR="006B619B" w:rsidRPr="00F245E6" w:rsidRDefault="006B619B">
            <w:pPr>
              <w:rPr>
                <w:rFonts w:cs="Calibri Light"/>
                <w:b/>
              </w:rPr>
            </w:pPr>
          </w:p>
        </w:tc>
      </w:tr>
    </w:tbl>
    <w:p w14:paraId="4238D070"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5"/>
        <w:gridCol w:w="737"/>
        <w:gridCol w:w="737"/>
      </w:tblGrid>
      <w:tr w:rsidR="006B619B" w:rsidRPr="00F245E6" w14:paraId="5719BC0F"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18A1221F" w14:textId="77777777" w:rsidR="006B619B" w:rsidRPr="00F245E6" w:rsidRDefault="006B619B">
            <w:pPr>
              <w:rPr>
                <w:rFonts w:cs="Calibri Light"/>
              </w:rPr>
            </w:pPr>
            <w:r w:rsidRPr="00F245E6">
              <w:rPr>
                <w:rFonts w:cs="Calibri Light"/>
              </w:rPr>
              <w:lastRenderedPageBreak/>
              <w:t>E.2.3.b</w:t>
            </w:r>
          </w:p>
        </w:tc>
        <w:tc>
          <w:tcPr>
            <w:tcW w:w="6825" w:type="dxa"/>
            <w:tcBorders>
              <w:top w:val="single" w:sz="4" w:space="0" w:color="auto"/>
              <w:left w:val="single" w:sz="4" w:space="0" w:color="auto"/>
              <w:bottom w:val="single" w:sz="4" w:space="0" w:color="auto"/>
              <w:right w:val="single" w:sz="4" w:space="0" w:color="auto"/>
            </w:tcBorders>
            <w:hideMark/>
          </w:tcPr>
          <w:p w14:paraId="78A6B309" w14:textId="77777777" w:rsidR="006B619B" w:rsidRPr="00F245E6" w:rsidRDefault="006B619B">
            <w:pPr>
              <w:rPr>
                <w:rFonts w:cs="Calibri Light"/>
              </w:rPr>
            </w:pPr>
            <w:r w:rsidRPr="00F245E6">
              <w:rPr>
                <w:rFonts w:cs="Calibri Light"/>
              </w:rPr>
              <w:t>Gibt es eine Erfassung sowie planerische Darstellung der Energiepotentiale aus Windkraft nach den Kriterien theoretisch, wirtschaftlich, ökologisch, rechtlich verfügbar sowie marktverfügbaren?</w:t>
            </w:r>
          </w:p>
          <w:p w14:paraId="2E2F4DD1" w14:textId="77777777" w:rsidR="006B619B" w:rsidRPr="00F245E6" w:rsidRDefault="006B619B">
            <w:pPr>
              <w:rPr>
                <w:rFonts w:cs="Calibri Light"/>
              </w:rPr>
            </w:pPr>
            <w:r w:rsidRPr="00F245E6">
              <w:rPr>
                <w:rFonts w:cs="Calibri Light"/>
              </w:rPr>
              <w:t>(Ja, komplett = 3 Punkte, ungenau nur 1 Punkt)</w:t>
            </w:r>
          </w:p>
        </w:tc>
        <w:tc>
          <w:tcPr>
            <w:tcW w:w="737" w:type="dxa"/>
            <w:vMerge w:val="restart"/>
            <w:tcBorders>
              <w:top w:val="single" w:sz="4" w:space="0" w:color="auto"/>
              <w:left w:val="single" w:sz="4" w:space="0" w:color="auto"/>
              <w:right w:val="single" w:sz="4" w:space="0" w:color="auto"/>
            </w:tcBorders>
            <w:hideMark/>
          </w:tcPr>
          <w:p w14:paraId="67C913FB" w14:textId="77777777" w:rsidR="006B619B" w:rsidRPr="00F245E6" w:rsidRDefault="006B619B">
            <w:pPr>
              <w:rPr>
                <w:rFonts w:cs="Calibri Light"/>
              </w:rPr>
            </w:pPr>
            <w:r w:rsidRPr="00F245E6">
              <w:rPr>
                <w:rFonts w:cs="Calibri Light"/>
              </w:rPr>
              <w:t>mögl.</w:t>
            </w:r>
          </w:p>
          <w:p w14:paraId="281061D9" w14:textId="77777777" w:rsidR="006B619B" w:rsidRPr="00F245E6" w:rsidRDefault="006B619B">
            <w:pPr>
              <w:jc w:val="center"/>
              <w:rPr>
                <w:rFonts w:cs="Calibri Light"/>
                <w:b/>
              </w:rPr>
            </w:pPr>
            <w:r w:rsidRPr="00F245E6">
              <w:rPr>
                <w:rFonts w:cs="Calibri Light"/>
                <w:b/>
              </w:rPr>
              <w:t>3 (K)</w:t>
            </w:r>
          </w:p>
        </w:tc>
        <w:tc>
          <w:tcPr>
            <w:tcW w:w="737" w:type="dxa"/>
            <w:vMerge w:val="restart"/>
            <w:tcBorders>
              <w:top w:val="single" w:sz="4" w:space="0" w:color="auto"/>
              <w:left w:val="single" w:sz="4" w:space="0" w:color="auto"/>
              <w:bottom w:val="single" w:sz="4" w:space="0" w:color="auto"/>
              <w:right w:val="single" w:sz="4" w:space="0" w:color="auto"/>
            </w:tcBorders>
          </w:tcPr>
          <w:p w14:paraId="17867742" w14:textId="77777777" w:rsidR="006B619B" w:rsidRPr="00F245E6" w:rsidRDefault="006B619B">
            <w:pPr>
              <w:rPr>
                <w:rFonts w:cs="Calibri Light"/>
              </w:rPr>
            </w:pPr>
            <w:r w:rsidRPr="00F245E6">
              <w:rPr>
                <w:rFonts w:cs="Calibri Light"/>
              </w:rPr>
              <w:t>tats.</w:t>
            </w:r>
          </w:p>
          <w:p w14:paraId="1C99E603" w14:textId="77777777" w:rsidR="006B619B" w:rsidRPr="00F245E6" w:rsidRDefault="006B619B">
            <w:pPr>
              <w:jc w:val="center"/>
              <w:rPr>
                <w:rFonts w:cs="Calibri Light"/>
                <w:b/>
              </w:rPr>
            </w:pPr>
          </w:p>
        </w:tc>
      </w:tr>
      <w:tr w:rsidR="006B619B" w:rsidRPr="00F245E6" w14:paraId="3442BDE3" w14:textId="77777777" w:rsidTr="0033495A">
        <w:tc>
          <w:tcPr>
            <w:tcW w:w="988" w:type="dxa"/>
            <w:tcBorders>
              <w:top w:val="single" w:sz="4" w:space="0" w:color="auto"/>
              <w:left w:val="single" w:sz="4" w:space="0" w:color="auto"/>
              <w:bottom w:val="single" w:sz="4" w:space="0" w:color="auto"/>
              <w:right w:val="single" w:sz="4" w:space="0" w:color="auto"/>
            </w:tcBorders>
          </w:tcPr>
          <w:p w14:paraId="1150636B" w14:textId="77777777" w:rsidR="006B619B" w:rsidRPr="00F245E6" w:rsidRDefault="006B619B">
            <w:pPr>
              <w:rPr>
                <w:rFonts w:cs="Calibri Light"/>
                <w:color w:val="C00000"/>
              </w:rPr>
            </w:pPr>
          </w:p>
        </w:tc>
        <w:tc>
          <w:tcPr>
            <w:tcW w:w="6825" w:type="dxa"/>
            <w:tcBorders>
              <w:right w:val="single" w:sz="4" w:space="0" w:color="auto"/>
            </w:tcBorders>
            <w:vAlign w:val="center"/>
            <w:hideMark/>
          </w:tcPr>
          <w:p w14:paraId="5402BCC9"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08115EB6"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1D6B30FB" w14:textId="77777777" w:rsidR="006B619B" w:rsidRPr="00F245E6" w:rsidRDefault="006B619B">
            <w:pPr>
              <w:rPr>
                <w:rFonts w:cs="Calibri Light"/>
                <w:b/>
              </w:rPr>
            </w:pPr>
          </w:p>
        </w:tc>
      </w:tr>
    </w:tbl>
    <w:p w14:paraId="7F7B89D9"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6B619B" w:rsidRPr="00F245E6" w14:paraId="10A581D0"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4164489C" w14:textId="77777777" w:rsidR="006B619B" w:rsidRPr="00F245E6" w:rsidRDefault="006B619B">
            <w:pPr>
              <w:rPr>
                <w:rFonts w:cs="Calibri Light"/>
              </w:rPr>
            </w:pPr>
            <w:r w:rsidRPr="00F245E6">
              <w:rPr>
                <w:rFonts w:cs="Calibri Light"/>
              </w:rPr>
              <w:t>E.2.3.c</w:t>
            </w:r>
          </w:p>
        </w:tc>
        <w:tc>
          <w:tcPr>
            <w:tcW w:w="6824" w:type="dxa"/>
            <w:tcBorders>
              <w:top w:val="single" w:sz="4" w:space="0" w:color="auto"/>
              <w:left w:val="single" w:sz="4" w:space="0" w:color="auto"/>
              <w:bottom w:val="single" w:sz="4" w:space="0" w:color="auto"/>
              <w:right w:val="single" w:sz="4" w:space="0" w:color="auto"/>
            </w:tcBorders>
            <w:hideMark/>
          </w:tcPr>
          <w:p w14:paraId="3F426F66" w14:textId="77777777" w:rsidR="006B619B" w:rsidRPr="00F245E6" w:rsidRDefault="006B619B">
            <w:pPr>
              <w:rPr>
                <w:rFonts w:cs="Calibri Light"/>
              </w:rPr>
            </w:pPr>
            <w:r w:rsidRPr="00F245E6">
              <w:rPr>
                <w:rFonts w:cs="Calibri Light"/>
              </w:rPr>
              <w:t>Gibt es eine Erfassung sowie planerische Darstellung der Energiepotentiale aus Photovoltaik nach den Kriterien theoretisch, wirtschaftlich, ökologisch, rechtlich verfügbar sowie marktverfügbaren?</w:t>
            </w:r>
          </w:p>
          <w:p w14:paraId="72B87704" w14:textId="77777777" w:rsidR="006B619B" w:rsidRPr="00F245E6" w:rsidRDefault="006B619B">
            <w:pPr>
              <w:rPr>
                <w:rFonts w:cs="Calibri Light"/>
              </w:rPr>
            </w:pPr>
            <w:r w:rsidRPr="00F245E6">
              <w:rPr>
                <w:rFonts w:cs="Calibri Light"/>
              </w:rPr>
              <w:t>(Ja, komplett = 3 Punkte, ungenau nur 1 Punkt)</w:t>
            </w:r>
          </w:p>
        </w:tc>
        <w:tc>
          <w:tcPr>
            <w:tcW w:w="737" w:type="dxa"/>
            <w:vMerge w:val="restart"/>
            <w:tcBorders>
              <w:top w:val="single" w:sz="4" w:space="0" w:color="auto"/>
              <w:left w:val="single" w:sz="4" w:space="0" w:color="auto"/>
              <w:right w:val="single" w:sz="4" w:space="0" w:color="auto"/>
            </w:tcBorders>
            <w:hideMark/>
          </w:tcPr>
          <w:p w14:paraId="29BAC1ED" w14:textId="77777777" w:rsidR="006B619B" w:rsidRPr="00F245E6" w:rsidRDefault="006B619B">
            <w:pPr>
              <w:rPr>
                <w:rFonts w:cs="Calibri Light"/>
              </w:rPr>
            </w:pPr>
            <w:r w:rsidRPr="00F245E6">
              <w:rPr>
                <w:rFonts w:cs="Calibri Light"/>
              </w:rPr>
              <w:t>mögl.</w:t>
            </w:r>
          </w:p>
          <w:p w14:paraId="7CAE631B" w14:textId="77777777" w:rsidR="006B619B" w:rsidRPr="00F245E6" w:rsidRDefault="006B619B">
            <w:pPr>
              <w:jc w:val="center"/>
              <w:rPr>
                <w:rFonts w:cs="Calibri Light"/>
                <w:b/>
              </w:rPr>
            </w:pPr>
            <w:r w:rsidRPr="00F245E6">
              <w:rPr>
                <w:rFonts w:cs="Calibri Light"/>
                <w:b/>
              </w:rPr>
              <w:t>3 (K)</w:t>
            </w:r>
          </w:p>
        </w:tc>
        <w:tc>
          <w:tcPr>
            <w:tcW w:w="738" w:type="dxa"/>
            <w:vMerge w:val="restart"/>
            <w:tcBorders>
              <w:top w:val="single" w:sz="4" w:space="0" w:color="auto"/>
              <w:left w:val="single" w:sz="4" w:space="0" w:color="auto"/>
              <w:bottom w:val="single" w:sz="4" w:space="0" w:color="auto"/>
              <w:right w:val="single" w:sz="4" w:space="0" w:color="auto"/>
            </w:tcBorders>
          </w:tcPr>
          <w:p w14:paraId="491D03FC" w14:textId="77777777" w:rsidR="006B619B" w:rsidRPr="00F245E6" w:rsidRDefault="006B619B">
            <w:pPr>
              <w:rPr>
                <w:rFonts w:cs="Calibri Light"/>
              </w:rPr>
            </w:pPr>
            <w:r w:rsidRPr="00F245E6">
              <w:rPr>
                <w:rFonts w:cs="Calibri Light"/>
              </w:rPr>
              <w:t>tats.</w:t>
            </w:r>
          </w:p>
          <w:p w14:paraId="792EBA14" w14:textId="77777777" w:rsidR="006B619B" w:rsidRPr="00F245E6" w:rsidRDefault="006B619B">
            <w:pPr>
              <w:jc w:val="center"/>
              <w:rPr>
                <w:rFonts w:cs="Calibri Light"/>
                <w:b/>
              </w:rPr>
            </w:pPr>
          </w:p>
        </w:tc>
      </w:tr>
      <w:tr w:rsidR="006B619B" w:rsidRPr="00F245E6" w14:paraId="26CFB043" w14:textId="77777777" w:rsidTr="0033495A">
        <w:tc>
          <w:tcPr>
            <w:tcW w:w="988" w:type="dxa"/>
            <w:tcBorders>
              <w:top w:val="single" w:sz="4" w:space="0" w:color="auto"/>
              <w:left w:val="single" w:sz="4" w:space="0" w:color="auto"/>
              <w:bottom w:val="single" w:sz="4" w:space="0" w:color="auto"/>
              <w:right w:val="single" w:sz="4" w:space="0" w:color="auto"/>
            </w:tcBorders>
          </w:tcPr>
          <w:p w14:paraId="3871B572" w14:textId="77777777" w:rsidR="006B619B" w:rsidRPr="00F245E6" w:rsidRDefault="006B619B">
            <w:pPr>
              <w:rPr>
                <w:rFonts w:cs="Calibri Light"/>
                <w:color w:val="C00000"/>
              </w:rPr>
            </w:pPr>
          </w:p>
        </w:tc>
        <w:tc>
          <w:tcPr>
            <w:tcW w:w="6824" w:type="dxa"/>
            <w:tcBorders>
              <w:right w:val="single" w:sz="4" w:space="0" w:color="auto"/>
            </w:tcBorders>
            <w:vAlign w:val="center"/>
            <w:hideMark/>
          </w:tcPr>
          <w:p w14:paraId="7D4AA8AF"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34362C59" w14:textId="77777777" w:rsidR="006B619B" w:rsidRPr="00F245E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D502608" w14:textId="77777777" w:rsidR="006B619B" w:rsidRPr="00F245E6" w:rsidRDefault="006B619B">
            <w:pPr>
              <w:rPr>
                <w:rFonts w:cs="Calibri Light"/>
                <w:b/>
              </w:rPr>
            </w:pPr>
          </w:p>
        </w:tc>
      </w:tr>
    </w:tbl>
    <w:p w14:paraId="08A9CC64"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5"/>
        <w:gridCol w:w="737"/>
        <w:gridCol w:w="737"/>
      </w:tblGrid>
      <w:tr w:rsidR="006B619B" w:rsidRPr="00F245E6" w14:paraId="6B27C4A7"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7512C7D4" w14:textId="77777777" w:rsidR="006B619B" w:rsidRPr="00F245E6" w:rsidRDefault="006B619B">
            <w:pPr>
              <w:rPr>
                <w:rFonts w:cs="Calibri Light"/>
              </w:rPr>
            </w:pPr>
            <w:r w:rsidRPr="00F245E6">
              <w:rPr>
                <w:rFonts w:cs="Calibri Light"/>
              </w:rPr>
              <w:t>E.2.3.d</w:t>
            </w:r>
          </w:p>
        </w:tc>
        <w:tc>
          <w:tcPr>
            <w:tcW w:w="6825" w:type="dxa"/>
            <w:tcBorders>
              <w:top w:val="single" w:sz="4" w:space="0" w:color="auto"/>
              <w:left w:val="single" w:sz="4" w:space="0" w:color="auto"/>
              <w:bottom w:val="single" w:sz="4" w:space="0" w:color="auto"/>
              <w:right w:val="single" w:sz="4" w:space="0" w:color="auto"/>
            </w:tcBorders>
            <w:hideMark/>
          </w:tcPr>
          <w:p w14:paraId="6C89165C" w14:textId="77777777" w:rsidR="006B619B" w:rsidRPr="00F245E6" w:rsidRDefault="006B619B">
            <w:pPr>
              <w:rPr>
                <w:rFonts w:cs="Calibri Light"/>
              </w:rPr>
            </w:pPr>
            <w:r w:rsidRPr="00F245E6">
              <w:rPr>
                <w:rFonts w:cs="Calibri Light"/>
              </w:rPr>
              <w:t>Gibt es eine Erfassung sowie planerische Darstellung der Energiepotentiale aus Solarthermie nach den Kriterien theoretisch, wirtschaftlich, ökologisch, rechtlich verfügbar sowie marktverfügbaren?</w:t>
            </w:r>
          </w:p>
          <w:p w14:paraId="622BBB7C" w14:textId="77777777" w:rsidR="006B619B" w:rsidRPr="00F245E6" w:rsidRDefault="006B619B">
            <w:pPr>
              <w:rPr>
                <w:rFonts w:cs="Calibri Light"/>
              </w:rPr>
            </w:pPr>
            <w:r w:rsidRPr="00F245E6">
              <w:rPr>
                <w:rFonts w:cs="Calibri Light"/>
              </w:rPr>
              <w:t>(Ja, komplett = 3 Punkte, ungenau nur 1 Punkt)</w:t>
            </w:r>
          </w:p>
        </w:tc>
        <w:tc>
          <w:tcPr>
            <w:tcW w:w="737" w:type="dxa"/>
            <w:vMerge w:val="restart"/>
            <w:tcBorders>
              <w:top w:val="single" w:sz="4" w:space="0" w:color="auto"/>
              <w:left w:val="single" w:sz="4" w:space="0" w:color="auto"/>
              <w:right w:val="single" w:sz="4" w:space="0" w:color="auto"/>
            </w:tcBorders>
            <w:hideMark/>
          </w:tcPr>
          <w:p w14:paraId="42C46BD3" w14:textId="77777777" w:rsidR="006B619B" w:rsidRPr="00F245E6" w:rsidRDefault="006B619B">
            <w:pPr>
              <w:rPr>
                <w:rFonts w:cs="Calibri Light"/>
              </w:rPr>
            </w:pPr>
            <w:r w:rsidRPr="00F245E6">
              <w:rPr>
                <w:rFonts w:cs="Calibri Light"/>
              </w:rPr>
              <w:t>mögl.</w:t>
            </w:r>
          </w:p>
          <w:p w14:paraId="04694716" w14:textId="77777777" w:rsidR="006B619B" w:rsidRPr="00F245E6" w:rsidRDefault="006B619B">
            <w:pPr>
              <w:jc w:val="center"/>
              <w:rPr>
                <w:rFonts w:cs="Calibri Light"/>
                <w:b/>
              </w:rPr>
            </w:pPr>
            <w:r w:rsidRPr="00F245E6">
              <w:rPr>
                <w:rFonts w:cs="Calibri Light"/>
                <w:b/>
              </w:rPr>
              <w:t>3 (K)</w:t>
            </w:r>
          </w:p>
        </w:tc>
        <w:tc>
          <w:tcPr>
            <w:tcW w:w="737" w:type="dxa"/>
            <w:vMerge w:val="restart"/>
            <w:tcBorders>
              <w:top w:val="single" w:sz="4" w:space="0" w:color="auto"/>
              <w:left w:val="single" w:sz="4" w:space="0" w:color="auto"/>
              <w:bottom w:val="single" w:sz="4" w:space="0" w:color="auto"/>
              <w:right w:val="single" w:sz="4" w:space="0" w:color="auto"/>
            </w:tcBorders>
          </w:tcPr>
          <w:p w14:paraId="55D8CAC4" w14:textId="77777777" w:rsidR="006B619B" w:rsidRPr="00F245E6" w:rsidRDefault="006B619B">
            <w:pPr>
              <w:rPr>
                <w:rFonts w:cs="Calibri Light"/>
              </w:rPr>
            </w:pPr>
            <w:r w:rsidRPr="00F245E6">
              <w:rPr>
                <w:rFonts w:cs="Calibri Light"/>
              </w:rPr>
              <w:t>tats.</w:t>
            </w:r>
          </w:p>
          <w:p w14:paraId="78E7AEBF" w14:textId="77777777" w:rsidR="006B619B" w:rsidRPr="00F245E6" w:rsidRDefault="006B619B">
            <w:pPr>
              <w:jc w:val="center"/>
              <w:rPr>
                <w:rFonts w:cs="Calibri Light"/>
                <w:b/>
              </w:rPr>
            </w:pPr>
          </w:p>
        </w:tc>
      </w:tr>
      <w:tr w:rsidR="006B619B" w:rsidRPr="00F245E6" w14:paraId="63A61667" w14:textId="77777777" w:rsidTr="0033495A">
        <w:tc>
          <w:tcPr>
            <w:tcW w:w="988" w:type="dxa"/>
            <w:tcBorders>
              <w:top w:val="single" w:sz="4" w:space="0" w:color="auto"/>
              <w:left w:val="single" w:sz="4" w:space="0" w:color="auto"/>
              <w:bottom w:val="single" w:sz="4" w:space="0" w:color="auto"/>
              <w:right w:val="single" w:sz="4" w:space="0" w:color="auto"/>
            </w:tcBorders>
          </w:tcPr>
          <w:p w14:paraId="6FB030D4" w14:textId="77777777" w:rsidR="006B619B" w:rsidRPr="00F245E6" w:rsidRDefault="006B619B">
            <w:pPr>
              <w:rPr>
                <w:rFonts w:cs="Calibri Light"/>
                <w:color w:val="C00000"/>
              </w:rPr>
            </w:pPr>
          </w:p>
        </w:tc>
        <w:tc>
          <w:tcPr>
            <w:tcW w:w="6825" w:type="dxa"/>
            <w:tcBorders>
              <w:right w:val="single" w:sz="4" w:space="0" w:color="auto"/>
            </w:tcBorders>
            <w:vAlign w:val="center"/>
            <w:hideMark/>
          </w:tcPr>
          <w:p w14:paraId="554E2016"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3131DB90"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60C0E88B" w14:textId="77777777" w:rsidR="006B619B" w:rsidRPr="00F245E6" w:rsidRDefault="006B619B">
            <w:pPr>
              <w:rPr>
                <w:rFonts w:cs="Calibri Light"/>
                <w:b/>
              </w:rPr>
            </w:pPr>
          </w:p>
        </w:tc>
      </w:tr>
    </w:tbl>
    <w:p w14:paraId="75B65B8F"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6B619B" w:rsidRPr="00F245E6" w14:paraId="13974AF3"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6FE37D99" w14:textId="77777777" w:rsidR="006B619B" w:rsidRPr="00F245E6" w:rsidRDefault="006B619B">
            <w:pPr>
              <w:rPr>
                <w:rFonts w:cs="Calibri Light"/>
              </w:rPr>
            </w:pPr>
            <w:r w:rsidRPr="00F245E6">
              <w:rPr>
                <w:rFonts w:cs="Calibri Light"/>
              </w:rPr>
              <w:t>E.2.3.e</w:t>
            </w:r>
          </w:p>
        </w:tc>
        <w:tc>
          <w:tcPr>
            <w:tcW w:w="6824" w:type="dxa"/>
            <w:tcBorders>
              <w:top w:val="single" w:sz="4" w:space="0" w:color="auto"/>
              <w:left w:val="single" w:sz="4" w:space="0" w:color="auto"/>
              <w:bottom w:val="single" w:sz="4" w:space="0" w:color="auto"/>
              <w:right w:val="single" w:sz="4" w:space="0" w:color="auto"/>
            </w:tcBorders>
            <w:hideMark/>
          </w:tcPr>
          <w:p w14:paraId="05565225" w14:textId="77777777" w:rsidR="006B619B" w:rsidRPr="00F245E6" w:rsidRDefault="006B619B">
            <w:pPr>
              <w:rPr>
                <w:rFonts w:cs="Calibri Light"/>
              </w:rPr>
            </w:pPr>
            <w:r w:rsidRPr="00F245E6">
              <w:rPr>
                <w:rFonts w:cs="Calibri Light"/>
              </w:rPr>
              <w:t>Gibt es eine Erfassung sowie planerische Darstellung der Energiepotentiale aus Biomasse-Waldwirtschaft nach den Kriterien theoretisch, wirtschaftlich, ökologisch, rechtlich verfügbar sowie marktverfügbaren?</w:t>
            </w:r>
          </w:p>
          <w:p w14:paraId="5B99F6C8" w14:textId="77777777" w:rsidR="006B619B" w:rsidRPr="00F245E6" w:rsidRDefault="006B619B">
            <w:pPr>
              <w:rPr>
                <w:rFonts w:cs="Calibri Light"/>
              </w:rPr>
            </w:pPr>
            <w:r w:rsidRPr="00F245E6">
              <w:rPr>
                <w:rFonts w:cs="Calibri Light"/>
              </w:rPr>
              <w:t>(Ja, komplett = 3 Punkte, ungenau nur 1 Punkt)</w:t>
            </w:r>
          </w:p>
        </w:tc>
        <w:tc>
          <w:tcPr>
            <w:tcW w:w="737" w:type="dxa"/>
            <w:vMerge w:val="restart"/>
            <w:tcBorders>
              <w:top w:val="single" w:sz="4" w:space="0" w:color="auto"/>
              <w:left w:val="single" w:sz="4" w:space="0" w:color="auto"/>
              <w:right w:val="single" w:sz="4" w:space="0" w:color="auto"/>
            </w:tcBorders>
            <w:hideMark/>
          </w:tcPr>
          <w:p w14:paraId="3C9D5057" w14:textId="77777777" w:rsidR="006B619B" w:rsidRPr="00F245E6" w:rsidRDefault="006B619B">
            <w:pPr>
              <w:rPr>
                <w:rFonts w:cs="Calibri Light"/>
              </w:rPr>
            </w:pPr>
            <w:r w:rsidRPr="00F245E6">
              <w:rPr>
                <w:rFonts w:cs="Calibri Light"/>
              </w:rPr>
              <w:t>mögl.</w:t>
            </w:r>
          </w:p>
          <w:p w14:paraId="7A1FF2D8" w14:textId="77777777" w:rsidR="006B619B" w:rsidRPr="00F245E6" w:rsidRDefault="006B619B">
            <w:pPr>
              <w:jc w:val="center"/>
              <w:rPr>
                <w:rFonts w:cs="Calibri Light"/>
                <w:b/>
              </w:rPr>
            </w:pPr>
            <w:r w:rsidRPr="00F245E6">
              <w:rPr>
                <w:rFonts w:cs="Calibri Light"/>
                <w:b/>
              </w:rPr>
              <w:t>3 (K)</w:t>
            </w:r>
          </w:p>
        </w:tc>
        <w:tc>
          <w:tcPr>
            <w:tcW w:w="738" w:type="dxa"/>
            <w:vMerge w:val="restart"/>
            <w:tcBorders>
              <w:top w:val="single" w:sz="4" w:space="0" w:color="auto"/>
              <w:left w:val="single" w:sz="4" w:space="0" w:color="auto"/>
              <w:bottom w:val="single" w:sz="4" w:space="0" w:color="auto"/>
              <w:right w:val="single" w:sz="4" w:space="0" w:color="auto"/>
            </w:tcBorders>
          </w:tcPr>
          <w:p w14:paraId="36B42F1F" w14:textId="77777777" w:rsidR="006B619B" w:rsidRPr="00F245E6" w:rsidRDefault="006B619B">
            <w:pPr>
              <w:rPr>
                <w:rFonts w:cs="Calibri Light"/>
              </w:rPr>
            </w:pPr>
            <w:r w:rsidRPr="00F245E6">
              <w:rPr>
                <w:rFonts w:cs="Calibri Light"/>
              </w:rPr>
              <w:t>tats.</w:t>
            </w:r>
          </w:p>
          <w:p w14:paraId="39808C68" w14:textId="77777777" w:rsidR="006B619B" w:rsidRPr="00F245E6" w:rsidRDefault="006B619B">
            <w:pPr>
              <w:jc w:val="center"/>
              <w:rPr>
                <w:rFonts w:cs="Calibri Light"/>
                <w:b/>
              </w:rPr>
            </w:pPr>
          </w:p>
        </w:tc>
      </w:tr>
      <w:tr w:rsidR="006B619B" w:rsidRPr="00F245E6" w14:paraId="556F610B" w14:textId="77777777" w:rsidTr="0033495A">
        <w:tc>
          <w:tcPr>
            <w:tcW w:w="988" w:type="dxa"/>
            <w:tcBorders>
              <w:top w:val="single" w:sz="4" w:space="0" w:color="auto"/>
              <w:left w:val="single" w:sz="4" w:space="0" w:color="auto"/>
              <w:bottom w:val="single" w:sz="4" w:space="0" w:color="auto"/>
              <w:right w:val="single" w:sz="4" w:space="0" w:color="auto"/>
            </w:tcBorders>
          </w:tcPr>
          <w:p w14:paraId="2E230599" w14:textId="77777777" w:rsidR="006B619B" w:rsidRPr="00F245E6" w:rsidRDefault="006B619B">
            <w:pPr>
              <w:rPr>
                <w:rFonts w:cs="Calibri Light"/>
                <w:color w:val="C00000"/>
              </w:rPr>
            </w:pPr>
          </w:p>
        </w:tc>
        <w:tc>
          <w:tcPr>
            <w:tcW w:w="6824" w:type="dxa"/>
            <w:tcBorders>
              <w:right w:val="single" w:sz="4" w:space="0" w:color="auto"/>
            </w:tcBorders>
            <w:vAlign w:val="center"/>
            <w:hideMark/>
          </w:tcPr>
          <w:p w14:paraId="109A96B3"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15941BE2" w14:textId="77777777" w:rsidR="006B619B" w:rsidRPr="00F245E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DFE722F" w14:textId="77777777" w:rsidR="006B619B" w:rsidRPr="00F245E6" w:rsidRDefault="006B619B">
            <w:pPr>
              <w:rPr>
                <w:rFonts w:cs="Calibri Light"/>
                <w:b/>
              </w:rPr>
            </w:pPr>
          </w:p>
        </w:tc>
      </w:tr>
    </w:tbl>
    <w:p w14:paraId="2CEAD976"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6B619B" w:rsidRPr="00F245E6" w14:paraId="2804FDC8"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48A53E03" w14:textId="77777777" w:rsidR="006B619B" w:rsidRPr="00F245E6" w:rsidRDefault="006B619B">
            <w:pPr>
              <w:rPr>
                <w:rFonts w:cs="Calibri Light"/>
              </w:rPr>
            </w:pPr>
            <w:r w:rsidRPr="00F245E6">
              <w:rPr>
                <w:rFonts w:cs="Calibri Light"/>
              </w:rPr>
              <w:t>E.2.3.f</w:t>
            </w:r>
          </w:p>
        </w:tc>
        <w:tc>
          <w:tcPr>
            <w:tcW w:w="6824" w:type="dxa"/>
            <w:tcBorders>
              <w:top w:val="single" w:sz="4" w:space="0" w:color="auto"/>
              <w:left w:val="single" w:sz="4" w:space="0" w:color="auto"/>
              <w:bottom w:val="single" w:sz="4" w:space="0" w:color="auto"/>
              <w:right w:val="single" w:sz="4" w:space="0" w:color="auto"/>
            </w:tcBorders>
            <w:hideMark/>
          </w:tcPr>
          <w:p w14:paraId="0648D122" w14:textId="77777777" w:rsidR="006B619B" w:rsidRPr="00F245E6" w:rsidRDefault="006B619B">
            <w:pPr>
              <w:rPr>
                <w:rFonts w:cs="Calibri Light"/>
              </w:rPr>
            </w:pPr>
            <w:r w:rsidRPr="00F245E6">
              <w:rPr>
                <w:rFonts w:cs="Calibri Light"/>
              </w:rPr>
              <w:t>Gibt es eine Erfassung sowie planerische Darstellung der Energiepotentiale aus Biomasse-Landwirtschaft nach den Kriterien theoretisch, wirtschaftlich, ökologisch, rechtlich verfügbar sowie marktverfügbaren?</w:t>
            </w:r>
          </w:p>
          <w:p w14:paraId="328BC93D" w14:textId="77777777" w:rsidR="006B619B" w:rsidRPr="00F245E6" w:rsidRDefault="006B619B">
            <w:pPr>
              <w:rPr>
                <w:rFonts w:cs="Calibri Light"/>
              </w:rPr>
            </w:pPr>
            <w:r w:rsidRPr="00F245E6">
              <w:rPr>
                <w:rFonts w:cs="Calibri Light"/>
              </w:rPr>
              <w:t>(Ja, komplett = 3 Punkte, ungenau nur 1 Punkt)</w:t>
            </w:r>
          </w:p>
        </w:tc>
        <w:tc>
          <w:tcPr>
            <w:tcW w:w="737" w:type="dxa"/>
            <w:vMerge w:val="restart"/>
            <w:tcBorders>
              <w:top w:val="single" w:sz="4" w:space="0" w:color="auto"/>
              <w:left w:val="single" w:sz="4" w:space="0" w:color="auto"/>
              <w:right w:val="single" w:sz="4" w:space="0" w:color="auto"/>
            </w:tcBorders>
            <w:hideMark/>
          </w:tcPr>
          <w:p w14:paraId="37B3F25E" w14:textId="77777777" w:rsidR="006B619B" w:rsidRPr="00F245E6" w:rsidRDefault="006B619B">
            <w:pPr>
              <w:rPr>
                <w:rFonts w:cs="Calibri Light"/>
              </w:rPr>
            </w:pPr>
            <w:r w:rsidRPr="00F245E6">
              <w:rPr>
                <w:rFonts w:cs="Calibri Light"/>
              </w:rPr>
              <w:t>mögl.</w:t>
            </w:r>
          </w:p>
          <w:p w14:paraId="0D65C563" w14:textId="77777777" w:rsidR="006B619B" w:rsidRPr="00F245E6" w:rsidRDefault="006B619B">
            <w:pPr>
              <w:jc w:val="center"/>
              <w:rPr>
                <w:rFonts w:cs="Calibri Light"/>
                <w:b/>
              </w:rPr>
            </w:pPr>
            <w:r w:rsidRPr="00F245E6">
              <w:rPr>
                <w:rFonts w:cs="Calibri Light"/>
                <w:b/>
              </w:rPr>
              <w:t>3 (K)</w:t>
            </w:r>
          </w:p>
        </w:tc>
        <w:tc>
          <w:tcPr>
            <w:tcW w:w="738" w:type="dxa"/>
            <w:vMerge w:val="restart"/>
            <w:tcBorders>
              <w:top w:val="single" w:sz="4" w:space="0" w:color="auto"/>
              <w:left w:val="single" w:sz="4" w:space="0" w:color="auto"/>
              <w:bottom w:val="single" w:sz="4" w:space="0" w:color="auto"/>
              <w:right w:val="single" w:sz="4" w:space="0" w:color="auto"/>
            </w:tcBorders>
          </w:tcPr>
          <w:p w14:paraId="14521426" w14:textId="77777777" w:rsidR="006B619B" w:rsidRPr="00F245E6" w:rsidRDefault="006B619B">
            <w:pPr>
              <w:rPr>
                <w:rFonts w:cs="Calibri Light"/>
              </w:rPr>
            </w:pPr>
            <w:r w:rsidRPr="00F245E6">
              <w:rPr>
                <w:rFonts w:cs="Calibri Light"/>
              </w:rPr>
              <w:t>tats.</w:t>
            </w:r>
          </w:p>
          <w:p w14:paraId="2BDBBD96" w14:textId="77777777" w:rsidR="006B619B" w:rsidRPr="00F245E6" w:rsidRDefault="006B619B">
            <w:pPr>
              <w:jc w:val="center"/>
              <w:rPr>
                <w:rFonts w:cs="Calibri Light"/>
                <w:b/>
              </w:rPr>
            </w:pPr>
          </w:p>
        </w:tc>
      </w:tr>
      <w:tr w:rsidR="006B619B" w:rsidRPr="00F245E6" w14:paraId="0B307A23" w14:textId="77777777" w:rsidTr="0033495A">
        <w:tc>
          <w:tcPr>
            <w:tcW w:w="988" w:type="dxa"/>
            <w:tcBorders>
              <w:top w:val="single" w:sz="4" w:space="0" w:color="auto"/>
              <w:left w:val="single" w:sz="4" w:space="0" w:color="auto"/>
              <w:bottom w:val="single" w:sz="4" w:space="0" w:color="auto"/>
              <w:right w:val="single" w:sz="4" w:space="0" w:color="auto"/>
            </w:tcBorders>
          </w:tcPr>
          <w:p w14:paraId="6288B6C6" w14:textId="77777777" w:rsidR="006B619B" w:rsidRPr="00F245E6" w:rsidRDefault="006B619B">
            <w:pPr>
              <w:rPr>
                <w:rFonts w:cs="Calibri Light"/>
                <w:color w:val="C00000"/>
              </w:rPr>
            </w:pPr>
          </w:p>
        </w:tc>
        <w:tc>
          <w:tcPr>
            <w:tcW w:w="6824" w:type="dxa"/>
            <w:tcBorders>
              <w:right w:val="single" w:sz="4" w:space="0" w:color="auto"/>
            </w:tcBorders>
            <w:vAlign w:val="center"/>
            <w:hideMark/>
          </w:tcPr>
          <w:p w14:paraId="31D8B0F5"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6109777A" w14:textId="77777777" w:rsidR="006B619B" w:rsidRPr="00F245E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4339604E" w14:textId="77777777" w:rsidR="006B619B" w:rsidRPr="00F245E6" w:rsidRDefault="006B619B">
            <w:pPr>
              <w:rPr>
                <w:rFonts w:cs="Calibri Light"/>
                <w:b/>
              </w:rPr>
            </w:pPr>
          </w:p>
        </w:tc>
      </w:tr>
    </w:tbl>
    <w:p w14:paraId="5DCA5679"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6B619B" w:rsidRPr="00F245E6" w14:paraId="705D05E9"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36643DEB" w14:textId="77777777" w:rsidR="006B619B" w:rsidRPr="00F245E6" w:rsidRDefault="006B619B">
            <w:pPr>
              <w:rPr>
                <w:rFonts w:cs="Calibri Light"/>
              </w:rPr>
            </w:pPr>
            <w:r w:rsidRPr="00F245E6">
              <w:rPr>
                <w:rFonts w:cs="Calibri Light"/>
              </w:rPr>
              <w:t>E.2.3.g</w:t>
            </w:r>
          </w:p>
        </w:tc>
        <w:tc>
          <w:tcPr>
            <w:tcW w:w="6824" w:type="dxa"/>
            <w:tcBorders>
              <w:top w:val="single" w:sz="4" w:space="0" w:color="auto"/>
              <w:left w:val="single" w:sz="4" w:space="0" w:color="auto"/>
              <w:bottom w:val="single" w:sz="4" w:space="0" w:color="auto"/>
              <w:right w:val="single" w:sz="4" w:space="0" w:color="auto"/>
            </w:tcBorders>
            <w:hideMark/>
          </w:tcPr>
          <w:p w14:paraId="3EA831AB" w14:textId="77777777" w:rsidR="006B619B" w:rsidRPr="00F245E6" w:rsidRDefault="006B619B">
            <w:pPr>
              <w:rPr>
                <w:rFonts w:cs="Calibri Light"/>
              </w:rPr>
            </w:pPr>
            <w:r w:rsidRPr="00F245E6">
              <w:rPr>
                <w:rFonts w:cs="Calibri Light"/>
              </w:rPr>
              <w:t>Gibt es eine Erfassung sowie planerische Darstellung der Energiepotentiale aus Geothermie (tiefe + oberflächennahe G.) nach den Kriterien theoretisch, wirtschaftlich, ökologisch, rechtlich verfügbar sowie marktverfügbaren?</w:t>
            </w:r>
          </w:p>
          <w:p w14:paraId="55864A08" w14:textId="77777777" w:rsidR="006B619B" w:rsidRPr="00F245E6" w:rsidRDefault="006B619B">
            <w:pPr>
              <w:rPr>
                <w:rFonts w:cs="Calibri Light"/>
              </w:rPr>
            </w:pPr>
            <w:r w:rsidRPr="00F245E6">
              <w:rPr>
                <w:rFonts w:cs="Calibri Light"/>
              </w:rPr>
              <w:t>(Ja, komplett = 3 Punkte, ungenau nur 1 Punkt)</w:t>
            </w:r>
          </w:p>
        </w:tc>
        <w:tc>
          <w:tcPr>
            <w:tcW w:w="737" w:type="dxa"/>
            <w:vMerge w:val="restart"/>
            <w:tcBorders>
              <w:top w:val="single" w:sz="4" w:space="0" w:color="auto"/>
              <w:left w:val="single" w:sz="4" w:space="0" w:color="auto"/>
              <w:right w:val="single" w:sz="4" w:space="0" w:color="auto"/>
            </w:tcBorders>
            <w:hideMark/>
          </w:tcPr>
          <w:p w14:paraId="1BD2F7BD" w14:textId="77777777" w:rsidR="006B619B" w:rsidRPr="00F245E6" w:rsidRDefault="006B619B">
            <w:pPr>
              <w:rPr>
                <w:rFonts w:cs="Calibri Light"/>
              </w:rPr>
            </w:pPr>
            <w:r w:rsidRPr="00F245E6">
              <w:rPr>
                <w:rFonts w:cs="Calibri Light"/>
              </w:rPr>
              <w:t>mögl.</w:t>
            </w:r>
          </w:p>
          <w:p w14:paraId="0776D78B" w14:textId="77777777" w:rsidR="006B619B" w:rsidRPr="00F245E6" w:rsidRDefault="006B619B">
            <w:pPr>
              <w:jc w:val="center"/>
              <w:rPr>
                <w:rFonts w:cs="Calibri Light"/>
                <w:b/>
              </w:rPr>
            </w:pPr>
            <w:r w:rsidRPr="00F245E6">
              <w:rPr>
                <w:rFonts w:cs="Calibri Light"/>
                <w:b/>
              </w:rPr>
              <w:t>3 (K)</w:t>
            </w:r>
          </w:p>
        </w:tc>
        <w:tc>
          <w:tcPr>
            <w:tcW w:w="738" w:type="dxa"/>
            <w:vMerge w:val="restart"/>
            <w:tcBorders>
              <w:top w:val="single" w:sz="4" w:space="0" w:color="auto"/>
              <w:left w:val="single" w:sz="4" w:space="0" w:color="auto"/>
              <w:bottom w:val="single" w:sz="4" w:space="0" w:color="auto"/>
              <w:right w:val="single" w:sz="4" w:space="0" w:color="auto"/>
            </w:tcBorders>
          </w:tcPr>
          <w:p w14:paraId="7537A6B7" w14:textId="77777777" w:rsidR="006B619B" w:rsidRPr="00F245E6" w:rsidRDefault="006B619B">
            <w:pPr>
              <w:rPr>
                <w:rFonts w:cs="Calibri Light"/>
              </w:rPr>
            </w:pPr>
            <w:r w:rsidRPr="00F245E6">
              <w:rPr>
                <w:rFonts w:cs="Calibri Light"/>
              </w:rPr>
              <w:t>tats.</w:t>
            </w:r>
          </w:p>
          <w:p w14:paraId="7303B5A9" w14:textId="77777777" w:rsidR="006B619B" w:rsidRPr="00F245E6" w:rsidRDefault="006B619B">
            <w:pPr>
              <w:jc w:val="center"/>
              <w:rPr>
                <w:rFonts w:cs="Calibri Light"/>
                <w:b/>
              </w:rPr>
            </w:pPr>
          </w:p>
        </w:tc>
      </w:tr>
      <w:tr w:rsidR="006B619B" w:rsidRPr="00F245E6" w14:paraId="3348508F" w14:textId="77777777" w:rsidTr="0033495A">
        <w:tc>
          <w:tcPr>
            <w:tcW w:w="988" w:type="dxa"/>
            <w:tcBorders>
              <w:top w:val="single" w:sz="4" w:space="0" w:color="auto"/>
              <w:left w:val="single" w:sz="4" w:space="0" w:color="auto"/>
              <w:bottom w:val="single" w:sz="4" w:space="0" w:color="auto"/>
              <w:right w:val="single" w:sz="4" w:space="0" w:color="auto"/>
            </w:tcBorders>
          </w:tcPr>
          <w:p w14:paraId="3BB89CAD" w14:textId="77777777" w:rsidR="006B619B" w:rsidRPr="00F245E6" w:rsidRDefault="006B619B">
            <w:pPr>
              <w:rPr>
                <w:rFonts w:cs="Calibri Light"/>
                <w:color w:val="C00000"/>
              </w:rPr>
            </w:pPr>
          </w:p>
        </w:tc>
        <w:tc>
          <w:tcPr>
            <w:tcW w:w="6824" w:type="dxa"/>
            <w:tcBorders>
              <w:right w:val="single" w:sz="4" w:space="0" w:color="auto"/>
            </w:tcBorders>
            <w:vAlign w:val="center"/>
            <w:hideMark/>
          </w:tcPr>
          <w:p w14:paraId="345F7B61"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4E0D0C9B" w14:textId="77777777" w:rsidR="006B619B" w:rsidRPr="00F245E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5A98460" w14:textId="77777777" w:rsidR="006B619B" w:rsidRPr="00F245E6" w:rsidRDefault="006B619B">
            <w:pPr>
              <w:rPr>
                <w:rFonts w:cs="Calibri Light"/>
                <w:b/>
              </w:rPr>
            </w:pPr>
          </w:p>
        </w:tc>
      </w:tr>
    </w:tbl>
    <w:p w14:paraId="78475730"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5"/>
        <w:gridCol w:w="737"/>
        <w:gridCol w:w="737"/>
      </w:tblGrid>
      <w:tr w:rsidR="006B619B" w:rsidRPr="00F245E6" w14:paraId="5D463EE8"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63E8B316" w14:textId="77777777" w:rsidR="006B619B" w:rsidRPr="00F245E6" w:rsidRDefault="006B619B">
            <w:pPr>
              <w:rPr>
                <w:rFonts w:cs="Calibri Light"/>
              </w:rPr>
            </w:pPr>
            <w:r w:rsidRPr="00F245E6">
              <w:rPr>
                <w:rFonts w:cs="Calibri Light"/>
              </w:rPr>
              <w:t>E.2.3.h</w:t>
            </w:r>
          </w:p>
        </w:tc>
        <w:tc>
          <w:tcPr>
            <w:tcW w:w="6825" w:type="dxa"/>
            <w:tcBorders>
              <w:top w:val="single" w:sz="4" w:space="0" w:color="auto"/>
              <w:left w:val="single" w:sz="4" w:space="0" w:color="auto"/>
              <w:bottom w:val="single" w:sz="4" w:space="0" w:color="auto"/>
              <w:right w:val="single" w:sz="4" w:space="0" w:color="auto"/>
            </w:tcBorders>
            <w:hideMark/>
          </w:tcPr>
          <w:p w14:paraId="712B4D7F" w14:textId="77777777" w:rsidR="006B619B" w:rsidRPr="00F245E6" w:rsidRDefault="006B619B">
            <w:pPr>
              <w:rPr>
                <w:rFonts w:cs="Calibri Light"/>
              </w:rPr>
            </w:pPr>
            <w:r w:rsidRPr="00F245E6">
              <w:rPr>
                <w:rFonts w:cs="Calibri Light"/>
              </w:rPr>
              <w:t xml:space="preserve">Gibt es eine Erfassung sowie planerische Darstellung der Energiepotentiale aus </w:t>
            </w:r>
            <w:proofErr w:type="spellStart"/>
            <w:r w:rsidRPr="00F245E6">
              <w:rPr>
                <w:rFonts w:cs="Calibri Light"/>
              </w:rPr>
              <w:t>Abwärmequellen</w:t>
            </w:r>
            <w:proofErr w:type="spellEnd"/>
            <w:r w:rsidRPr="00F245E6">
              <w:rPr>
                <w:rFonts w:cs="Calibri Light"/>
              </w:rPr>
              <w:t xml:space="preserve"> nach den Kriterien theoretisch, wirtschaftlich, ökologisch, rechtlich verfügbar sowie marktverfügbaren?</w:t>
            </w:r>
          </w:p>
          <w:p w14:paraId="254900AB" w14:textId="77777777" w:rsidR="006B619B" w:rsidRPr="00F245E6" w:rsidRDefault="006B619B">
            <w:pPr>
              <w:rPr>
                <w:rFonts w:cs="Calibri Light"/>
              </w:rPr>
            </w:pPr>
            <w:r w:rsidRPr="00F245E6">
              <w:rPr>
                <w:rFonts w:cs="Calibri Light"/>
              </w:rPr>
              <w:t>(Ja, komplett = 3 Punkte, ungenau nur 1 Punkt)</w:t>
            </w:r>
          </w:p>
        </w:tc>
        <w:tc>
          <w:tcPr>
            <w:tcW w:w="737" w:type="dxa"/>
            <w:vMerge w:val="restart"/>
            <w:tcBorders>
              <w:top w:val="single" w:sz="4" w:space="0" w:color="auto"/>
              <w:left w:val="single" w:sz="4" w:space="0" w:color="auto"/>
              <w:right w:val="single" w:sz="4" w:space="0" w:color="auto"/>
            </w:tcBorders>
            <w:hideMark/>
          </w:tcPr>
          <w:p w14:paraId="7CAB5996" w14:textId="77777777" w:rsidR="006B619B" w:rsidRPr="00F245E6" w:rsidRDefault="006B619B">
            <w:pPr>
              <w:rPr>
                <w:rFonts w:cs="Calibri Light"/>
              </w:rPr>
            </w:pPr>
            <w:r w:rsidRPr="00F245E6">
              <w:rPr>
                <w:rFonts w:cs="Calibri Light"/>
              </w:rPr>
              <w:t>mögl.</w:t>
            </w:r>
          </w:p>
          <w:p w14:paraId="5498DBE8" w14:textId="77777777" w:rsidR="006B619B" w:rsidRPr="00F245E6" w:rsidRDefault="006B619B">
            <w:pPr>
              <w:jc w:val="center"/>
              <w:rPr>
                <w:rFonts w:cs="Calibri Light"/>
                <w:b/>
              </w:rPr>
            </w:pPr>
            <w:r w:rsidRPr="00F245E6">
              <w:rPr>
                <w:rFonts w:cs="Calibri Light"/>
                <w:b/>
              </w:rPr>
              <w:t>3 (K)</w:t>
            </w:r>
          </w:p>
        </w:tc>
        <w:tc>
          <w:tcPr>
            <w:tcW w:w="737" w:type="dxa"/>
            <w:vMerge w:val="restart"/>
            <w:tcBorders>
              <w:top w:val="single" w:sz="4" w:space="0" w:color="auto"/>
              <w:left w:val="single" w:sz="4" w:space="0" w:color="auto"/>
              <w:bottom w:val="single" w:sz="4" w:space="0" w:color="auto"/>
              <w:right w:val="single" w:sz="4" w:space="0" w:color="auto"/>
            </w:tcBorders>
          </w:tcPr>
          <w:p w14:paraId="07393C69" w14:textId="77777777" w:rsidR="006B619B" w:rsidRPr="00F245E6" w:rsidRDefault="006B619B">
            <w:pPr>
              <w:rPr>
                <w:rFonts w:cs="Calibri Light"/>
              </w:rPr>
            </w:pPr>
            <w:r w:rsidRPr="00F245E6">
              <w:rPr>
                <w:rFonts w:cs="Calibri Light"/>
              </w:rPr>
              <w:t>tats.</w:t>
            </w:r>
          </w:p>
          <w:p w14:paraId="39CF358D" w14:textId="77777777" w:rsidR="006B619B" w:rsidRPr="00F245E6" w:rsidRDefault="006B619B">
            <w:pPr>
              <w:jc w:val="center"/>
              <w:rPr>
                <w:rFonts w:cs="Calibri Light"/>
                <w:b/>
              </w:rPr>
            </w:pPr>
          </w:p>
        </w:tc>
      </w:tr>
      <w:tr w:rsidR="006B619B" w:rsidRPr="00F245E6" w14:paraId="5BD1A827" w14:textId="77777777" w:rsidTr="0033495A">
        <w:tc>
          <w:tcPr>
            <w:tcW w:w="988" w:type="dxa"/>
            <w:tcBorders>
              <w:top w:val="single" w:sz="4" w:space="0" w:color="auto"/>
              <w:left w:val="single" w:sz="4" w:space="0" w:color="auto"/>
              <w:bottom w:val="single" w:sz="4" w:space="0" w:color="auto"/>
              <w:right w:val="single" w:sz="4" w:space="0" w:color="auto"/>
            </w:tcBorders>
          </w:tcPr>
          <w:p w14:paraId="6AE83E91" w14:textId="77777777" w:rsidR="006B619B" w:rsidRPr="00F245E6" w:rsidRDefault="006B619B">
            <w:pPr>
              <w:rPr>
                <w:rFonts w:cs="Calibri Light"/>
                <w:color w:val="C00000"/>
              </w:rPr>
            </w:pPr>
          </w:p>
        </w:tc>
        <w:tc>
          <w:tcPr>
            <w:tcW w:w="6825" w:type="dxa"/>
            <w:tcBorders>
              <w:right w:val="single" w:sz="4" w:space="0" w:color="auto"/>
            </w:tcBorders>
            <w:vAlign w:val="center"/>
            <w:hideMark/>
          </w:tcPr>
          <w:p w14:paraId="6AB53D47"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45FCCFB1"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EB89FA8" w14:textId="77777777" w:rsidR="006B619B" w:rsidRPr="00F245E6" w:rsidRDefault="006B619B">
            <w:pPr>
              <w:rPr>
                <w:rFonts w:cs="Calibri Light"/>
                <w:b/>
              </w:rPr>
            </w:pPr>
          </w:p>
        </w:tc>
      </w:tr>
    </w:tbl>
    <w:p w14:paraId="152CBBE2"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6B619B" w:rsidRPr="00F245E6" w14:paraId="4B8D70BD"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70308D2A" w14:textId="77777777" w:rsidR="006B619B" w:rsidRPr="00F245E6" w:rsidRDefault="006B619B">
            <w:pPr>
              <w:rPr>
                <w:rFonts w:cs="Calibri Light"/>
              </w:rPr>
            </w:pPr>
            <w:r w:rsidRPr="00F245E6">
              <w:rPr>
                <w:rFonts w:cs="Calibri Light"/>
              </w:rPr>
              <w:t>E.2.3.i</w:t>
            </w:r>
          </w:p>
        </w:tc>
        <w:tc>
          <w:tcPr>
            <w:tcW w:w="6824" w:type="dxa"/>
            <w:tcBorders>
              <w:top w:val="single" w:sz="4" w:space="0" w:color="auto"/>
              <w:left w:val="single" w:sz="4" w:space="0" w:color="auto"/>
              <w:bottom w:val="single" w:sz="4" w:space="0" w:color="auto"/>
              <w:right w:val="single" w:sz="4" w:space="0" w:color="auto"/>
            </w:tcBorders>
            <w:hideMark/>
          </w:tcPr>
          <w:p w14:paraId="11A469B7" w14:textId="77777777" w:rsidR="006B619B" w:rsidRPr="00F245E6" w:rsidRDefault="006B619B">
            <w:pPr>
              <w:rPr>
                <w:rFonts w:cs="Calibri Light"/>
              </w:rPr>
            </w:pPr>
            <w:r w:rsidRPr="00F245E6">
              <w:rPr>
                <w:rFonts w:cs="Calibri Light"/>
              </w:rPr>
              <w:t>Gibt es eine Erfassung sowie planerische Darstellung der Energiepotentiale aus Abfällen und Reststoffen nach den Kriterien theoretisch, wirtschaftlich, ökologisch, rechtlich verfügbar sowie marktverfügbaren?</w:t>
            </w:r>
          </w:p>
          <w:p w14:paraId="6B7842DB" w14:textId="77777777" w:rsidR="006B619B" w:rsidRPr="00F245E6" w:rsidRDefault="006B619B">
            <w:pPr>
              <w:rPr>
                <w:rFonts w:cs="Calibri Light"/>
              </w:rPr>
            </w:pPr>
            <w:r w:rsidRPr="00F245E6">
              <w:rPr>
                <w:rFonts w:cs="Calibri Light"/>
              </w:rPr>
              <w:t>(Ja, komplett = 3 Punkte, ungenau nur 1 Punkt)</w:t>
            </w:r>
          </w:p>
        </w:tc>
        <w:tc>
          <w:tcPr>
            <w:tcW w:w="737" w:type="dxa"/>
            <w:vMerge w:val="restart"/>
            <w:tcBorders>
              <w:top w:val="single" w:sz="4" w:space="0" w:color="auto"/>
              <w:left w:val="single" w:sz="4" w:space="0" w:color="auto"/>
              <w:right w:val="single" w:sz="4" w:space="0" w:color="auto"/>
            </w:tcBorders>
            <w:hideMark/>
          </w:tcPr>
          <w:p w14:paraId="7FA9C04B" w14:textId="77777777" w:rsidR="006B619B" w:rsidRPr="00F245E6" w:rsidRDefault="006B619B">
            <w:pPr>
              <w:rPr>
                <w:rFonts w:cs="Calibri Light"/>
              </w:rPr>
            </w:pPr>
            <w:r w:rsidRPr="00F245E6">
              <w:rPr>
                <w:rFonts w:cs="Calibri Light"/>
              </w:rPr>
              <w:t>mögl.</w:t>
            </w:r>
          </w:p>
          <w:p w14:paraId="2E42FD73" w14:textId="77777777" w:rsidR="006B619B" w:rsidRPr="00F245E6" w:rsidRDefault="006B619B">
            <w:pPr>
              <w:jc w:val="center"/>
              <w:rPr>
                <w:rFonts w:cs="Calibri Light"/>
                <w:b/>
              </w:rPr>
            </w:pPr>
            <w:r w:rsidRPr="00F245E6">
              <w:rPr>
                <w:rFonts w:cs="Calibri Light"/>
                <w:b/>
              </w:rPr>
              <w:t>3 (K)</w:t>
            </w:r>
          </w:p>
        </w:tc>
        <w:tc>
          <w:tcPr>
            <w:tcW w:w="738" w:type="dxa"/>
            <w:vMerge w:val="restart"/>
            <w:tcBorders>
              <w:top w:val="single" w:sz="4" w:space="0" w:color="auto"/>
              <w:left w:val="single" w:sz="4" w:space="0" w:color="auto"/>
              <w:bottom w:val="single" w:sz="4" w:space="0" w:color="auto"/>
              <w:right w:val="single" w:sz="4" w:space="0" w:color="auto"/>
            </w:tcBorders>
          </w:tcPr>
          <w:p w14:paraId="5B01F686" w14:textId="77777777" w:rsidR="006B619B" w:rsidRPr="00F245E6" w:rsidRDefault="006B619B">
            <w:pPr>
              <w:rPr>
                <w:rFonts w:cs="Calibri Light"/>
              </w:rPr>
            </w:pPr>
            <w:r w:rsidRPr="00F245E6">
              <w:rPr>
                <w:rFonts w:cs="Calibri Light"/>
              </w:rPr>
              <w:t>tats.</w:t>
            </w:r>
          </w:p>
          <w:p w14:paraId="755B5309" w14:textId="77777777" w:rsidR="006B619B" w:rsidRPr="00F245E6" w:rsidRDefault="006B619B">
            <w:pPr>
              <w:jc w:val="center"/>
              <w:rPr>
                <w:rFonts w:cs="Calibri Light"/>
                <w:b/>
              </w:rPr>
            </w:pPr>
          </w:p>
        </w:tc>
      </w:tr>
      <w:tr w:rsidR="006B619B" w:rsidRPr="00F245E6" w14:paraId="67B0B60A" w14:textId="77777777" w:rsidTr="0033495A">
        <w:tc>
          <w:tcPr>
            <w:tcW w:w="988" w:type="dxa"/>
            <w:tcBorders>
              <w:top w:val="single" w:sz="4" w:space="0" w:color="auto"/>
              <w:left w:val="single" w:sz="4" w:space="0" w:color="auto"/>
              <w:bottom w:val="single" w:sz="4" w:space="0" w:color="auto"/>
              <w:right w:val="single" w:sz="4" w:space="0" w:color="auto"/>
            </w:tcBorders>
          </w:tcPr>
          <w:p w14:paraId="0C2ACEDE" w14:textId="77777777" w:rsidR="006B619B" w:rsidRPr="00F245E6" w:rsidRDefault="006B619B">
            <w:pPr>
              <w:rPr>
                <w:rFonts w:cs="Calibri Light"/>
                <w:color w:val="C00000"/>
              </w:rPr>
            </w:pPr>
          </w:p>
        </w:tc>
        <w:tc>
          <w:tcPr>
            <w:tcW w:w="6824" w:type="dxa"/>
            <w:tcBorders>
              <w:right w:val="single" w:sz="4" w:space="0" w:color="auto"/>
            </w:tcBorders>
            <w:vAlign w:val="center"/>
            <w:hideMark/>
          </w:tcPr>
          <w:p w14:paraId="614EC3B5"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25B6E546" w14:textId="77777777" w:rsidR="006B619B" w:rsidRPr="00F245E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4868532" w14:textId="77777777" w:rsidR="006B619B" w:rsidRPr="00F245E6" w:rsidRDefault="006B619B">
            <w:pPr>
              <w:rPr>
                <w:rFonts w:cs="Calibri Light"/>
                <w:b/>
              </w:rPr>
            </w:pPr>
          </w:p>
        </w:tc>
      </w:tr>
    </w:tbl>
    <w:p w14:paraId="0144869D"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6B619B" w:rsidRPr="00F245E6" w14:paraId="1BAAB943"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3CECD481" w14:textId="77777777" w:rsidR="006B619B" w:rsidRPr="00F245E6" w:rsidRDefault="006B619B">
            <w:pPr>
              <w:rPr>
                <w:rFonts w:cs="Calibri Light"/>
              </w:rPr>
            </w:pPr>
            <w:r w:rsidRPr="00F245E6">
              <w:rPr>
                <w:rFonts w:cs="Calibri Light"/>
              </w:rPr>
              <w:t>E.2.3.j</w:t>
            </w:r>
          </w:p>
        </w:tc>
        <w:tc>
          <w:tcPr>
            <w:tcW w:w="6826" w:type="dxa"/>
            <w:tcBorders>
              <w:top w:val="single" w:sz="4" w:space="0" w:color="auto"/>
              <w:left w:val="single" w:sz="4" w:space="0" w:color="auto"/>
              <w:bottom w:val="single" w:sz="4" w:space="0" w:color="auto"/>
              <w:right w:val="single" w:sz="4" w:space="0" w:color="auto"/>
            </w:tcBorders>
            <w:hideMark/>
          </w:tcPr>
          <w:p w14:paraId="64A13DCA" w14:textId="77777777" w:rsidR="006B619B" w:rsidRPr="00F245E6" w:rsidRDefault="006B619B">
            <w:pPr>
              <w:rPr>
                <w:rFonts w:cs="Calibri Light"/>
              </w:rPr>
            </w:pPr>
            <w:r w:rsidRPr="00F245E6">
              <w:rPr>
                <w:rFonts w:cs="Calibri Light"/>
              </w:rPr>
              <w:t>Gibt es eine Erfassung sowie planerische Darstellung der Energiepotentiale aus Kraftwärmekopplung nach den Kriterien theoretisch, wirtschaftlich, ökologisch, rechtlich verfügbar sowie marktverfügbaren?</w:t>
            </w:r>
          </w:p>
          <w:p w14:paraId="18CC6D64" w14:textId="77777777" w:rsidR="006B619B" w:rsidRPr="00F245E6" w:rsidRDefault="006B619B">
            <w:pPr>
              <w:rPr>
                <w:rFonts w:cs="Calibri Light"/>
              </w:rPr>
            </w:pPr>
            <w:r w:rsidRPr="00F245E6">
              <w:rPr>
                <w:rFonts w:cs="Calibri Light"/>
              </w:rPr>
              <w:t>(Ja, komplett = 3 Punkte, ungenau nur 1 Punkt)</w:t>
            </w:r>
          </w:p>
        </w:tc>
        <w:tc>
          <w:tcPr>
            <w:tcW w:w="736" w:type="dxa"/>
            <w:vMerge w:val="restart"/>
            <w:tcBorders>
              <w:top w:val="single" w:sz="4" w:space="0" w:color="auto"/>
              <w:left w:val="single" w:sz="4" w:space="0" w:color="auto"/>
              <w:right w:val="single" w:sz="4" w:space="0" w:color="auto"/>
            </w:tcBorders>
            <w:hideMark/>
          </w:tcPr>
          <w:p w14:paraId="758D443B" w14:textId="77777777" w:rsidR="006B619B" w:rsidRPr="00F245E6" w:rsidRDefault="006B619B">
            <w:pPr>
              <w:rPr>
                <w:rFonts w:cs="Calibri Light"/>
              </w:rPr>
            </w:pPr>
            <w:r w:rsidRPr="00F245E6">
              <w:rPr>
                <w:rFonts w:cs="Calibri Light"/>
              </w:rPr>
              <w:t>mögl.</w:t>
            </w:r>
          </w:p>
          <w:p w14:paraId="477F8066" w14:textId="77777777" w:rsidR="006B619B" w:rsidRPr="00F245E6" w:rsidRDefault="006B619B">
            <w:pPr>
              <w:jc w:val="center"/>
              <w:rPr>
                <w:rFonts w:cs="Calibri Light"/>
                <w:b/>
              </w:rPr>
            </w:pPr>
            <w:r w:rsidRPr="00F245E6">
              <w:rPr>
                <w:rFonts w:cs="Calibri Light"/>
                <w:b/>
              </w:rPr>
              <w:t>3 (K)</w:t>
            </w:r>
          </w:p>
        </w:tc>
        <w:tc>
          <w:tcPr>
            <w:tcW w:w="737" w:type="dxa"/>
            <w:vMerge w:val="restart"/>
            <w:tcBorders>
              <w:top w:val="single" w:sz="4" w:space="0" w:color="auto"/>
              <w:left w:val="single" w:sz="4" w:space="0" w:color="auto"/>
              <w:bottom w:val="single" w:sz="4" w:space="0" w:color="auto"/>
              <w:right w:val="single" w:sz="4" w:space="0" w:color="auto"/>
            </w:tcBorders>
          </w:tcPr>
          <w:p w14:paraId="016D915D" w14:textId="77777777" w:rsidR="006B619B" w:rsidRPr="00F245E6" w:rsidRDefault="006B619B">
            <w:pPr>
              <w:rPr>
                <w:rFonts w:cs="Calibri Light"/>
              </w:rPr>
            </w:pPr>
            <w:r w:rsidRPr="00F245E6">
              <w:rPr>
                <w:rFonts w:cs="Calibri Light"/>
              </w:rPr>
              <w:t>tats.</w:t>
            </w:r>
          </w:p>
          <w:p w14:paraId="636E5B20" w14:textId="77777777" w:rsidR="006B619B" w:rsidRPr="00F245E6" w:rsidRDefault="006B619B">
            <w:pPr>
              <w:jc w:val="center"/>
              <w:rPr>
                <w:rFonts w:cs="Calibri Light"/>
                <w:b/>
              </w:rPr>
            </w:pPr>
          </w:p>
        </w:tc>
      </w:tr>
      <w:tr w:rsidR="006B619B" w:rsidRPr="00F245E6" w14:paraId="230CB06D" w14:textId="77777777" w:rsidTr="0033495A">
        <w:tc>
          <w:tcPr>
            <w:tcW w:w="988" w:type="dxa"/>
            <w:tcBorders>
              <w:top w:val="single" w:sz="4" w:space="0" w:color="auto"/>
              <w:left w:val="single" w:sz="4" w:space="0" w:color="auto"/>
              <w:bottom w:val="single" w:sz="4" w:space="0" w:color="auto"/>
              <w:right w:val="single" w:sz="4" w:space="0" w:color="auto"/>
            </w:tcBorders>
          </w:tcPr>
          <w:p w14:paraId="7F920E16" w14:textId="77777777" w:rsidR="006B619B" w:rsidRPr="00F245E6" w:rsidRDefault="006B619B">
            <w:pPr>
              <w:rPr>
                <w:rFonts w:cs="Calibri Light"/>
                <w:color w:val="C00000"/>
              </w:rPr>
            </w:pPr>
          </w:p>
        </w:tc>
        <w:tc>
          <w:tcPr>
            <w:tcW w:w="6826" w:type="dxa"/>
            <w:tcBorders>
              <w:right w:val="single" w:sz="4" w:space="0" w:color="auto"/>
            </w:tcBorders>
            <w:vAlign w:val="center"/>
            <w:hideMark/>
          </w:tcPr>
          <w:p w14:paraId="21335E86"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4ABE1053"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8850B3A" w14:textId="77777777" w:rsidR="006B619B" w:rsidRPr="00F245E6" w:rsidRDefault="006B619B">
            <w:pPr>
              <w:rPr>
                <w:rFonts w:cs="Calibri Light"/>
                <w:b/>
              </w:rPr>
            </w:pPr>
          </w:p>
        </w:tc>
      </w:tr>
    </w:tbl>
    <w:p w14:paraId="38D8FEEB"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3"/>
        <w:gridCol w:w="733"/>
        <w:gridCol w:w="733"/>
      </w:tblGrid>
      <w:tr w:rsidR="006B619B" w:rsidRPr="00F245E6" w14:paraId="609A6FC0"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77B8557C" w14:textId="77777777" w:rsidR="006B619B" w:rsidRPr="00F245E6" w:rsidRDefault="006B619B">
            <w:pPr>
              <w:rPr>
                <w:rFonts w:cs="Calibri Light"/>
              </w:rPr>
            </w:pPr>
            <w:r w:rsidRPr="00F245E6">
              <w:rPr>
                <w:rFonts w:cs="Calibri Light"/>
              </w:rPr>
              <w:t>E.2.1.a</w:t>
            </w:r>
          </w:p>
        </w:tc>
        <w:tc>
          <w:tcPr>
            <w:tcW w:w="6833" w:type="dxa"/>
            <w:tcBorders>
              <w:top w:val="single" w:sz="4" w:space="0" w:color="auto"/>
              <w:left w:val="single" w:sz="4" w:space="0" w:color="auto"/>
              <w:bottom w:val="single" w:sz="4" w:space="0" w:color="auto"/>
              <w:right w:val="single" w:sz="4" w:space="0" w:color="auto"/>
            </w:tcBorders>
            <w:hideMark/>
          </w:tcPr>
          <w:p w14:paraId="75B46743" w14:textId="36B02C06" w:rsidR="006B619B" w:rsidRPr="00F245E6" w:rsidRDefault="006B619B">
            <w:pPr>
              <w:rPr>
                <w:rFonts w:cs="Calibri Light"/>
              </w:rPr>
            </w:pPr>
            <w:r w:rsidRPr="00F245E6">
              <w:rPr>
                <w:rFonts w:cs="Calibri Light"/>
              </w:rPr>
              <w:t xml:space="preserve">Gibt es eine Erfassung der Energieproduktion im Gemeindegebiet für welche Energiequellen: Wasserkraft, Windkraft, </w:t>
            </w:r>
            <w:r w:rsidR="00D7115E">
              <w:rPr>
                <w:rFonts w:cs="Calibri Light"/>
              </w:rPr>
              <w:t>Photovoltaik</w:t>
            </w:r>
            <w:r w:rsidRPr="00F245E6">
              <w:rPr>
                <w:rFonts w:cs="Calibri Light"/>
              </w:rPr>
              <w:t>, thermische Sonnenenergienutzung für Warmwasser und Raumwärme, Biomasse</w:t>
            </w:r>
            <w:r w:rsidR="00C03DE3">
              <w:rPr>
                <w:rFonts w:cs="Calibri Light"/>
              </w:rPr>
              <w:t xml:space="preserve"> </w:t>
            </w:r>
            <w:r w:rsidRPr="00F245E6">
              <w:rPr>
                <w:rFonts w:cs="Calibri Light"/>
              </w:rPr>
              <w:t>– Waldwirtschaft, Biomasse</w:t>
            </w:r>
            <w:r w:rsidR="00C03DE3">
              <w:rPr>
                <w:rFonts w:cs="Calibri Light"/>
              </w:rPr>
              <w:t xml:space="preserve"> </w:t>
            </w:r>
            <w:r w:rsidRPr="00F245E6">
              <w:rPr>
                <w:rFonts w:cs="Calibri Light"/>
              </w:rPr>
              <w:t xml:space="preserve">– Landwirtschaft, Geothermie, Nutzung von </w:t>
            </w:r>
            <w:proofErr w:type="spellStart"/>
            <w:r w:rsidRPr="00F245E6">
              <w:rPr>
                <w:rFonts w:cs="Calibri Light"/>
              </w:rPr>
              <w:t>Abwärmequellen</w:t>
            </w:r>
            <w:proofErr w:type="spellEnd"/>
            <w:r w:rsidRPr="00F245E6">
              <w:rPr>
                <w:rFonts w:cs="Calibri Light"/>
              </w:rPr>
              <w:t>, Nutzung von Abfall und Reststoffen, Nutzung Kraftwärmekopplungen.</w:t>
            </w:r>
          </w:p>
          <w:p w14:paraId="24EA60DD" w14:textId="77777777" w:rsidR="006B619B" w:rsidRPr="00F245E6" w:rsidRDefault="006B619B">
            <w:pPr>
              <w:rPr>
                <w:rFonts w:cs="Calibri Light"/>
              </w:rPr>
            </w:pPr>
            <w:r w:rsidRPr="00F245E6">
              <w:rPr>
                <w:rFonts w:cs="Calibri Light"/>
              </w:rPr>
              <w:t>(Ja, komplett = 3 Punkte, ungenau nur 1 Punkt)</w:t>
            </w:r>
          </w:p>
        </w:tc>
        <w:tc>
          <w:tcPr>
            <w:tcW w:w="733" w:type="dxa"/>
            <w:vMerge w:val="restart"/>
            <w:tcBorders>
              <w:top w:val="single" w:sz="4" w:space="0" w:color="auto"/>
              <w:left w:val="single" w:sz="4" w:space="0" w:color="auto"/>
              <w:right w:val="single" w:sz="4" w:space="0" w:color="auto"/>
            </w:tcBorders>
            <w:hideMark/>
          </w:tcPr>
          <w:p w14:paraId="4E92CAF0" w14:textId="77777777" w:rsidR="006B619B" w:rsidRPr="00F245E6" w:rsidRDefault="006B619B">
            <w:pPr>
              <w:rPr>
                <w:rFonts w:cs="Calibri Light"/>
              </w:rPr>
            </w:pPr>
            <w:r w:rsidRPr="00F245E6">
              <w:rPr>
                <w:rFonts w:cs="Calibri Light"/>
              </w:rPr>
              <w:t>mögl.</w:t>
            </w:r>
          </w:p>
          <w:p w14:paraId="70802C0E" w14:textId="77777777" w:rsidR="006B619B" w:rsidRPr="00F245E6" w:rsidRDefault="006B619B">
            <w:pPr>
              <w:jc w:val="center"/>
              <w:rPr>
                <w:rFonts w:cs="Calibri Light"/>
                <w:b/>
              </w:rPr>
            </w:pPr>
            <w:r w:rsidRPr="00F245E6">
              <w:rPr>
                <w:rFonts w:cs="Calibri Light"/>
                <w:b/>
              </w:rPr>
              <w:t>3 (K)</w:t>
            </w:r>
          </w:p>
        </w:tc>
        <w:tc>
          <w:tcPr>
            <w:tcW w:w="733" w:type="dxa"/>
            <w:vMerge w:val="restart"/>
            <w:tcBorders>
              <w:top w:val="single" w:sz="4" w:space="0" w:color="auto"/>
              <w:left w:val="single" w:sz="4" w:space="0" w:color="auto"/>
              <w:bottom w:val="single" w:sz="4" w:space="0" w:color="auto"/>
              <w:right w:val="single" w:sz="4" w:space="0" w:color="auto"/>
            </w:tcBorders>
          </w:tcPr>
          <w:p w14:paraId="0027113F" w14:textId="77777777" w:rsidR="006B619B" w:rsidRPr="00F245E6" w:rsidRDefault="006B619B">
            <w:pPr>
              <w:rPr>
                <w:rFonts w:cs="Calibri Light"/>
              </w:rPr>
            </w:pPr>
            <w:r w:rsidRPr="00F245E6">
              <w:rPr>
                <w:rFonts w:cs="Calibri Light"/>
              </w:rPr>
              <w:t>tats.</w:t>
            </w:r>
          </w:p>
          <w:p w14:paraId="75CD509C" w14:textId="77777777" w:rsidR="006B619B" w:rsidRPr="00F245E6" w:rsidRDefault="006B619B">
            <w:pPr>
              <w:jc w:val="center"/>
              <w:rPr>
                <w:rFonts w:cs="Calibri Light"/>
                <w:b/>
              </w:rPr>
            </w:pPr>
          </w:p>
        </w:tc>
      </w:tr>
      <w:tr w:rsidR="006B619B" w:rsidRPr="00F245E6" w14:paraId="0A1E8FA2" w14:textId="77777777" w:rsidTr="0033495A">
        <w:tc>
          <w:tcPr>
            <w:tcW w:w="988" w:type="dxa"/>
            <w:tcBorders>
              <w:top w:val="single" w:sz="4" w:space="0" w:color="auto"/>
              <w:left w:val="single" w:sz="4" w:space="0" w:color="auto"/>
              <w:bottom w:val="single" w:sz="4" w:space="0" w:color="auto"/>
              <w:right w:val="single" w:sz="4" w:space="0" w:color="auto"/>
            </w:tcBorders>
          </w:tcPr>
          <w:p w14:paraId="1FBE0360" w14:textId="77777777" w:rsidR="006B619B" w:rsidRPr="00F245E6" w:rsidRDefault="006B619B">
            <w:pPr>
              <w:rPr>
                <w:rFonts w:cs="Calibri Light"/>
                <w:color w:val="C00000"/>
              </w:rPr>
            </w:pPr>
          </w:p>
        </w:tc>
        <w:tc>
          <w:tcPr>
            <w:tcW w:w="6833" w:type="dxa"/>
            <w:tcBorders>
              <w:right w:val="single" w:sz="4" w:space="0" w:color="auto"/>
            </w:tcBorders>
            <w:vAlign w:val="center"/>
            <w:hideMark/>
          </w:tcPr>
          <w:p w14:paraId="57943F8F" w14:textId="77777777" w:rsidR="006B619B" w:rsidRPr="00F245E6" w:rsidRDefault="006B619B">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6D5727F0" w14:textId="77777777" w:rsidR="006B619B" w:rsidRPr="00F245E6"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43A41DF8" w14:textId="77777777" w:rsidR="006B619B" w:rsidRPr="00F245E6" w:rsidRDefault="006B619B">
            <w:pPr>
              <w:rPr>
                <w:rFonts w:cs="Calibri Light"/>
                <w:b/>
              </w:rPr>
            </w:pPr>
          </w:p>
        </w:tc>
      </w:tr>
    </w:tbl>
    <w:p w14:paraId="5178F9D7"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6B619B" w:rsidRPr="00F245E6" w14:paraId="4624CE7D"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29158B97" w14:textId="77777777" w:rsidR="006B619B" w:rsidRPr="00F245E6" w:rsidRDefault="006B619B">
            <w:pPr>
              <w:rPr>
                <w:rFonts w:cs="Calibri Light"/>
              </w:rPr>
            </w:pPr>
            <w:r w:rsidRPr="00F245E6">
              <w:rPr>
                <w:rFonts w:cs="Calibri Light"/>
              </w:rPr>
              <w:t>E.4.9.a</w:t>
            </w:r>
          </w:p>
        </w:tc>
        <w:tc>
          <w:tcPr>
            <w:tcW w:w="6824" w:type="dxa"/>
            <w:tcBorders>
              <w:top w:val="single" w:sz="4" w:space="0" w:color="auto"/>
              <w:left w:val="single" w:sz="4" w:space="0" w:color="auto"/>
              <w:bottom w:val="single" w:sz="4" w:space="0" w:color="auto"/>
              <w:right w:val="single" w:sz="4" w:space="0" w:color="auto"/>
            </w:tcBorders>
            <w:hideMark/>
          </w:tcPr>
          <w:p w14:paraId="3A98FB91" w14:textId="77777777" w:rsidR="006B619B" w:rsidRPr="00F245E6" w:rsidRDefault="006B619B">
            <w:pPr>
              <w:rPr>
                <w:rFonts w:cs="Calibri Light"/>
              </w:rPr>
            </w:pPr>
            <w:r w:rsidRPr="00F245E6">
              <w:rPr>
                <w:rFonts w:cs="Calibri Light"/>
              </w:rPr>
              <w:t>Gibt es eine jährliche Erhebung der Energieproduktion in der Gemeinde auf der Basis der Mappe der Energieproduktion Bestand?</w:t>
            </w:r>
          </w:p>
          <w:p w14:paraId="19F7D01B" w14:textId="77777777" w:rsidR="006B619B" w:rsidRPr="00F245E6" w:rsidRDefault="006B619B">
            <w:pPr>
              <w:rPr>
                <w:rFonts w:cs="Calibri Light"/>
              </w:rPr>
            </w:pPr>
            <w:r w:rsidRPr="00F245E6">
              <w:rPr>
                <w:rFonts w:cs="Calibri Light"/>
              </w:rPr>
              <w:t>(Ja =2 Punkte)</w:t>
            </w:r>
          </w:p>
        </w:tc>
        <w:tc>
          <w:tcPr>
            <w:tcW w:w="737" w:type="dxa"/>
            <w:vMerge w:val="restart"/>
            <w:tcBorders>
              <w:top w:val="single" w:sz="4" w:space="0" w:color="auto"/>
              <w:left w:val="single" w:sz="4" w:space="0" w:color="auto"/>
              <w:right w:val="single" w:sz="4" w:space="0" w:color="auto"/>
            </w:tcBorders>
            <w:hideMark/>
          </w:tcPr>
          <w:p w14:paraId="52F75AE6" w14:textId="77777777" w:rsidR="006B619B" w:rsidRPr="00F245E6" w:rsidRDefault="006B619B">
            <w:pPr>
              <w:rPr>
                <w:rFonts w:cs="Calibri Light"/>
              </w:rPr>
            </w:pPr>
            <w:r w:rsidRPr="00F245E6">
              <w:rPr>
                <w:rFonts w:cs="Calibri Light"/>
              </w:rPr>
              <w:t>mögl.</w:t>
            </w:r>
          </w:p>
          <w:p w14:paraId="76670125" w14:textId="77777777" w:rsidR="006B619B" w:rsidRPr="00F245E6" w:rsidRDefault="006B619B">
            <w:pPr>
              <w:jc w:val="center"/>
              <w:rPr>
                <w:rFonts w:cs="Calibri Light"/>
                <w:b/>
              </w:rPr>
            </w:pPr>
            <w:r w:rsidRPr="00F245E6">
              <w:rPr>
                <w:rFonts w:cs="Calibri Light"/>
                <w:b/>
              </w:rPr>
              <w:t>2 (K)</w:t>
            </w:r>
          </w:p>
        </w:tc>
        <w:tc>
          <w:tcPr>
            <w:tcW w:w="738" w:type="dxa"/>
            <w:vMerge w:val="restart"/>
            <w:tcBorders>
              <w:top w:val="single" w:sz="4" w:space="0" w:color="auto"/>
              <w:left w:val="single" w:sz="4" w:space="0" w:color="auto"/>
              <w:bottom w:val="single" w:sz="4" w:space="0" w:color="auto"/>
              <w:right w:val="single" w:sz="4" w:space="0" w:color="auto"/>
            </w:tcBorders>
          </w:tcPr>
          <w:p w14:paraId="68A3CF3E" w14:textId="77777777" w:rsidR="006B619B" w:rsidRPr="00F245E6" w:rsidRDefault="006B619B">
            <w:pPr>
              <w:rPr>
                <w:rFonts w:cs="Calibri Light"/>
              </w:rPr>
            </w:pPr>
            <w:r w:rsidRPr="00F245E6">
              <w:rPr>
                <w:rFonts w:cs="Calibri Light"/>
              </w:rPr>
              <w:t>tats.</w:t>
            </w:r>
          </w:p>
          <w:p w14:paraId="6F525F74" w14:textId="77777777" w:rsidR="006B619B" w:rsidRPr="00F245E6" w:rsidRDefault="006B619B">
            <w:pPr>
              <w:jc w:val="center"/>
              <w:rPr>
                <w:rFonts w:cs="Calibri Light"/>
                <w:b/>
              </w:rPr>
            </w:pPr>
          </w:p>
        </w:tc>
      </w:tr>
      <w:tr w:rsidR="006B619B" w:rsidRPr="00F245E6" w14:paraId="6B2CDFBF" w14:textId="77777777" w:rsidTr="0033495A">
        <w:tc>
          <w:tcPr>
            <w:tcW w:w="988" w:type="dxa"/>
            <w:tcBorders>
              <w:top w:val="single" w:sz="4" w:space="0" w:color="auto"/>
              <w:left w:val="single" w:sz="4" w:space="0" w:color="auto"/>
              <w:bottom w:val="single" w:sz="4" w:space="0" w:color="auto"/>
              <w:right w:val="single" w:sz="4" w:space="0" w:color="auto"/>
            </w:tcBorders>
          </w:tcPr>
          <w:p w14:paraId="0D127A3D" w14:textId="77777777" w:rsidR="006B619B" w:rsidRPr="00F245E6" w:rsidRDefault="006B619B">
            <w:pPr>
              <w:rPr>
                <w:rFonts w:cs="Calibri Light"/>
                <w:color w:val="C00000"/>
              </w:rPr>
            </w:pPr>
          </w:p>
        </w:tc>
        <w:tc>
          <w:tcPr>
            <w:tcW w:w="6824" w:type="dxa"/>
            <w:tcBorders>
              <w:right w:val="single" w:sz="4" w:space="0" w:color="auto"/>
            </w:tcBorders>
            <w:vAlign w:val="center"/>
            <w:hideMark/>
          </w:tcPr>
          <w:p w14:paraId="18E82E0F"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1E3BBC42" w14:textId="77777777" w:rsidR="006B619B" w:rsidRPr="00F245E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4B1FC67" w14:textId="77777777" w:rsidR="006B619B" w:rsidRPr="00F245E6" w:rsidRDefault="006B619B">
            <w:pPr>
              <w:rPr>
                <w:rFonts w:cs="Calibri Light"/>
                <w:b/>
              </w:rPr>
            </w:pPr>
          </w:p>
        </w:tc>
      </w:tr>
    </w:tbl>
    <w:p w14:paraId="3390849E"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3"/>
        <w:gridCol w:w="733"/>
        <w:gridCol w:w="733"/>
      </w:tblGrid>
      <w:tr w:rsidR="006B619B" w:rsidRPr="00F245E6" w14:paraId="6E980B41"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4A3C8055" w14:textId="77777777" w:rsidR="006B619B" w:rsidRPr="00F245E6" w:rsidRDefault="006B619B">
            <w:pPr>
              <w:rPr>
                <w:rFonts w:cs="Calibri Light"/>
              </w:rPr>
            </w:pPr>
            <w:r w:rsidRPr="00F245E6">
              <w:rPr>
                <w:rFonts w:cs="Calibri Light"/>
              </w:rPr>
              <w:t>E.2.1.b</w:t>
            </w:r>
          </w:p>
        </w:tc>
        <w:tc>
          <w:tcPr>
            <w:tcW w:w="6833" w:type="dxa"/>
            <w:tcBorders>
              <w:top w:val="single" w:sz="4" w:space="0" w:color="auto"/>
              <w:left w:val="single" w:sz="4" w:space="0" w:color="auto"/>
              <w:bottom w:val="single" w:sz="4" w:space="0" w:color="auto"/>
              <w:right w:val="single" w:sz="4" w:space="0" w:color="auto"/>
            </w:tcBorders>
            <w:hideMark/>
          </w:tcPr>
          <w:p w14:paraId="0E141C0B" w14:textId="4B91FD90" w:rsidR="006B619B" w:rsidRPr="00F245E6" w:rsidRDefault="006B619B">
            <w:pPr>
              <w:rPr>
                <w:rFonts w:cs="Calibri Light"/>
              </w:rPr>
            </w:pPr>
            <w:r w:rsidRPr="00F245E6">
              <w:rPr>
                <w:rFonts w:cs="Calibri Light"/>
              </w:rPr>
              <w:t xml:space="preserve">Gibt es eine raumbezogene Darstellung der Energieproduktion für welche Energiequellen: Wasserkraft, Windkraft, </w:t>
            </w:r>
            <w:r w:rsidR="00D7115E">
              <w:rPr>
                <w:rFonts w:cs="Calibri Light"/>
              </w:rPr>
              <w:t>Photovoltaik</w:t>
            </w:r>
            <w:r w:rsidRPr="00F245E6">
              <w:rPr>
                <w:rFonts w:cs="Calibri Light"/>
              </w:rPr>
              <w:t>, thermische Sonnenenergienutzung für Warmwasser und Raumwärme, Biomasse</w:t>
            </w:r>
            <w:r w:rsidR="00C03DE3">
              <w:rPr>
                <w:rFonts w:cs="Calibri Light"/>
              </w:rPr>
              <w:t xml:space="preserve"> </w:t>
            </w:r>
            <w:r w:rsidRPr="00F245E6">
              <w:rPr>
                <w:rFonts w:cs="Calibri Light"/>
              </w:rPr>
              <w:t>– Waldwirtschaft, Biomasse</w:t>
            </w:r>
            <w:r w:rsidR="00C03DE3">
              <w:rPr>
                <w:rFonts w:cs="Calibri Light"/>
              </w:rPr>
              <w:t xml:space="preserve"> </w:t>
            </w:r>
            <w:r w:rsidRPr="00F245E6">
              <w:rPr>
                <w:rFonts w:cs="Calibri Light"/>
              </w:rPr>
              <w:t xml:space="preserve">– Landwirtschaft, Geothermie, Nutzung von </w:t>
            </w:r>
            <w:proofErr w:type="spellStart"/>
            <w:r w:rsidRPr="00F245E6">
              <w:rPr>
                <w:rFonts w:cs="Calibri Light"/>
              </w:rPr>
              <w:t>Abwärmequellen</w:t>
            </w:r>
            <w:proofErr w:type="spellEnd"/>
            <w:r w:rsidRPr="00F245E6">
              <w:rPr>
                <w:rFonts w:cs="Calibri Light"/>
              </w:rPr>
              <w:t>, Nutzung von Abfall und Reststoffen, Nutzung Kraftwärmekopplungen.</w:t>
            </w:r>
          </w:p>
          <w:p w14:paraId="34847956" w14:textId="77777777" w:rsidR="006B619B" w:rsidRPr="00F245E6" w:rsidRDefault="006B619B">
            <w:pPr>
              <w:rPr>
                <w:rFonts w:cs="Calibri Light"/>
              </w:rPr>
            </w:pPr>
            <w:r w:rsidRPr="00F245E6">
              <w:rPr>
                <w:rFonts w:cs="Calibri Light"/>
              </w:rPr>
              <w:t>(Ja + 1 Punkt je Energieträger)</w:t>
            </w:r>
          </w:p>
        </w:tc>
        <w:tc>
          <w:tcPr>
            <w:tcW w:w="733" w:type="dxa"/>
            <w:vMerge w:val="restart"/>
            <w:tcBorders>
              <w:top w:val="single" w:sz="4" w:space="0" w:color="auto"/>
              <w:left w:val="single" w:sz="4" w:space="0" w:color="auto"/>
              <w:right w:val="single" w:sz="4" w:space="0" w:color="auto"/>
            </w:tcBorders>
            <w:hideMark/>
          </w:tcPr>
          <w:p w14:paraId="592F9994" w14:textId="77777777" w:rsidR="006B619B" w:rsidRPr="00F245E6" w:rsidRDefault="006B619B">
            <w:pPr>
              <w:rPr>
                <w:rFonts w:cs="Calibri Light"/>
              </w:rPr>
            </w:pPr>
            <w:r w:rsidRPr="00F245E6">
              <w:rPr>
                <w:rFonts w:cs="Calibri Light"/>
              </w:rPr>
              <w:t>mögl.</w:t>
            </w:r>
          </w:p>
          <w:p w14:paraId="1223AB98" w14:textId="77777777" w:rsidR="006B619B" w:rsidRPr="00F245E6" w:rsidRDefault="006B619B">
            <w:pPr>
              <w:jc w:val="center"/>
              <w:rPr>
                <w:rFonts w:cs="Calibri Light"/>
                <w:b/>
              </w:rPr>
            </w:pPr>
            <w:r w:rsidRPr="00F245E6">
              <w:rPr>
                <w:rFonts w:cs="Calibri Light"/>
                <w:b/>
              </w:rPr>
              <w:t>10 (K)</w:t>
            </w:r>
          </w:p>
        </w:tc>
        <w:tc>
          <w:tcPr>
            <w:tcW w:w="733" w:type="dxa"/>
            <w:vMerge w:val="restart"/>
            <w:tcBorders>
              <w:top w:val="single" w:sz="4" w:space="0" w:color="auto"/>
              <w:left w:val="single" w:sz="4" w:space="0" w:color="auto"/>
              <w:bottom w:val="single" w:sz="4" w:space="0" w:color="auto"/>
              <w:right w:val="single" w:sz="4" w:space="0" w:color="auto"/>
            </w:tcBorders>
          </w:tcPr>
          <w:p w14:paraId="7D7A9E1D" w14:textId="77777777" w:rsidR="006B619B" w:rsidRPr="00F245E6" w:rsidRDefault="006B619B">
            <w:pPr>
              <w:rPr>
                <w:rFonts w:cs="Calibri Light"/>
              </w:rPr>
            </w:pPr>
            <w:r w:rsidRPr="00F245E6">
              <w:rPr>
                <w:rFonts w:cs="Calibri Light"/>
              </w:rPr>
              <w:t>tats.</w:t>
            </w:r>
          </w:p>
          <w:p w14:paraId="6410ABB4" w14:textId="77777777" w:rsidR="006B619B" w:rsidRPr="00F245E6" w:rsidRDefault="006B619B">
            <w:pPr>
              <w:jc w:val="center"/>
              <w:rPr>
                <w:rFonts w:cs="Calibri Light"/>
                <w:b/>
              </w:rPr>
            </w:pPr>
          </w:p>
        </w:tc>
      </w:tr>
      <w:tr w:rsidR="006B619B" w:rsidRPr="00F245E6" w14:paraId="6A6FD473" w14:textId="77777777" w:rsidTr="0033495A">
        <w:tc>
          <w:tcPr>
            <w:tcW w:w="988" w:type="dxa"/>
            <w:tcBorders>
              <w:top w:val="single" w:sz="4" w:space="0" w:color="auto"/>
              <w:left w:val="single" w:sz="4" w:space="0" w:color="auto"/>
              <w:bottom w:val="single" w:sz="4" w:space="0" w:color="auto"/>
              <w:right w:val="single" w:sz="4" w:space="0" w:color="auto"/>
            </w:tcBorders>
          </w:tcPr>
          <w:p w14:paraId="59F4A7E9" w14:textId="77777777" w:rsidR="006B619B" w:rsidRPr="00F245E6" w:rsidRDefault="006B619B">
            <w:pPr>
              <w:rPr>
                <w:rFonts w:cs="Calibri Light"/>
                <w:color w:val="C00000"/>
              </w:rPr>
            </w:pPr>
          </w:p>
        </w:tc>
        <w:tc>
          <w:tcPr>
            <w:tcW w:w="6833" w:type="dxa"/>
            <w:tcBorders>
              <w:right w:val="single" w:sz="4" w:space="0" w:color="auto"/>
            </w:tcBorders>
            <w:vAlign w:val="center"/>
            <w:hideMark/>
          </w:tcPr>
          <w:p w14:paraId="19DA73AF" w14:textId="77777777" w:rsidR="006B619B" w:rsidRPr="00F245E6" w:rsidRDefault="006B619B">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6C94B279" w14:textId="77777777" w:rsidR="006B619B" w:rsidRPr="00F245E6" w:rsidRDefault="006B619B">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1F8FCB1D" w14:textId="77777777" w:rsidR="006B619B" w:rsidRPr="00F245E6" w:rsidRDefault="006B619B">
            <w:pPr>
              <w:rPr>
                <w:rFonts w:cs="Calibri Light"/>
                <w:b/>
              </w:rPr>
            </w:pPr>
          </w:p>
        </w:tc>
      </w:tr>
    </w:tbl>
    <w:p w14:paraId="5F363377"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6B619B" w:rsidRPr="00F245E6" w14:paraId="53CDE10B" w14:textId="77777777" w:rsidTr="0033495A">
        <w:tc>
          <w:tcPr>
            <w:tcW w:w="988" w:type="dxa"/>
            <w:tcBorders>
              <w:top w:val="single" w:sz="4" w:space="0" w:color="auto"/>
              <w:left w:val="single" w:sz="4" w:space="0" w:color="auto"/>
              <w:bottom w:val="single" w:sz="4" w:space="0" w:color="auto"/>
              <w:right w:val="single" w:sz="4" w:space="0" w:color="auto"/>
            </w:tcBorders>
            <w:hideMark/>
          </w:tcPr>
          <w:p w14:paraId="3D614774" w14:textId="77777777" w:rsidR="006B619B" w:rsidRPr="00F245E6" w:rsidRDefault="006B619B">
            <w:pPr>
              <w:rPr>
                <w:rFonts w:cs="Calibri Light"/>
              </w:rPr>
            </w:pPr>
            <w:r w:rsidRPr="00F245E6">
              <w:rPr>
                <w:rFonts w:cs="Calibri Light"/>
              </w:rPr>
              <w:t>E.1.2.b</w:t>
            </w:r>
          </w:p>
        </w:tc>
        <w:tc>
          <w:tcPr>
            <w:tcW w:w="6826" w:type="dxa"/>
            <w:tcBorders>
              <w:top w:val="single" w:sz="4" w:space="0" w:color="auto"/>
              <w:left w:val="single" w:sz="4" w:space="0" w:color="auto"/>
              <w:bottom w:val="single" w:sz="4" w:space="0" w:color="auto"/>
              <w:right w:val="single" w:sz="4" w:space="0" w:color="auto"/>
            </w:tcBorders>
            <w:hideMark/>
          </w:tcPr>
          <w:p w14:paraId="57FF0435" w14:textId="77777777" w:rsidR="006B619B" w:rsidRPr="00F245E6" w:rsidRDefault="006B619B">
            <w:pPr>
              <w:rPr>
                <w:rFonts w:cs="Calibri Light"/>
              </w:rPr>
            </w:pPr>
            <w:r w:rsidRPr="00F245E6">
              <w:rPr>
                <w:rFonts w:cs="Calibri Light"/>
              </w:rPr>
              <w:t>Gibt es einen Zielkatalog Energie je Verbrauchersektor nach Gebäuden, Anlagen und Einrichtungen in öffentlicher Hand (Bund, Land, Gemeinde), Einrichtungen für Gewerbe/Handel/ Dienstleistungen, Industrieanlagen, Landwirtschaft sowie Wohngebäude und Verkehr auf Basis Energiesparen, Energieverbrauch, Energieproduktion?</w:t>
            </w:r>
          </w:p>
          <w:p w14:paraId="6D5141A3" w14:textId="77777777" w:rsidR="006B619B" w:rsidRPr="00F245E6" w:rsidRDefault="006B619B">
            <w:pPr>
              <w:rPr>
                <w:rFonts w:cs="Calibri Light"/>
              </w:rPr>
            </w:pPr>
            <w:r w:rsidRPr="00F245E6">
              <w:rPr>
                <w:rFonts w:cs="Calibri Light"/>
              </w:rPr>
              <w:t>(Ja = 5 Punkte, ungenau nur 3 Punkte)</w:t>
            </w:r>
          </w:p>
        </w:tc>
        <w:tc>
          <w:tcPr>
            <w:tcW w:w="736" w:type="dxa"/>
            <w:vMerge w:val="restart"/>
            <w:tcBorders>
              <w:top w:val="single" w:sz="4" w:space="0" w:color="auto"/>
              <w:left w:val="single" w:sz="4" w:space="0" w:color="auto"/>
              <w:right w:val="single" w:sz="4" w:space="0" w:color="auto"/>
            </w:tcBorders>
            <w:hideMark/>
          </w:tcPr>
          <w:p w14:paraId="615008FE" w14:textId="77777777" w:rsidR="006B619B" w:rsidRPr="00F245E6" w:rsidRDefault="006B619B">
            <w:pPr>
              <w:rPr>
                <w:rFonts w:cs="Calibri Light"/>
              </w:rPr>
            </w:pPr>
            <w:r w:rsidRPr="00F245E6">
              <w:rPr>
                <w:rFonts w:cs="Calibri Light"/>
              </w:rPr>
              <w:t>mögl.</w:t>
            </w:r>
          </w:p>
          <w:p w14:paraId="5675DF00" w14:textId="77777777" w:rsidR="006B619B" w:rsidRPr="00F245E6" w:rsidRDefault="006B619B">
            <w:pPr>
              <w:jc w:val="center"/>
              <w:rPr>
                <w:rFonts w:cs="Calibri Light"/>
                <w:b/>
              </w:rPr>
            </w:pPr>
            <w:r w:rsidRPr="00F245E6">
              <w:rPr>
                <w:rFonts w:cs="Calibri Light"/>
                <w:b/>
              </w:rPr>
              <w:t>5 (K)</w:t>
            </w:r>
          </w:p>
        </w:tc>
        <w:tc>
          <w:tcPr>
            <w:tcW w:w="737" w:type="dxa"/>
            <w:vMerge w:val="restart"/>
            <w:tcBorders>
              <w:top w:val="single" w:sz="4" w:space="0" w:color="auto"/>
              <w:left w:val="single" w:sz="4" w:space="0" w:color="auto"/>
              <w:bottom w:val="single" w:sz="4" w:space="0" w:color="auto"/>
              <w:right w:val="single" w:sz="4" w:space="0" w:color="auto"/>
            </w:tcBorders>
          </w:tcPr>
          <w:p w14:paraId="02F8DDF8" w14:textId="77777777" w:rsidR="006B619B" w:rsidRPr="00F245E6" w:rsidRDefault="006B619B">
            <w:pPr>
              <w:rPr>
                <w:rFonts w:cs="Calibri Light"/>
              </w:rPr>
            </w:pPr>
            <w:r w:rsidRPr="00F245E6">
              <w:rPr>
                <w:rFonts w:cs="Calibri Light"/>
              </w:rPr>
              <w:t>tats.</w:t>
            </w:r>
          </w:p>
          <w:p w14:paraId="206813D7" w14:textId="77777777" w:rsidR="006B619B" w:rsidRPr="00F245E6" w:rsidRDefault="006B619B">
            <w:pPr>
              <w:jc w:val="center"/>
              <w:rPr>
                <w:rFonts w:cs="Calibri Light"/>
                <w:b/>
              </w:rPr>
            </w:pPr>
          </w:p>
        </w:tc>
      </w:tr>
      <w:tr w:rsidR="006B619B" w:rsidRPr="00F245E6" w14:paraId="17CE0C2C" w14:textId="77777777" w:rsidTr="0033495A">
        <w:tc>
          <w:tcPr>
            <w:tcW w:w="988" w:type="dxa"/>
            <w:tcBorders>
              <w:top w:val="single" w:sz="4" w:space="0" w:color="auto"/>
              <w:left w:val="single" w:sz="4" w:space="0" w:color="auto"/>
              <w:bottom w:val="single" w:sz="4" w:space="0" w:color="auto"/>
              <w:right w:val="single" w:sz="4" w:space="0" w:color="auto"/>
            </w:tcBorders>
          </w:tcPr>
          <w:p w14:paraId="1C3F4DD9" w14:textId="77777777" w:rsidR="006B619B" w:rsidRPr="00F245E6" w:rsidRDefault="006B619B">
            <w:pPr>
              <w:rPr>
                <w:rFonts w:cs="Calibri Light"/>
                <w:color w:val="C00000"/>
              </w:rPr>
            </w:pPr>
          </w:p>
        </w:tc>
        <w:tc>
          <w:tcPr>
            <w:tcW w:w="6826" w:type="dxa"/>
            <w:tcBorders>
              <w:right w:val="single" w:sz="4" w:space="0" w:color="auto"/>
            </w:tcBorders>
            <w:vAlign w:val="center"/>
            <w:hideMark/>
          </w:tcPr>
          <w:p w14:paraId="439A320F"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0D7F3415"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63FDB9CE" w14:textId="77777777" w:rsidR="006B619B" w:rsidRPr="00F245E6" w:rsidRDefault="006B619B">
            <w:pPr>
              <w:rPr>
                <w:rFonts w:cs="Calibri Light"/>
                <w:b/>
              </w:rPr>
            </w:pPr>
          </w:p>
        </w:tc>
      </w:tr>
    </w:tbl>
    <w:p w14:paraId="56B5C2E2"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1"/>
        <w:gridCol w:w="734"/>
        <w:gridCol w:w="734"/>
      </w:tblGrid>
      <w:tr w:rsidR="006B619B" w:rsidRPr="00F245E6" w14:paraId="1FACDE61"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16023C35" w14:textId="77777777" w:rsidR="006B619B" w:rsidRPr="00F245E6" w:rsidRDefault="006B619B">
            <w:pPr>
              <w:rPr>
                <w:rFonts w:cs="Calibri Light"/>
              </w:rPr>
            </w:pPr>
            <w:r w:rsidRPr="00F245E6">
              <w:rPr>
                <w:rFonts w:cs="Calibri Light"/>
              </w:rPr>
              <w:t>E.1.2.e</w:t>
            </w:r>
          </w:p>
        </w:tc>
        <w:tc>
          <w:tcPr>
            <w:tcW w:w="6831" w:type="dxa"/>
            <w:tcBorders>
              <w:top w:val="single" w:sz="4" w:space="0" w:color="auto"/>
              <w:left w:val="single" w:sz="4" w:space="0" w:color="auto"/>
              <w:bottom w:val="single" w:sz="4" w:space="0" w:color="auto"/>
              <w:right w:val="single" w:sz="4" w:space="0" w:color="auto"/>
            </w:tcBorders>
            <w:hideMark/>
          </w:tcPr>
          <w:p w14:paraId="6ECC8A81" w14:textId="77777777" w:rsidR="006B619B" w:rsidRPr="00F245E6" w:rsidRDefault="006B619B">
            <w:pPr>
              <w:rPr>
                <w:rFonts w:cs="Calibri Light"/>
              </w:rPr>
            </w:pPr>
            <w:r w:rsidRPr="00F245E6">
              <w:rPr>
                <w:rFonts w:cs="Calibri Light"/>
              </w:rPr>
              <w:t>Gibt es einen Zielkatalog Energie für das Quartier/Nachbarschaft je Verbrauchersektor nach Gebäuden, Anlagen und Einrichtungen in öffentlicher Hand (Bund, Land, Gemeinde), Einrichtungen für Gewerbe/Handel/ Dienstleistungen, Industrieanlagen, Landwirtschaft sowie Wohngebäude und Verkehr auf Basis Energiesparen, Energieverbrauch, Energieproduktion?</w:t>
            </w:r>
          </w:p>
          <w:p w14:paraId="37EA5B1E" w14:textId="77777777" w:rsidR="006B619B" w:rsidRPr="00F245E6" w:rsidRDefault="006B619B">
            <w:pPr>
              <w:rPr>
                <w:rFonts w:cs="Calibri Light"/>
              </w:rPr>
            </w:pPr>
            <w:r w:rsidRPr="00F245E6">
              <w:rPr>
                <w:rFonts w:cs="Calibri Light"/>
              </w:rPr>
              <w:t>(Ja = 5 Punkte, ungenau nur 3 Punkte)</w:t>
            </w:r>
          </w:p>
        </w:tc>
        <w:tc>
          <w:tcPr>
            <w:tcW w:w="734" w:type="dxa"/>
            <w:vMerge w:val="restart"/>
            <w:tcBorders>
              <w:top w:val="single" w:sz="4" w:space="0" w:color="auto"/>
              <w:left w:val="single" w:sz="4" w:space="0" w:color="auto"/>
              <w:right w:val="single" w:sz="4" w:space="0" w:color="auto"/>
            </w:tcBorders>
            <w:hideMark/>
          </w:tcPr>
          <w:p w14:paraId="34B6693D" w14:textId="77777777" w:rsidR="006B619B" w:rsidRPr="00F245E6" w:rsidRDefault="006B619B">
            <w:pPr>
              <w:rPr>
                <w:rFonts w:cs="Calibri Light"/>
              </w:rPr>
            </w:pPr>
            <w:r w:rsidRPr="00F245E6">
              <w:rPr>
                <w:rFonts w:cs="Calibri Light"/>
              </w:rPr>
              <w:t>mögl.</w:t>
            </w:r>
          </w:p>
          <w:p w14:paraId="54F00CBF" w14:textId="77777777" w:rsidR="006B619B" w:rsidRPr="00F245E6" w:rsidRDefault="006B619B">
            <w:pPr>
              <w:jc w:val="center"/>
              <w:rPr>
                <w:rFonts w:cs="Calibri Light"/>
                <w:b/>
              </w:rPr>
            </w:pPr>
            <w:r w:rsidRPr="00F245E6">
              <w:rPr>
                <w:rFonts w:cs="Calibri Light"/>
                <w:b/>
              </w:rPr>
              <w:t>5 (K)</w:t>
            </w:r>
          </w:p>
        </w:tc>
        <w:tc>
          <w:tcPr>
            <w:tcW w:w="734" w:type="dxa"/>
            <w:vMerge w:val="restart"/>
            <w:tcBorders>
              <w:top w:val="single" w:sz="4" w:space="0" w:color="auto"/>
              <w:left w:val="single" w:sz="4" w:space="0" w:color="auto"/>
              <w:bottom w:val="single" w:sz="4" w:space="0" w:color="auto"/>
              <w:right w:val="single" w:sz="4" w:space="0" w:color="auto"/>
            </w:tcBorders>
          </w:tcPr>
          <w:p w14:paraId="1825CF16" w14:textId="77777777" w:rsidR="006B619B" w:rsidRPr="00F245E6" w:rsidRDefault="006B619B">
            <w:pPr>
              <w:rPr>
                <w:rFonts w:cs="Calibri Light"/>
              </w:rPr>
            </w:pPr>
            <w:r w:rsidRPr="00F245E6">
              <w:rPr>
                <w:rFonts w:cs="Calibri Light"/>
              </w:rPr>
              <w:t>tats.</w:t>
            </w:r>
          </w:p>
          <w:p w14:paraId="7D862E58" w14:textId="77777777" w:rsidR="006B619B" w:rsidRPr="00F245E6" w:rsidRDefault="006B619B">
            <w:pPr>
              <w:jc w:val="center"/>
              <w:rPr>
                <w:rFonts w:cs="Calibri Light"/>
                <w:b/>
              </w:rPr>
            </w:pPr>
          </w:p>
        </w:tc>
      </w:tr>
      <w:tr w:rsidR="006B619B" w:rsidRPr="00F245E6" w14:paraId="647304D6" w14:textId="77777777" w:rsidTr="000F4D2E">
        <w:tc>
          <w:tcPr>
            <w:tcW w:w="988" w:type="dxa"/>
            <w:tcBorders>
              <w:top w:val="single" w:sz="4" w:space="0" w:color="auto"/>
              <w:left w:val="single" w:sz="4" w:space="0" w:color="auto"/>
              <w:bottom w:val="single" w:sz="4" w:space="0" w:color="auto"/>
              <w:right w:val="single" w:sz="4" w:space="0" w:color="auto"/>
            </w:tcBorders>
          </w:tcPr>
          <w:p w14:paraId="45DC052E" w14:textId="77777777" w:rsidR="006B619B" w:rsidRPr="00F245E6" w:rsidRDefault="006B619B">
            <w:pPr>
              <w:rPr>
                <w:rFonts w:cs="Calibri Light"/>
                <w:color w:val="C00000"/>
              </w:rPr>
            </w:pPr>
          </w:p>
        </w:tc>
        <w:tc>
          <w:tcPr>
            <w:tcW w:w="6831" w:type="dxa"/>
            <w:tcBorders>
              <w:right w:val="single" w:sz="4" w:space="0" w:color="auto"/>
            </w:tcBorders>
            <w:vAlign w:val="center"/>
            <w:hideMark/>
          </w:tcPr>
          <w:p w14:paraId="24BF9CAA" w14:textId="77777777" w:rsidR="006B619B" w:rsidRPr="00F245E6" w:rsidRDefault="006B619B">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65E9EF43" w14:textId="77777777" w:rsidR="006B619B" w:rsidRPr="00F245E6" w:rsidRDefault="006B619B">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5A8CBE72" w14:textId="77777777" w:rsidR="006B619B" w:rsidRPr="00F245E6" w:rsidRDefault="006B619B">
            <w:pPr>
              <w:rPr>
                <w:rFonts w:cs="Calibri Light"/>
                <w:b/>
              </w:rPr>
            </w:pPr>
          </w:p>
        </w:tc>
      </w:tr>
    </w:tbl>
    <w:p w14:paraId="2B8D7563"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8"/>
        <w:gridCol w:w="735"/>
        <w:gridCol w:w="736"/>
      </w:tblGrid>
      <w:tr w:rsidR="006B619B" w:rsidRPr="00F245E6" w14:paraId="18A0A7AC"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6CDD232A" w14:textId="77777777" w:rsidR="006B619B" w:rsidRPr="00F245E6" w:rsidRDefault="006B619B">
            <w:pPr>
              <w:rPr>
                <w:rFonts w:cs="Calibri Light"/>
              </w:rPr>
            </w:pPr>
            <w:r w:rsidRPr="00F245E6">
              <w:rPr>
                <w:rFonts w:cs="Calibri Light"/>
              </w:rPr>
              <w:t>E.2.2.a</w:t>
            </w:r>
          </w:p>
        </w:tc>
        <w:tc>
          <w:tcPr>
            <w:tcW w:w="6828" w:type="dxa"/>
            <w:tcBorders>
              <w:top w:val="single" w:sz="4" w:space="0" w:color="auto"/>
              <w:left w:val="single" w:sz="4" w:space="0" w:color="auto"/>
              <w:bottom w:val="single" w:sz="4" w:space="0" w:color="auto"/>
              <w:right w:val="single" w:sz="4" w:space="0" w:color="auto"/>
            </w:tcBorders>
            <w:hideMark/>
          </w:tcPr>
          <w:p w14:paraId="7A9AF80B" w14:textId="712F1D69" w:rsidR="006B619B" w:rsidRPr="00F245E6" w:rsidRDefault="006B619B">
            <w:pPr>
              <w:rPr>
                <w:rFonts w:cs="Calibri Light"/>
              </w:rPr>
            </w:pPr>
            <w:r w:rsidRPr="00F245E6">
              <w:rPr>
                <w:rFonts w:cs="Calibri Light"/>
              </w:rPr>
              <w:t xml:space="preserve">Gibt es eine tabellarische Erfassung des Energieverbrauches für </w:t>
            </w:r>
            <w:r w:rsidRPr="00F245E6">
              <w:rPr>
                <w:rFonts w:cs="Calibri Light"/>
              </w:rPr>
              <w:lastRenderedPageBreak/>
              <w:t xml:space="preserve">kommunale Anlagen und Einrichtungen inkl. </w:t>
            </w:r>
            <w:r w:rsidR="00881636">
              <w:rPr>
                <w:rFonts w:cs="Calibri Light"/>
              </w:rPr>
              <w:t>ö</w:t>
            </w:r>
            <w:r w:rsidRPr="00F245E6">
              <w:rPr>
                <w:rFonts w:cs="Calibri Light"/>
              </w:rPr>
              <w:t>ffentliche Beleuchtung nach den Energieträgern: Strom, Fernwärme, Fossile Brennstoffe und erneuerbaren Energien. In Kilowattstunden/Jahr Abgrenzung auf Quartiere soweit möglich?</w:t>
            </w:r>
          </w:p>
          <w:p w14:paraId="262AAC84" w14:textId="77777777" w:rsidR="006B619B" w:rsidRPr="00F245E6" w:rsidRDefault="006B619B">
            <w:pPr>
              <w:rPr>
                <w:rFonts w:cs="Calibri Light"/>
              </w:rPr>
            </w:pPr>
            <w:r w:rsidRPr="00F245E6">
              <w:rPr>
                <w:rFonts w:cs="Calibri Light"/>
              </w:rPr>
              <w:t>(Ja, komplett = 2 Punkte, ungenau nur 1 Punkt)</w:t>
            </w:r>
          </w:p>
        </w:tc>
        <w:tc>
          <w:tcPr>
            <w:tcW w:w="735" w:type="dxa"/>
            <w:vMerge w:val="restart"/>
            <w:tcBorders>
              <w:top w:val="single" w:sz="4" w:space="0" w:color="auto"/>
              <w:left w:val="single" w:sz="4" w:space="0" w:color="auto"/>
              <w:right w:val="single" w:sz="4" w:space="0" w:color="auto"/>
            </w:tcBorders>
            <w:hideMark/>
          </w:tcPr>
          <w:p w14:paraId="4E291ACB" w14:textId="77777777" w:rsidR="006B619B" w:rsidRPr="00F245E6" w:rsidRDefault="006B619B">
            <w:pPr>
              <w:rPr>
                <w:rFonts w:cs="Calibri Light"/>
              </w:rPr>
            </w:pPr>
            <w:r w:rsidRPr="00F245E6">
              <w:rPr>
                <w:rFonts w:cs="Calibri Light"/>
              </w:rPr>
              <w:lastRenderedPageBreak/>
              <w:t>mögl.</w:t>
            </w:r>
          </w:p>
          <w:p w14:paraId="19F5CB98" w14:textId="77777777" w:rsidR="006B619B" w:rsidRPr="00F245E6" w:rsidRDefault="006B619B">
            <w:pPr>
              <w:jc w:val="center"/>
              <w:rPr>
                <w:rFonts w:cs="Calibri Light"/>
                <w:b/>
              </w:rPr>
            </w:pPr>
            <w:r w:rsidRPr="00F245E6">
              <w:rPr>
                <w:rFonts w:cs="Calibri Light"/>
                <w:b/>
              </w:rPr>
              <w:lastRenderedPageBreak/>
              <w:t>2 (K)</w:t>
            </w:r>
          </w:p>
        </w:tc>
        <w:tc>
          <w:tcPr>
            <w:tcW w:w="736" w:type="dxa"/>
            <w:vMerge w:val="restart"/>
            <w:tcBorders>
              <w:top w:val="single" w:sz="4" w:space="0" w:color="auto"/>
              <w:left w:val="single" w:sz="4" w:space="0" w:color="auto"/>
              <w:bottom w:val="single" w:sz="4" w:space="0" w:color="auto"/>
              <w:right w:val="single" w:sz="4" w:space="0" w:color="auto"/>
            </w:tcBorders>
          </w:tcPr>
          <w:p w14:paraId="059044A3" w14:textId="77777777" w:rsidR="006B619B" w:rsidRPr="00F245E6" w:rsidRDefault="006B619B">
            <w:pPr>
              <w:rPr>
                <w:rFonts w:cs="Calibri Light"/>
              </w:rPr>
            </w:pPr>
            <w:r w:rsidRPr="00F245E6">
              <w:rPr>
                <w:rFonts w:cs="Calibri Light"/>
              </w:rPr>
              <w:lastRenderedPageBreak/>
              <w:t>tats.</w:t>
            </w:r>
          </w:p>
          <w:p w14:paraId="0AA5E075" w14:textId="77777777" w:rsidR="006B619B" w:rsidRPr="00F245E6" w:rsidRDefault="006B619B">
            <w:pPr>
              <w:jc w:val="center"/>
              <w:rPr>
                <w:rFonts w:cs="Calibri Light"/>
                <w:b/>
              </w:rPr>
            </w:pPr>
          </w:p>
        </w:tc>
      </w:tr>
      <w:tr w:rsidR="006B619B" w:rsidRPr="00F245E6" w14:paraId="7A8375C7" w14:textId="77777777" w:rsidTr="000F4D2E">
        <w:tc>
          <w:tcPr>
            <w:tcW w:w="988" w:type="dxa"/>
            <w:tcBorders>
              <w:top w:val="single" w:sz="4" w:space="0" w:color="auto"/>
              <w:left w:val="single" w:sz="4" w:space="0" w:color="auto"/>
              <w:bottom w:val="single" w:sz="4" w:space="0" w:color="auto"/>
              <w:right w:val="single" w:sz="4" w:space="0" w:color="auto"/>
            </w:tcBorders>
          </w:tcPr>
          <w:p w14:paraId="664D29AE" w14:textId="77777777" w:rsidR="006B619B" w:rsidRPr="00F245E6" w:rsidRDefault="006B619B">
            <w:pPr>
              <w:rPr>
                <w:rFonts w:cs="Calibri Light"/>
                <w:color w:val="C00000"/>
              </w:rPr>
            </w:pPr>
          </w:p>
        </w:tc>
        <w:tc>
          <w:tcPr>
            <w:tcW w:w="6828" w:type="dxa"/>
            <w:tcBorders>
              <w:right w:val="single" w:sz="4" w:space="0" w:color="auto"/>
            </w:tcBorders>
            <w:vAlign w:val="center"/>
            <w:hideMark/>
          </w:tcPr>
          <w:p w14:paraId="3944DAE4" w14:textId="77777777" w:rsidR="006B619B" w:rsidRPr="00F245E6" w:rsidRDefault="006B619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218E3F23" w14:textId="77777777" w:rsidR="006B619B" w:rsidRPr="00F245E6"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918E12D" w14:textId="77777777" w:rsidR="006B619B" w:rsidRPr="00F245E6" w:rsidRDefault="006B619B">
            <w:pPr>
              <w:rPr>
                <w:rFonts w:cs="Calibri Light"/>
                <w:b/>
              </w:rPr>
            </w:pPr>
          </w:p>
        </w:tc>
      </w:tr>
    </w:tbl>
    <w:p w14:paraId="204A4BDB"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6B619B" w:rsidRPr="00F245E6" w14:paraId="78082D3E"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D4CCE13" w14:textId="77777777" w:rsidR="006B619B" w:rsidRPr="00F245E6" w:rsidRDefault="006B619B">
            <w:pPr>
              <w:rPr>
                <w:rFonts w:cs="Calibri Light"/>
              </w:rPr>
            </w:pPr>
            <w:r w:rsidRPr="00F245E6">
              <w:rPr>
                <w:rFonts w:cs="Calibri Light"/>
              </w:rPr>
              <w:t>E.2.2.b</w:t>
            </w:r>
          </w:p>
        </w:tc>
        <w:tc>
          <w:tcPr>
            <w:tcW w:w="6826" w:type="dxa"/>
            <w:tcBorders>
              <w:top w:val="single" w:sz="4" w:space="0" w:color="auto"/>
              <w:left w:val="single" w:sz="4" w:space="0" w:color="auto"/>
              <w:bottom w:val="single" w:sz="4" w:space="0" w:color="auto"/>
              <w:right w:val="single" w:sz="4" w:space="0" w:color="auto"/>
            </w:tcBorders>
            <w:hideMark/>
          </w:tcPr>
          <w:p w14:paraId="668A8D9C" w14:textId="77777777" w:rsidR="006B619B" w:rsidRPr="00F245E6" w:rsidRDefault="006B619B">
            <w:pPr>
              <w:rPr>
                <w:rFonts w:cs="Calibri Light"/>
              </w:rPr>
            </w:pPr>
            <w:r w:rsidRPr="00F245E6">
              <w:rPr>
                <w:rFonts w:cs="Calibri Light"/>
              </w:rPr>
              <w:t xml:space="preserve">Gibt es eine raumbezogene </w:t>
            </w:r>
            <w:proofErr w:type="spellStart"/>
            <w:r w:rsidRPr="00F245E6">
              <w:rPr>
                <w:rFonts w:cs="Calibri Light"/>
              </w:rPr>
              <w:t>planliche</w:t>
            </w:r>
            <w:proofErr w:type="spellEnd"/>
            <w:r w:rsidRPr="00F245E6">
              <w:rPr>
                <w:rFonts w:cs="Calibri Light"/>
              </w:rPr>
              <w:t xml:space="preserve"> Darstellung des Energieverbrauches für kommunale Anlagen und Einrichtungen inkl. Öffentliche Beleuchtung nach den Energieträgern: Strom, Fernwärme, Fossile Brennstoffe und erneuerbaren Energien?</w:t>
            </w:r>
          </w:p>
          <w:p w14:paraId="6C678A49" w14:textId="77777777" w:rsidR="006B619B" w:rsidRPr="00F245E6" w:rsidRDefault="006B619B">
            <w:pPr>
              <w:rPr>
                <w:rFonts w:cs="Calibri Light"/>
              </w:rPr>
            </w:pPr>
            <w:r w:rsidRPr="00F245E6">
              <w:rPr>
                <w:rFonts w:cs="Calibri Light"/>
              </w:rPr>
              <w:t>(Ja, komplett = 2 Punkte, ungenau nur 1 Punkt)</w:t>
            </w:r>
          </w:p>
        </w:tc>
        <w:tc>
          <w:tcPr>
            <w:tcW w:w="736" w:type="dxa"/>
            <w:vMerge w:val="restart"/>
            <w:tcBorders>
              <w:top w:val="single" w:sz="4" w:space="0" w:color="auto"/>
              <w:left w:val="single" w:sz="4" w:space="0" w:color="auto"/>
              <w:right w:val="single" w:sz="4" w:space="0" w:color="auto"/>
            </w:tcBorders>
            <w:hideMark/>
          </w:tcPr>
          <w:p w14:paraId="5B3112F2" w14:textId="77777777" w:rsidR="006B619B" w:rsidRPr="00F245E6" w:rsidRDefault="006B619B">
            <w:pPr>
              <w:rPr>
                <w:rFonts w:cs="Calibri Light"/>
              </w:rPr>
            </w:pPr>
            <w:r w:rsidRPr="00F245E6">
              <w:rPr>
                <w:rFonts w:cs="Calibri Light"/>
              </w:rPr>
              <w:t>mögl.</w:t>
            </w:r>
          </w:p>
          <w:p w14:paraId="04B0B4A5" w14:textId="77777777" w:rsidR="006B619B" w:rsidRPr="00F245E6" w:rsidRDefault="006B619B">
            <w:pPr>
              <w:jc w:val="center"/>
              <w:rPr>
                <w:rFonts w:cs="Calibri Light"/>
                <w:b/>
              </w:rPr>
            </w:pPr>
            <w:r w:rsidRPr="00F245E6">
              <w:rPr>
                <w:rFonts w:cs="Calibri Light"/>
                <w:b/>
              </w:rPr>
              <w:t>2 (K)</w:t>
            </w:r>
          </w:p>
        </w:tc>
        <w:tc>
          <w:tcPr>
            <w:tcW w:w="737" w:type="dxa"/>
            <w:vMerge w:val="restart"/>
            <w:tcBorders>
              <w:top w:val="single" w:sz="4" w:space="0" w:color="auto"/>
              <w:left w:val="single" w:sz="4" w:space="0" w:color="auto"/>
              <w:bottom w:val="single" w:sz="4" w:space="0" w:color="auto"/>
              <w:right w:val="single" w:sz="4" w:space="0" w:color="auto"/>
            </w:tcBorders>
          </w:tcPr>
          <w:p w14:paraId="0A0ED28B" w14:textId="77777777" w:rsidR="006B619B" w:rsidRPr="00F245E6" w:rsidRDefault="006B619B">
            <w:pPr>
              <w:rPr>
                <w:rFonts w:cs="Calibri Light"/>
              </w:rPr>
            </w:pPr>
            <w:r w:rsidRPr="00F245E6">
              <w:rPr>
                <w:rFonts w:cs="Calibri Light"/>
              </w:rPr>
              <w:t>tats.</w:t>
            </w:r>
          </w:p>
          <w:p w14:paraId="75AFE59A" w14:textId="77777777" w:rsidR="006B619B" w:rsidRPr="00F245E6" w:rsidRDefault="006B619B">
            <w:pPr>
              <w:jc w:val="center"/>
              <w:rPr>
                <w:rFonts w:cs="Calibri Light"/>
                <w:b/>
              </w:rPr>
            </w:pPr>
          </w:p>
        </w:tc>
      </w:tr>
      <w:tr w:rsidR="006B619B" w:rsidRPr="00F245E6" w14:paraId="6FC53C1F" w14:textId="77777777" w:rsidTr="000F4D2E">
        <w:tc>
          <w:tcPr>
            <w:tcW w:w="988" w:type="dxa"/>
            <w:tcBorders>
              <w:top w:val="single" w:sz="4" w:space="0" w:color="auto"/>
              <w:left w:val="single" w:sz="4" w:space="0" w:color="auto"/>
              <w:bottom w:val="single" w:sz="4" w:space="0" w:color="auto"/>
              <w:right w:val="single" w:sz="4" w:space="0" w:color="auto"/>
            </w:tcBorders>
          </w:tcPr>
          <w:p w14:paraId="6CBC9DBB" w14:textId="77777777" w:rsidR="006B619B" w:rsidRPr="00F245E6" w:rsidRDefault="006B619B">
            <w:pPr>
              <w:rPr>
                <w:rFonts w:cs="Calibri Light"/>
                <w:color w:val="C00000"/>
              </w:rPr>
            </w:pPr>
          </w:p>
        </w:tc>
        <w:tc>
          <w:tcPr>
            <w:tcW w:w="6826" w:type="dxa"/>
            <w:tcBorders>
              <w:right w:val="single" w:sz="4" w:space="0" w:color="auto"/>
            </w:tcBorders>
            <w:vAlign w:val="center"/>
            <w:hideMark/>
          </w:tcPr>
          <w:p w14:paraId="1AFBF2AA"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4E99349B"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6683F7C5" w14:textId="77777777" w:rsidR="006B619B" w:rsidRPr="00F245E6" w:rsidRDefault="006B619B">
            <w:pPr>
              <w:rPr>
                <w:rFonts w:cs="Calibri Light"/>
                <w:b/>
              </w:rPr>
            </w:pPr>
          </w:p>
        </w:tc>
      </w:tr>
    </w:tbl>
    <w:p w14:paraId="7CA05F41"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8"/>
        <w:gridCol w:w="735"/>
        <w:gridCol w:w="736"/>
      </w:tblGrid>
      <w:tr w:rsidR="006B619B" w:rsidRPr="00F245E6" w14:paraId="7235D648"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2F733354" w14:textId="77777777" w:rsidR="006B619B" w:rsidRPr="00F245E6" w:rsidRDefault="006B619B">
            <w:pPr>
              <w:rPr>
                <w:rFonts w:cs="Calibri Light"/>
              </w:rPr>
            </w:pPr>
            <w:r w:rsidRPr="00F245E6">
              <w:rPr>
                <w:rFonts w:cs="Calibri Light"/>
              </w:rPr>
              <w:t>E.2.2.c</w:t>
            </w:r>
          </w:p>
        </w:tc>
        <w:tc>
          <w:tcPr>
            <w:tcW w:w="6828" w:type="dxa"/>
            <w:tcBorders>
              <w:top w:val="single" w:sz="4" w:space="0" w:color="auto"/>
              <w:left w:val="single" w:sz="4" w:space="0" w:color="auto"/>
              <w:bottom w:val="single" w:sz="4" w:space="0" w:color="auto"/>
              <w:right w:val="single" w:sz="4" w:space="0" w:color="auto"/>
            </w:tcBorders>
            <w:hideMark/>
          </w:tcPr>
          <w:p w14:paraId="7184FAF3" w14:textId="77777777" w:rsidR="006B619B" w:rsidRPr="00F245E6" w:rsidRDefault="006B619B">
            <w:pPr>
              <w:rPr>
                <w:rFonts w:cs="Calibri Light"/>
              </w:rPr>
            </w:pPr>
            <w:r w:rsidRPr="00F245E6">
              <w:rPr>
                <w:rFonts w:cs="Calibri Light"/>
              </w:rPr>
              <w:t>Gibt es eine tabellarische Erfassung des Energieverbrauches für Dienstleistungen und Handel (inklusive Gebäude) nach den Energieträgern: Strom, Fernwärme, Fossile Brennstoffe und erneuerbaren Energien. In Kilowattstunden/Jahr Abgrenzung auf Quartiere soweit möglich?</w:t>
            </w:r>
          </w:p>
          <w:p w14:paraId="159C2987" w14:textId="77777777" w:rsidR="006B619B" w:rsidRPr="00F245E6" w:rsidRDefault="006B619B">
            <w:pPr>
              <w:rPr>
                <w:rFonts w:cs="Calibri Light"/>
              </w:rPr>
            </w:pPr>
            <w:r w:rsidRPr="00F245E6">
              <w:rPr>
                <w:rFonts w:cs="Calibri Light"/>
              </w:rPr>
              <w:t>(Ja, komplett = 2 Punkte, ungenau nur 1 Punkt)</w:t>
            </w:r>
          </w:p>
        </w:tc>
        <w:tc>
          <w:tcPr>
            <w:tcW w:w="735" w:type="dxa"/>
            <w:vMerge w:val="restart"/>
            <w:tcBorders>
              <w:top w:val="single" w:sz="4" w:space="0" w:color="auto"/>
              <w:left w:val="single" w:sz="4" w:space="0" w:color="auto"/>
              <w:right w:val="single" w:sz="4" w:space="0" w:color="auto"/>
            </w:tcBorders>
            <w:hideMark/>
          </w:tcPr>
          <w:p w14:paraId="22F1CD3A" w14:textId="77777777" w:rsidR="006B619B" w:rsidRPr="00F245E6" w:rsidRDefault="006B619B">
            <w:pPr>
              <w:rPr>
                <w:rFonts w:cs="Calibri Light"/>
              </w:rPr>
            </w:pPr>
            <w:r w:rsidRPr="00F245E6">
              <w:rPr>
                <w:rFonts w:cs="Calibri Light"/>
              </w:rPr>
              <w:t>mögl.</w:t>
            </w:r>
          </w:p>
          <w:p w14:paraId="315AF1DA" w14:textId="77777777" w:rsidR="006B619B" w:rsidRPr="00F245E6" w:rsidRDefault="006B619B">
            <w:pPr>
              <w:jc w:val="center"/>
              <w:rPr>
                <w:rFonts w:cs="Calibri Light"/>
                <w:b/>
              </w:rPr>
            </w:pPr>
            <w:r w:rsidRPr="00F245E6">
              <w:rPr>
                <w:rFonts w:cs="Calibri Light"/>
                <w:b/>
              </w:rPr>
              <w:t>2 (K)</w:t>
            </w:r>
          </w:p>
        </w:tc>
        <w:tc>
          <w:tcPr>
            <w:tcW w:w="736" w:type="dxa"/>
            <w:vMerge w:val="restart"/>
            <w:tcBorders>
              <w:top w:val="single" w:sz="4" w:space="0" w:color="auto"/>
              <w:left w:val="single" w:sz="4" w:space="0" w:color="auto"/>
              <w:bottom w:val="single" w:sz="4" w:space="0" w:color="auto"/>
              <w:right w:val="single" w:sz="4" w:space="0" w:color="auto"/>
            </w:tcBorders>
          </w:tcPr>
          <w:p w14:paraId="08FD127D" w14:textId="77777777" w:rsidR="006B619B" w:rsidRPr="00F245E6" w:rsidRDefault="006B619B">
            <w:pPr>
              <w:rPr>
                <w:rFonts w:cs="Calibri Light"/>
              </w:rPr>
            </w:pPr>
            <w:r w:rsidRPr="00F245E6">
              <w:rPr>
                <w:rFonts w:cs="Calibri Light"/>
              </w:rPr>
              <w:t>tats.</w:t>
            </w:r>
          </w:p>
          <w:p w14:paraId="6FBAF42A" w14:textId="77777777" w:rsidR="006B619B" w:rsidRPr="00F245E6" w:rsidRDefault="006B619B">
            <w:pPr>
              <w:jc w:val="center"/>
              <w:rPr>
                <w:rFonts w:cs="Calibri Light"/>
                <w:b/>
              </w:rPr>
            </w:pPr>
          </w:p>
        </w:tc>
      </w:tr>
      <w:tr w:rsidR="006B619B" w:rsidRPr="00F245E6" w14:paraId="710EA440" w14:textId="77777777" w:rsidTr="000F4D2E">
        <w:tc>
          <w:tcPr>
            <w:tcW w:w="988" w:type="dxa"/>
            <w:tcBorders>
              <w:top w:val="single" w:sz="4" w:space="0" w:color="auto"/>
              <w:left w:val="single" w:sz="4" w:space="0" w:color="auto"/>
              <w:bottom w:val="single" w:sz="4" w:space="0" w:color="auto"/>
              <w:right w:val="single" w:sz="4" w:space="0" w:color="auto"/>
            </w:tcBorders>
          </w:tcPr>
          <w:p w14:paraId="166A7F12" w14:textId="77777777" w:rsidR="006B619B" w:rsidRPr="00F245E6" w:rsidRDefault="006B619B">
            <w:pPr>
              <w:rPr>
                <w:rFonts w:cs="Calibri Light"/>
                <w:color w:val="C00000"/>
              </w:rPr>
            </w:pPr>
          </w:p>
        </w:tc>
        <w:tc>
          <w:tcPr>
            <w:tcW w:w="6828" w:type="dxa"/>
            <w:tcBorders>
              <w:right w:val="single" w:sz="4" w:space="0" w:color="auto"/>
            </w:tcBorders>
            <w:vAlign w:val="center"/>
            <w:hideMark/>
          </w:tcPr>
          <w:p w14:paraId="0E999335" w14:textId="77777777" w:rsidR="006B619B" w:rsidRPr="00F245E6" w:rsidRDefault="006B619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34B11E8A" w14:textId="77777777" w:rsidR="006B619B" w:rsidRPr="00F245E6"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09ED5626" w14:textId="77777777" w:rsidR="006B619B" w:rsidRPr="00F245E6" w:rsidRDefault="006B619B">
            <w:pPr>
              <w:rPr>
                <w:rFonts w:cs="Calibri Light"/>
                <w:b/>
              </w:rPr>
            </w:pPr>
          </w:p>
        </w:tc>
      </w:tr>
    </w:tbl>
    <w:p w14:paraId="59C03125"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6B619B" w:rsidRPr="00F245E6" w14:paraId="3287DDF0"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3D2A490F" w14:textId="77777777" w:rsidR="006B619B" w:rsidRPr="00F245E6" w:rsidRDefault="006B619B">
            <w:pPr>
              <w:rPr>
                <w:rFonts w:cs="Calibri Light"/>
              </w:rPr>
            </w:pPr>
            <w:r w:rsidRPr="00F245E6">
              <w:rPr>
                <w:rFonts w:cs="Calibri Light"/>
              </w:rPr>
              <w:t>E.2.2.d</w:t>
            </w:r>
          </w:p>
        </w:tc>
        <w:tc>
          <w:tcPr>
            <w:tcW w:w="6826" w:type="dxa"/>
            <w:tcBorders>
              <w:top w:val="single" w:sz="4" w:space="0" w:color="auto"/>
              <w:left w:val="single" w:sz="4" w:space="0" w:color="auto"/>
              <w:bottom w:val="single" w:sz="4" w:space="0" w:color="auto"/>
              <w:right w:val="single" w:sz="4" w:space="0" w:color="auto"/>
            </w:tcBorders>
            <w:hideMark/>
          </w:tcPr>
          <w:p w14:paraId="1A419E84" w14:textId="77777777" w:rsidR="006B619B" w:rsidRPr="00F245E6" w:rsidRDefault="006B619B">
            <w:pPr>
              <w:rPr>
                <w:rFonts w:cs="Calibri Light"/>
              </w:rPr>
            </w:pPr>
            <w:r w:rsidRPr="00F245E6">
              <w:rPr>
                <w:rFonts w:cs="Calibri Light"/>
              </w:rPr>
              <w:t xml:space="preserve">Gibt es eine raumbezogene </w:t>
            </w:r>
            <w:proofErr w:type="spellStart"/>
            <w:r w:rsidRPr="00F245E6">
              <w:rPr>
                <w:rFonts w:cs="Calibri Light"/>
              </w:rPr>
              <w:t>planliche</w:t>
            </w:r>
            <w:proofErr w:type="spellEnd"/>
            <w:r w:rsidRPr="00F245E6">
              <w:rPr>
                <w:rFonts w:cs="Calibri Light"/>
              </w:rPr>
              <w:t xml:space="preserve"> Darstellung des Energieverbrauches für Dienstleistungen und Handel (inklusive Gebäude) nach den Energieträgern: Strom, Fernwärme, Fossile Brennstoffe und erneuerbaren Energien?</w:t>
            </w:r>
          </w:p>
          <w:p w14:paraId="626AEE2A" w14:textId="77777777" w:rsidR="006B619B" w:rsidRPr="00F245E6" w:rsidRDefault="006B619B">
            <w:pPr>
              <w:rPr>
                <w:rFonts w:cs="Calibri Light"/>
              </w:rPr>
            </w:pPr>
            <w:r w:rsidRPr="00F245E6">
              <w:rPr>
                <w:rFonts w:cs="Calibri Light"/>
              </w:rPr>
              <w:t>(Ja, komplett = 2 Punkte, ungenau nur 1 Punkt)</w:t>
            </w:r>
          </w:p>
        </w:tc>
        <w:tc>
          <w:tcPr>
            <w:tcW w:w="736" w:type="dxa"/>
            <w:vMerge w:val="restart"/>
            <w:tcBorders>
              <w:top w:val="single" w:sz="4" w:space="0" w:color="auto"/>
              <w:left w:val="single" w:sz="4" w:space="0" w:color="auto"/>
              <w:right w:val="single" w:sz="4" w:space="0" w:color="auto"/>
            </w:tcBorders>
            <w:hideMark/>
          </w:tcPr>
          <w:p w14:paraId="3B3FB4A6" w14:textId="77777777" w:rsidR="006B619B" w:rsidRPr="00F245E6" w:rsidRDefault="006B619B">
            <w:pPr>
              <w:rPr>
                <w:rFonts w:cs="Calibri Light"/>
              </w:rPr>
            </w:pPr>
            <w:r w:rsidRPr="00F245E6">
              <w:rPr>
                <w:rFonts w:cs="Calibri Light"/>
              </w:rPr>
              <w:t>mögl.</w:t>
            </w:r>
          </w:p>
          <w:p w14:paraId="160213A8" w14:textId="77777777" w:rsidR="006B619B" w:rsidRPr="00F245E6" w:rsidRDefault="006B619B">
            <w:pPr>
              <w:jc w:val="center"/>
              <w:rPr>
                <w:rFonts w:cs="Calibri Light"/>
                <w:b/>
              </w:rPr>
            </w:pPr>
            <w:r w:rsidRPr="00F245E6">
              <w:rPr>
                <w:rFonts w:cs="Calibri Light"/>
                <w:b/>
              </w:rPr>
              <w:t>2 (K)</w:t>
            </w:r>
          </w:p>
        </w:tc>
        <w:tc>
          <w:tcPr>
            <w:tcW w:w="737" w:type="dxa"/>
            <w:vMerge w:val="restart"/>
            <w:tcBorders>
              <w:top w:val="single" w:sz="4" w:space="0" w:color="auto"/>
              <w:left w:val="single" w:sz="4" w:space="0" w:color="auto"/>
              <w:bottom w:val="single" w:sz="4" w:space="0" w:color="auto"/>
              <w:right w:val="single" w:sz="4" w:space="0" w:color="auto"/>
            </w:tcBorders>
          </w:tcPr>
          <w:p w14:paraId="68B8D537" w14:textId="77777777" w:rsidR="006B619B" w:rsidRPr="00F245E6" w:rsidRDefault="006B619B">
            <w:pPr>
              <w:rPr>
                <w:rFonts w:cs="Calibri Light"/>
              </w:rPr>
            </w:pPr>
            <w:r w:rsidRPr="00F245E6">
              <w:rPr>
                <w:rFonts w:cs="Calibri Light"/>
              </w:rPr>
              <w:t>tats.</w:t>
            </w:r>
          </w:p>
          <w:p w14:paraId="15D8A03C" w14:textId="77777777" w:rsidR="006B619B" w:rsidRPr="00F245E6" w:rsidRDefault="006B619B">
            <w:pPr>
              <w:jc w:val="center"/>
              <w:rPr>
                <w:rFonts w:cs="Calibri Light"/>
                <w:b/>
              </w:rPr>
            </w:pPr>
          </w:p>
        </w:tc>
      </w:tr>
      <w:tr w:rsidR="006B619B" w:rsidRPr="00F245E6" w14:paraId="31DE4600" w14:textId="77777777" w:rsidTr="000F4D2E">
        <w:tc>
          <w:tcPr>
            <w:tcW w:w="988" w:type="dxa"/>
            <w:tcBorders>
              <w:top w:val="single" w:sz="4" w:space="0" w:color="auto"/>
              <w:left w:val="single" w:sz="4" w:space="0" w:color="auto"/>
              <w:bottom w:val="single" w:sz="4" w:space="0" w:color="auto"/>
              <w:right w:val="single" w:sz="4" w:space="0" w:color="auto"/>
            </w:tcBorders>
          </w:tcPr>
          <w:p w14:paraId="215A063F" w14:textId="77777777" w:rsidR="006B619B" w:rsidRPr="00F245E6" w:rsidRDefault="006B619B">
            <w:pPr>
              <w:rPr>
                <w:rFonts w:cs="Calibri Light"/>
                <w:color w:val="C00000"/>
              </w:rPr>
            </w:pPr>
          </w:p>
        </w:tc>
        <w:tc>
          <w:tcPr>
            <w:tcW w:w="6826" w:type="dxa"/>
            <w:tcBorders>
              <w:right w:val="single" w:sz="4" w:space="0" w:color="auto"/>
            </w:tcBorders>
            <w:vAlign w:val="center"/>
            <w:hideMark/>
          </w:tcPr>
          <w:p w14:paraId="15AE725C"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6065F43C"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42578035" w14:textId="77777777" w:rsidR="006B619B" w:rsidRPr="00F245E6" w:rsidRDefault="006B619B">
            <w:pPr>
              <w:rPr>
                <w:rFonts w:cs="Calibri Light"/>
                <w:b/>
              </w:rPr>
            </w:pPr>
          </w:p>
        </w:tc>
      </w:tr>
    </w:tbl>
    <w:p w14:paraId="37303230"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8"/>
        <w:gridCol w:w="735"/>
        <w:gridCol w:w="736"/>
      </w:tblGrid>
      <w:tr w:rsidR="006B619B" w:rsidRPr="00F245E6" w14:paraId="61E4EF24"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F021A27" w14:textId="77777777" w:rsidR="006B619B" w:rsidRPr="00F245E6" w:rsidRDefault="006B619B">
            <w:pPr>
              <w:rPr>
                <w:rFonts w:cs="Calibri Light"/>
              </w:rPr>
            </w:pPr>
            <w:r w:rsidRPr="00F245E6">
              <w:rPr>
                <w:rFonts w:cs="Calibri Light"/>
              </w:rPr>
              <w:t>E.2.2.e</w:t>
            </w:r>
          </w:p>
        </w:tc>
        <w:tc>
          <w:tcPr>
            <w:tcW w:w="6828" w:type="dxa"/>
            <w:tcBorders>
              <w:top w:val="single" w:sz="4" w:space="0" w:color="auto"/>
              <w:left w:val="single" w:sz="4" w:space="0" w:color="auto"/>
              <w:bottom w:val="single" w:sz="4" w:space="0" w:color="auto"/>
              <w:right w:val="single" w:sz="4" w:space="0" w:color="auto"/>
            </w:tcBorders>
            <w:hideMark/>
          </w:tcPr>
          <w:p w14:paraId="1EB22548" w14:textId="77777777" w:rsidR="006B619B" w:rsidRPr="00F245E6" w:rsidRDefault="006B619B">
            <w:pPr>
              <w:rPr>
                <w:rFonts w:cs="Calibri Light"/>
              </w:rPr>
            </w:pPr>
            <w:r w:rsidRPr="00F245E6">
              <w:rPr>
                <w:rFonts w:cs="Calibri Light"/>
              </w:rPr>
              <w:t>Gibt es eine tabellarische Erfassung des Energieverbrauches für Industrie und produzierendes Gewerbe (inklusive Gebäude) nach den Energieträgern: Strom, Fernwärme, Fossile Brennstoffe und erneuerbaren Energien. In Kilowattstunden/Jahr Abgrenzung auf Quartiere soweit möglich?</w:t>
            </w:r>
          </w:p>
          <w:p w14:paraId="334D1033" w14:textId="77777777" w:rsidR="006B619B" w:rsidRPr="00F245E6" w:rsidRDefault="006B619B">
            <w:pPr>
              <w:rPr>
                <w:rFonts w:cs="Calibri Light"/>
              </w:rPr>
            </w:pPr>
            <w:r w:rsidRPr="00F245E6">
              <w:rPr>
                <w:rFonts w:cs="Calibri Light"/>
              </w:rPr>
              <w:t>(Ja, komplett = 2 Punkte, ungenau nur 1 Punkt)</w:t>
            </w:r>
          </w:p>
        </w:tc>
        <w:tc>
          <w:tcPr>
            <w:tcW w:w="735" w:type="dxa"/>
            <w:vMerge w:val="restart"/>
            <w:tcBorders>
              <w:top w:val="single" w:sz="4" w:space="0" w:color="auto"/>
              <w:left w:val="single" w:sz="4" w:space="0" w:color="auto"/>
              <w:right w:val="single" w:sz="4" w:space="0" w:color="auto"/>
            </w:tcBorders>
            <w:hideMark/>
          </w:tcPr>
          <w:p w14:paraId="2E735496" w14:textId="77777777" w:rsidR="006B619B" w:rsidRPr="00F245E6" w:rsidRDefault="006B619B">
            <w:pPr>
              <w:rPr>
                <w:rFonts w:cs="Calibri Light"/>
              </w:rPr>
            </w:pPr>
            <w:r w:rsidRPr="00F245E6">
              <w:rPr>
                <w:rFonts w:cs="Calibri Light"/>
              </w:rPr>
              <w:t>mögl.</w:t>
            </w:r>
          </w:p>
          <w:p w14:paraId="1980D317" w14:textId="77777777" w:rsidR="006B619B" w:rsidRPr="00F245E6" w:rsidRDefault="006B619B">
            <w:pPr>
              <w:jc w:val="center"/>
              <w:rPr>
                <w:rFonts w:cs="Calibri Light"/>
                <w:b/>
              </w:rPr>
            </w:pPr>
            <w:r w:rsidRPr="00F245E6">
              <w:rPr>
                <w:rFonts w:cs="Calibri Light"/>
                <w:b/>
              </w:rPr>
              <w:t>2 (K)</w:t>
            </w:r>
          </w:p>
        </w:tc>
        <w:tc>
          <w:tcPr>
            <w:tcW w:w="736" w:type="dxa"/>
            <w:vMerge w:val="restart"/>
            <w:tcBorders>
              <w:top w:val="single" w:sz="4" w:space="0" w:color="auto"/>
              <w:left w:val="single" w:sz="4" w:space="0" w:color="auto"/>
              <w:bottom w:val="single" w:sz="4" w:space="0" w:color="auto"/>
              <w:right w:val="single" w:sz="4" w:space="0" w:color="auto"/>
            </w:tcBorders>
          </w:tcPr>
          <w:p w14:paraId="7E2ECF9A" w14:textId="77777777" w:rsidR="006B619B" w:rsidRPr="00F245E6" w:rsidRDefault="006B619B">
            <w:pPr>
              <w:rPr>
                <w:rFonts w:cs="Calibri Light"/>
              </w:rPr>
            </w:pPr>
            <w:r w:rsidRPr="00F245E6">
              <w:rPr>
                <w:rFonts w:cs="Calibri Light"/>
              </w:rPr>
              <w:t>tats.</w:t>
            </w:r>
          </w:p>
          <w:p w14:paraId="64DF3444" w14:textId="77777777" w:rsidR="006B619B" w:rsidRPr="00F245E6" w:rsidRDefault="006B619B">
            <w:pPr>
              <w:jc w:val="center"/>
              <w:rPr>
                <w:rFonts w:cs="Calibri Light"/>
                <w:b/>
              </w:rPr>
            </w:pPr>
          </w:p>
        </w:tc>
      </w:tr>
      <w:tr w:rsidR="006B619B" w:rsidRPr="00F245E6" w14:paraId="4E26F6F0" w14:textId="77777777" w:rsidTr="000F4D2E">
        <w:tc>
          <w:tcPr>
            <w:tcW w:w="988" w:type="dxa"/>
            <w:tcBorders>
              <w:top w:val="single" w:sz="4" w:space="0" w:color="auto"/>
              <w:left w:val="single" w:sz="4" w:space="0" w:color="auto"/>
              <w:bottom w:val="single" w:sz="4" w:space="0" w:color="auto"/>
              <w:right w:val="single" w:sz="4" w:space="0" w:color="auto"/>
            </w:tcBorders>
          </w:tcPr>
          <w:p w14:paraId="26B71B23" w14:textId="77777777" w:rsidR="006B619B" w:rsidRPr="00F245E6" w:rsidRDefault="006B619B">
            <w:pPr>
              <w:rPr>
                <w:rFonts w:cs="Calibri Light"/>
                <w:color w:val="C00000"/>
              </w:rPr>
            </w:pPr>
          </w:p>
        </w:tc>
        <w:tc>
          <w:tcPr>
            <w:tcW w:w="6828" w:type="dxa"/>
            <w:tcBorders>
              <w:right w:val="single" w:sz="4" w:space="0" w:color="auto"/>
            </w:tcBorders>
            <w:vAlign w:val="center"/>
            <w:hideMark/>
          </w:tcPr>
          <w:p w14:paraId="5998C622" w14:textId="77777777" w:rsidR="006B619B" w:rsidRPr="00F245E6" w:rsidRDefault="006B619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54F5FDF0" w14:textId="77777777" w:rsidR="006B619B" w:rsidRPr="00F245E6"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C1BB620" w14:textId="77777777" w:rsidR="006B619B" w:rsidRPr="00F245E6" w:rsidRDefault="006B619B">
            <w:pPr>
              <w:rPr>
                <w:rFonts w:cs="Calibri Light"/>
                <w:b/>
              </w:rPr>
            </w:pPr>
          </w:p>
        </w:tc>
      </w:tr>
    </w:tbl>
    <w:p w14:paraId="47DC4535"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6B619B" w:rsidRPr="00F245E6" w14:paraId="450AF3FC"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6857CAEF" w14:textId="77777777" w:rsidR="006B619B" w:rsidRPr="00F245E6" w:rsidRDefault="006B619B">
            <w:pPr>
              <w:rPr>
                <w:rFonts w:cs="Calibri Light"/>
              </w:rPr>
            </w:pPr>
            <w:r w:rsidRPr="00F245E6">
              <w:rPr>
                <w:rFonts w:cs="Calibri Light"/>
              </w:rPr>
              <w:t>E.2.2.f</w:t>
            </w:r>
          </w:p>
        </w:tc>
        <w:tc>
          <w:tcPr>
            <w:tcW w:w="6824" w:type="dxa"/>
            <w:tcBorders>
              <w:top w:val="single" w:sz="4" w:space="0" w:color="auto"/>
              <w:left w:val="single" w:sz="4" w:space="0" w:color="auto"/>
              <w:bottom w:val="single" w:sz="4" w:space="0" w:color="auto"/>
              <w:right w:val="single" w:sz="4" w:space="0" w:color="auto"/>
            </w:tcBorders>
            <w:hideMark/>
          </w:tcPr>
          <w:p w14:paraId="0B111403" w14:textId="77777777" w:rsidR="006B619B" w:rsidRPr="00F245E6" w:rsidRDefault="006B619B">
            <w:pPr>
              <w:rPr>
                <w:rFonts w:cs="Calibri Light"/>
              </w:rPr>
            </w:pPr>
            <w:r w:rsidRPr="00F245E6">
              <w:rPr>
                <w:rFonts w:cs="Calibri Light"/>
              </w:rPr>
              <w:t xml:space="preserve">Gibt es eine raumbezogene </w:t>
            </w:r>
            <w:proofErr w:type="spellStart"/>
            <w:r w:rsidRPr="00F245E6">
              <w:rPr>
                <w:rFonts w:cs="Calibri Light"/>
              </w:rPr>
              <w:t>planliche</w:t>
            </w:r>
            <w:proofErr w:type="spellEnd"/>
            <w:r w:rsidRPr="00F245E6">
              <w:rPr>
                <w:rFonts w:cs="Calibri Light"/>
              </w:rPr>
              <w:t xml:space="preserve"> Darstellung des Energieverbrauches für Industrie und produzierendes Gewerbe (inklusive Gebäude) nach den Energieträgern: Strom, Fernwärme, Fossile Brennstoffe und erneuerbaren Energien?</w:t>
            </w:r>
          </w:p>
          <w:p w14:paraId="29395AC2" w14:textId="77777777" w:rsidR="006B619B" w:rsidRPr="00F245E6" w:rsidRDefault="006B619B">
            <w:pPr>
              <w:rPr>
                <w:rFonts w:cs="Calibri Light"/>
              </w:rPr>
            </w:pPr>
            <w:r w:rsidRPr="00F245E6">
              <w:rPr>
                <w:rFonts w:cs="Calibri Light"/>
              </w:rPr>
              <w:t>(Ja, komplett = 2 Punkte, ungenau nur 1 Punkt)</w:t>
            </w:r>
          </w:p>
        </w:tc>
        <w:tc>
          <w:tcPr>
            <w:tcW w:w="737" w:type="dxa"/>
            <w:vMerge w:val="restart"/>
            <w:tcBorders>
              <w:top w:val="single" w:sz="4" w:space="0" w:color="auto"/>
              <w:left w:val="single" w:sz="4" w:space="0" w:color="auto"/>
              <w:right w:val="single" w:sz="4" w:space="0" w:color="auto"/>
            </w:tcBorders>
            <w:hideMark/>
          </w:tcPr>
          <w:p w14:paraId="185B89A3" w14:textId="77777777" w:rsidR="006B619B" w:rsidRPr="00F245E6" w:rsidRDefault="006B619B">
            <w:pPr>
              <w:rPr>
                <w:rFonts w:cs="Calibri Light"/>
              </w:rPr>
            </w:pPr>
            <w:r w:rsidRPr="00F245E6">
              <w:rPr>
                <w:rFonts w:cs="Calibri Light"/>
              </w:rPr>
              <w:t>mögl.</w:t>
            </w:r>
          </w:p>
          <w:p w14:paraId="0ABBFECC" w14:textId="77777777" w:rsidR="006B619B" w:rsidRPr="00F245E6" w:rsidRDefault="006B619B">
            <w:pPr>
              <w:jc w:val="center"/>
              <w:rPr>
                <w:rFonts w:cs="Calibri Light"/>
                <w:b/>
              </w:rPr>
            </w:pPr>
            <w:r w:rsidRPr="00F245E6">
              <w:rPr>
                <w:rFonts w:cs="Calibri Light"/>
                <w:b/>
              </w:rPr>
              <w:t>2 (K)</w:t>
            </w:r>
          </w:p>
        </w:tc>
        <w:tc>
          <w:tcPr>
            <w:tcW w:w="738" w:type="dxa"/>
            <w:vMerge w:val="restart"/>
            <w:tcBorders>
              <w:top w:val="single" w:sz="4" w:space="0" w:color="auto"/>
              <w:left w:val="single" w:sz="4" w:space="0" w:color="auto"/>
              <w:bottom w:val="single" w:sz="4" w:space="0" w:color="auto"/>
              <w:right w:val="single" w:sz="4" w:space="0" w:color="auto"/>
            </w:tcBorders>
          </w:tcPr>
          <w:p w14:paraId="692A7DA5" w14:textId="77777777" w:rsidR="006B619B" w:rsidRPr="00F245E6" w:rsidRDefault="006B619B">
            <w:pPr>
              <w:rPr>
                <w:rFonts w:cs="Calibri Light"/>
              </w:rPr>
            </w:pPr>
            <w:r w:rsidRPr="00F245E6">
              <w:rPr>
                <w:rFonts w:cs="Calibri Light"/>
              </w:rPr>
              <w:t>tats.</w:t>
            </w:r>
          </w:p>
          <w:p w14:paraId="1E232339" w14:textId="77777777" w:rsidR="006B619B" w:rsidRPr="00F245E6" w:rsidRDefault="006B619B">
            <w:pPr>
              <w:jc w:val="center"/>
              <w:rPr>
                <w:rFonts w:cs="Calibri Light"/>
                <w:b/>
              </w:rPr>
            </w:pPr>
          </w:p>
        </w:tc>
      </w:tr>
      <w:tr w:rsidR="006B619B" w:rsidRPr="00F245E6" w14:paraId="631D4703" w14:textId="77777777" w:rsidTr="000F4D2E">
        <w:tc>
          <w:tcPr>
            <w:tcW w:w="988" w:type="dxa"/>
            <w:tcBorders>
              <w:top w:val="single" w:sz="4" w:space="0" w:color="auto"/>
              <w:left w:val="single" w:sz="4" w:space="0" w:color="auto"/>
              <w:bottom w:val="single" w:sz="4" w:space="0" w:color="auto"/>
              <w:right w:val="single" w:sz="4" w:space="0" w:color="auto"/>
            </w:tcBorders>
          </w:tcPr>
          <w:p w14:paraId="503EDFD1" w14:textId="77777777" w:rsidR="006B619B" w:rsidRPr="00F245E6" w:rsidRDefault="006B619B">
            <w:pPr>
              <w:rPr>
                <w:rFonts w:cs="Calibri Light"/>
                <w:color w:val="C00000"/>
              </w:rPr>
            </w:pPr>
          </w:p>
        </w:tc>
        <w:tc>
          <w:tcPr>
            <w:tcW w:w="6824" w:type="dxa"/>
            <w:tcBorders>
              <w:right w:val="single" w:sz="4" w:space="0" w:color="auto"/>
            </w:tcBorders>
            <w:vAlign w:val="center"/>
            <w:hideMark/>
          </w:tcPr>
          <w:p w14:paraId="171D2387"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53E8BA46" w14:textId="77777777" w:rsidR="006B619B" w:rsidRPr="00F245E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23EED2B" w14:textId="77777777" w:rsidR="006B619B" w:rsidRPr="00F245E6" w:rsidRDefault="006B619B">
            <w:pPr>
              <w:rPr>
                <w:rFonts w:cs="Calibri Light"/>
                <w:b/>
              </w:rPr>
            </w:pPr>
          </w:p>
        </w:tc>
      </w:tr>
    </w:tbl>
    <w:p w14:paraId="753A275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8"/>
        <w:gridCol w:w="735"/>
        <w:gridCol w:w="736"/>
      </w:tblGrid>
      <w:tr w:rsidR="006B619B" w:rsidRPr="00F245E6" w14:paraId="6D6284A3"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304FC7E" w14:textId="77777777" w:rsidR="006B619B" w:rsidRPr="00F245E6" w:rsidRDefault="006B619B">
            <w:pPr>
              <w:rPr>
                <w:rFonts w:cs="Calibri Light"/>
              </w:rPr>
            </w:pPr>
            <w:r w:rsidRPr="00F245E6">
              <w:rPr>
                <w:rFonts w:cs="Calibri Light"/>
              </w:rPr>
              <w:t>E.2.2.g</w:t>
            </w:r>
          </w:p>
        </w:tc>
        <w:tc>
          <w:tcPr>
            <w:tcW w:w="6828" w:type="dxa"/>
            <w:tcBorders>
              <w:top w:val="single" w:sz="4" w:space="0" w:color="auto"/>
              <w:left w:val="single" w:sz="4" w:space="0" w:color="auto"/>
              <w:bottom w:val="single" w:sz="4" w:space="0" w:color="auto"/>
              <w:right w:val="single" w:sz="4" w:space="0" w:color="auto"/>
            </w:tcBorders>
            <w:hideMark/>
          </w:tcPr>
          <w:p w14:paraId="01574239" w14:textId="77777777" w:rsidR="006B619B" w:rsidRPr="00F245E6" w:rsidRDefault="006B619B">
            <w:pPr>
              <w:rPr>
                <w:rFonts w:cs="Calibri Light"/>
              </w:rPr>
            </w:pPr>
            <w:r w:rsidRPr="00F245E6">
              <w:rPr>
                <w:rFonts w:cs="Calibri Light"/>
              </w:rPr>
              <w:t>Gibt es eine tabellarische Erfassung des Energieverbrauches für die Landwirtschaft (inklusive Gebäude) nach den Energieträgern: Strom, Fernwärme, Fossile Brennstoffe und erneuerbaren Energien. In Kilowattstunden/Jahr Abgrenzung auf Quartiere soweit möglich?</w:t>
            </w:r>
          </w:p>
          <w:p w14:paraId="0B942D06" w14:textId="77777777" w:rsidR="006B619B" w:rsidRPr="00F245E6" w:rsidRDefault="006B619B">
            <w:pPr>
              <w:rPr>
                <w:rFonts w:cs="Calibri Light"/>
              </w:rPr>
            </w:pPr>
            <w:r w:rsidRPr="00F245E6">
              <w:rPr>
                <w:rFonts w:cs="Calibri Light"/>
              </w:rPr>
              <w:lastRenderedPageBreak/>
              <w:t>(Ja, komplett = 2 Punkte, ungenau nur 1 Punkt)</w:t>
            </w:r>
          </w:p>
        </w:tc>
        <w:tc>
          <w:tcPr>
            <w:tcW w:w="735" w:type="dxa"/>
            <w:vMerge w:val="restart"/>
            <w:tcBorders>
              <w:top w:val="single" w:sz="4" w:space="0" w:color="auto"/>
              <w:left w:val="single" w:sz="4" w:space="0" w:color="auto"/>
              <w:right w:val="single" w:sz="4" w:space="0" w:color="auto"/>
            </w:tcBorders>
            <w:hideMark/>
          </w:tcPr>
          <w:p w14:paraId="4E8FE804" w14:textId="77777777" w:rsidR="006B619B" w:rsidRPr="00F245E6" w:rsidRDefault="006B619B">
            <w:pPr>
              <w:rPr>
                <w:rFonts w:cs="Calibri Light"/>
              </w:rPr>
            </w:pPr>
            <w:r w:rsidRPr="00F245E6">
              <w:rPr>
                <w:rFonts w:cs="Calibri Light"/>
              </w:rPr>
              <w:lastRenderedPageBreak/>
              <w:t>mögl.</w:t>
            </w:r>
          </w:p>
          <w:p w14:paraId="01C4C693" w14:textId="77777777" w:rsidR="006B619B" w:rsidRPr="00F245E6" w:rsidRDefault="006B619B">
            <w:pPr>
              <w:jc w:val="center"/>
              <w:rPr>
                <w:rFonts w:cs="Calibri Light"/>
                <w:b/>
              </w:rPr>
            </w:pPr>
            <w:r w:rsidRPr="00F245E6">
              <w:rPr>
                <w:rFonts w:cs="Calibri Light"/>
                <w:b/>
              </w:rPr>
              <w:t>2 (K)</w:t>
            </w:r>
          </w:p>
        </w:tc>
        <w:tc>
          <w:tcPr>
            <w:tcW w:w="736" w:type="dxa"/>
            <w:vMerge w:val="restart"/>
            <w:tcBorders>
              <w:top w:val="single" w:sz="4" w:space="0" w:color="auto"/>
              <w:left w:val="single" w:sz="4" w:space="0" w:color="auto"/>
              <w:bottom w:val="single" w:sz="4" w:space="0" w:color="auto"/>
              <w:right w:val="single" w:sz="4" w:space="0" w:color="auto"/>
            </w:tcBorders>
          </w:tcPr>
          <w:p w14:paraId="75029A6A" w14:textId="77777777" w:rsidR="006B619B" w:rsidRPr="00F245E6" w:rsidRDefault="006B619B">
            <w:pPr>
              <w:rPr>
                <w:rFonts w:cs="Calibri Light"/>
              </w:rPr>
            </w:pPr>
            <w:r w:rsidRPr="00F245E6">
              <w:rPr>
                <w:rFonts w:cs="Calibri Light"/>
              </w:rPr>
              <w:t>tats.</w:t>
            </w:r>
          </w:p>
          <w:p w14:paraId="7FEACA5E" w14:textId="77777777" w:rsidR="006B619B" w:rsidRPr="00F245E6" w:rsidRDefault="006B619B">
            <w:pPr>
              <w:jc w:val="center"/>
              <w:rPr>
                <w:rFonts w:cs="Calibri Light"/>
                <w:b/>
              </w:rPr>
            </w:pPr>
          </w:p>
        </w:tc>
      </w:tr>
      <w:tr w:rsidR="006B619B" w:rsidRPr="00F245E6" w14:paraId="72C9E671" w14:textId="77777777" w:rsidTr="000F4D2E">
        <w:tc>
          <w:tcPr>
            <w:tcW w:w="988" w:type="dxa"/>
            <w:tcBorders>
              <w:top w:val="single" w:sz="4" w:space="0" w:color="auto"/>
              <w:left w:val="single" w:sz="4" w:space="0" w:color="auto"/>
              <w:bottom w:val="single" w:sz="4" w:space="0" w:color="auto"/>
              <w:right w:val="single" w:sz="4" w:space="0" w:color="auto"/>
            </w:tcBorders>
          </w:tcPr>
          <w:p w14:paraId="7787513B" w14:textId="77777777" w:rsidR="006B619B" w:rsidRPr="00F245E6" w:rsidRDefault="006B619B">
            <w:pPr>
              <w:rPr>
                <w:rFonts w:cs="Calibri Light"/>
                <w:color w:val="C00000"/>
              </w:rPr>
            </w:pPr>
          </w:p>
        </w:tc>
        <w:tc>
          <w:tcPr>
            <w:tcW w:w="6828" w:type="dxa"/>
            <w:tcBorders>
              <w:right w:val="single" w:sz="4" w:space="0" w:color="auto"/>
            </w:tcBorders>
            <w:vAlign w:val="center"/>
            <w:hideMark/>
          </w:tcPr>
          <w:p w14:paraId="1D44338E" w14:textId="77777777" w:rsidR="006B619B" w:rsidRPr="00F245E6" w:rsidRDefault="006B619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5C7A9072" w14:textId="77777777" w:rsidR="006B619B" w:rsidRPr="00F245E6"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50458A7" w14:textId="77777777" w:rsidR="006B619B" w:rsidRPr="00F245E6" w:rsidRDefault="006B619B">
            <w:pPr>
              <w:rPr>
                <w:rFonts w:cs="Calibri Light"/>
                <w:b/>
              </w:rPr>
            </w:pPr>
          </w:p>
        </w:tc>
      </w:tr>
    </w:tbl>
    <w:p w14:paraId="469A6CD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6B619B" w:rsidRPr="00F245E6" w14:paraId="4202CC94"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2D4E749C" w14:textId="77777777" w:rsidR="006B619B" w:rsidRPr="00F245E6" w:rsidRDefault="006B619B">
            <w:pPr>
              <w:rPr>
                <w:rFonts w:cs="Calibri Light"/>
              </w:rPr>
            </w:pPr>
            <w:r w:rsidRPr="00F245E6">
              <w:rPr>
                <w:rFonts w:cs="Calibri Light"/>
              </w:rPr>
              <w:t>E.2.2.h</w:t>
            </w:r>
          </w:p>
        </w:tc>
        <w:tc>
          <w:tcPr>
            <w:tcW w:w="6826" w:type="dxa"/>
            <w:tcBorders>
              <w:top w:val="single" w:sz="4" w:space="0" w:color="auto"/>
              <w:left w:val="single" w:sz="4" w:space="0" w:color="auto"/>
              <w:bottom w:val="single" w:sz="4" w:space="0" w:color="auto"/>
              <w:right w:val="single" w:sz="4" w:space="0" w:color="auto"/>
            </w:tcBorders>
            <w:hideMark/>
          </w:tcPr>
          <w:p w14:paraId="35DC4BDB" w14:textId="77777777" w:rsidR="006B619B" w:rsidRPr="00F245E6" w:rsidRDefault="006B619B">
            <w:pPr>
              <w:rPr>
                <w:rFonts w:cs="Calibri Light"/>
              </w:rPr>
            </w:pPr>
            <w:r w:rsidRPr="00F245E6">
              <w:rPr>
                <w:rFonts w:cs="Calibri Light"/>
              </w:rPr>
              <w:t xml:space="preserve">Gibt es eine raumbezogene </w:t>
            </w:r>
            <w:proofErr w:type="spellStart"/>
            <w:r w:rsidRPr="00F245E6">
              <w:rPr>
                <w:rFonts w:cs="Calibri Light"/>
              </w:rPr>
              <w:t>planliche</w:t>
            </w:r>
            <w:proofErr w:type="spellEnd"/>
            <w:r w:rsidRPr="00F245E6">
              <w:rPr>
                <w:rFonts w:cs="Calibri Light"/>
              </w:rPr>
              <w:t xml:space="preserve"> Darstellung des Energieverbrauches für die Landwirtschaft (inklusive Gebäude) nach den Energieträgern: Strom, Fernwärme, Fossile Brennstoffe und erneuerbaren Energien?</w:t>
            </w:r>
          </w:p>
          <w:p w14:paraId="5F56D976" w14:textId="77777777" w:rsidR="006B619B" w:rsidRPr="00F245E6" w:rsidRDefault="006B619B">
            <w:pPr>
              <w:rPr>
                <w:rFonts w:cs="Calibri Light"/>
              </w:rPr>
            </w:pPr>
            <w:r w:rsidRPr="00F245E6">
              <w:rPr>
                <w:rFonts w:cs="Calibri Light"/>
              </w:rPr>
              <w:t>(Ja, komplett = 2 Punkte, ungenau nur 1 Punkt)</w:t>
            </w:r>
          </w:p>
        </w:tc>
        <w:tc>
          <w:tcPr>
            <w:tcW w:w="736" w:type="dxa"/>
            <w:vMerge w:val="restart"/>
            <w:tcBorders>
              <w:top w:val="single" w:sz="4" w:space="0" w:color="auto"/>
              <w:left w:val="single" w:sz="4" w:space="0" w:color="auto"/>
              <w:right w:val="single" w:sz="4" w:space="0" w:color="auto"/>
            </w:tcBorders>
            <w:hideMark/>
          </w:tcPr>
          <w:p w14:paraId="21E179F5" w14:textId="77777777" w:rsidR="006B619B" w:rsidRPr="00F245E6" w:rsidRDefault="006B619B">
            <w:pPr>
              <w:rPr>
                <w:rFonts w:cs="Calibri Light"/>
              </w:rPr>
            </w:pPr>
            <w:r w:rsidRPr="00F245E6">
              <w:rPr>
                <w:rFonts w:cs="Calibri Light"/>
              </w:rPr>
              <w:t>mögl.</w:t>
            </w:r>
          </w:p>
          <w:p w14:paraId="621069AB" w14:textId="77777777" w:rsidR="006B619B" w:rsidRPr="00F245E6" w:rsidRDefault="006B619B">
            <w:pPr>
              <w:jc w:val="center"/>
              <w:rPr>
                <w:rFonts w:cs="Calibri Light"/>
                <w:b/>
              </w:rPr>
            </w:pPr>
            <w:r w:rsidRPr="00F245E6">
              <w:rPr>
                <w:rFonts w:cs="Calibri Light"/>
                <w:b/>
              </w:rPr>
              <w:t>2 (K)</w:t>
            </w:r>
          </w:p>
        </w:tc>
        <w:tc>
          <w:tcPr>
            <w:tcW w:w="737" w:type="dxa"/>
            <w:vMerge w:val="restart"/>
            <w:tcBorders>
              <w:top w:val="single" w:sz="4" w:space="0" w:color="auto"/>
              <w:left w:val="single" w:sz="4" w:space="0" w:color="auto"/>
              <w:bottom w:val="single" w:sz="4" w:space="0" w:color="auto"/>
              <w:right w:val="single" w:sz="4" w:space="0" w:color="auto"/>
            </w:tcBorders>
          </w:tcPr>
          <w:p w14:paraId="2AB2B1C5" w14:textId="77777777" w:rsidR="006B619B" w:rsidRPr="00F245E6" w:rsidRDefault="006B619B">
            <w:pPr>
              <w:rPr>
                <w:rFonts w:cs="Calibri Light"/>
              </w:rPr>
            </w:pPr>
            <w:r w:rsidRPr="00F245E6">
              <w:rPr>
                <w:rFonts w:cs="Calibri Light"/>
              </w:rPr>
              <w:t>tats.</w:t>
            </w:r>
          </w:p>
          <w:p w14:paraId="245A9495" w14:textId="77777777" w:rsidR="006B619B" w:rsidRPr="00F245E6" w:rsidRDefault="006B619B">
            <w:pPr>
              <w:jc w:val="center"/>
              <w:rPr>
                <w:rFonts w:cs="Calibri Light"/>
                <w:b/>
              </w:rPr>
            </w:pPr>
          </w:p>
        </w:tc>
      </w:tr>
      <w:tr w:rsidR="006B619B" w:rsidRPr="00F245E6" w14:paraId="74BB797F" w14:textId="77777777" w:rsidTr="000F4D2E">
        <w:tc>
          <w:tcPr>
            <w:tcW w:w="988" w:type="dxa"/>
            <w:tcBorders>
              <w:top w:val="single" w:sz="4" w:space="0" w:color="auto"/>
              <w:left w:val="single" w:sz="4" w:space="0" w:color="auto"/>
              <w:bottom w:val="single" w:sz="4" w:space="0" w:color="auto"/>
              <w:right w:val="single" w:sz="4" w:space="0" w:color="auto"/>
            </w:tcBorders>
          </w:tcPr>
          <w:p w14:paraId="006F294E" w14:textId="77777777" w:rsidR="006B619B" w:rsidRPr="00F245E6" w:rsidRDefault="006B619B">
            <w:pPr>
              <w:rPr>
                <w:rFonts w:cs="Calibri Light"/>
                <w:color w:val="C00000"/>
              </w:rPr>
            </w:pPr>
          </w:p>
        </w:tc>
        <w:tc>
          <w:tcPr>
            <w:tcW w:w="6826" w:type="dxa"/>
            <w:tcBorders>
              <w:right w:val="single" w:sz="4" w:space="0" w:color="auto"/>
            </w:tcBorders>
            <w:vAlign w:val="center"/>
            <w:hideMark/>
          </w:tcPr>
          <w:p w14:paraId="43903927"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0EED6045"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4392E080" w14:textId="77777777" w:rsidR="006B619B" w:rsidRPr="00F245E6" w:rsidRDefault="006B619B">
            <w:pPr>
              <w:rPr>
                <w:rFonts w:cs="Calibri Light"/>
                <w:b/>
              </w:rPr>
            </w:pPr>
          </w:p>
        </w:tc>
      </w:tr>
    </w:tbl>
    <w:p w14:paraId="5730E5A9"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7"/>
        <w:gridCol w:w="736"/>
        <w:gridCol w:w="736"/>
      </w:tblGrid>
      <w:tr w:rsidR="006B619B" w:rsidRPr="00F245E6" w14:paraId="6E3E9355"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09E76D39" w14:textId="77777777" w:rsidR="006B619B" w:rsidRPr="00F245E6" w:rsidRDefault="006B619B">
            <w:pPr>
              <w:rPr>
                <w:rFonts w:cs="Calibri Light"/>
              </w:rPr>
            </w:pPr>
            <w:r w:rsidRPr="00F245E6">
              <w:rPr>
                <w:rFonts w:cs="Calibri Light"/>
              </w:rPr>
              <w:t>E.2.2.i</w:t>
            </w:r>
          </w:p>
        </w:tc>
        <w:tc>
          <w:tcPr>
            <w:tcW w:w="6827" w:type="dxa"/>
            <w:tcBorders>
              <w:top w:val="single" w:sz="4" w:space="0" w:color="auto"/>
              <w:left w:val="single" w:sz="4" w:space="0" w:color="auto"/>
              <w:bottom w:val="single" w:sz="4" w:space="0" w:color="auto"/>
              <w:right w:val="single" w:sz="4" w:space="0" w:color="auto"/>
            </w:tcBorders>
            <w:hideMark/>
          </w:tcPr>
          <w:p w14:paraId="0E55DB9B" w14:textId="77777777" w:rsidR="006B619B" w:rsidRPr="00F245E6" w:rsidRDefault="006B619B">
            <w:pPr>
              <w:rPr>
                <w:rFonts w:cs="Calibri Light"/>
              </w:rPr>
            </w:pPr>
            <w:r w:rsidRPr="00F245E6">
              <w:rPr>
                <w:rFonts w:cs="Calibri Light"/>
              </w:rPr>
              <w:t>Gibt es eine tabellarische Erfassung des Energieverbrauches für Wohnen nach den Energieträgern: Strom, Fernwärme, Fossile Brennstoffe und erneuerbaren Energien. In Kilowattstunden/Jahr Abgrenzung auf Quartiere soweit möglich?</w:t>
            </w:r>
          </w:p>
          <w:p w14:paraId="0ED6901F" w14:textId="77777777" w:rsidR="006B619B" w:rsidRPr="00F245E6" w:rsidRDefault="006B619B">
            <w:pPr>
              <w:rPr>
                <w:rFonts w:cs="Calibri Light"/>
              </w:rPr>
            </w:pPr>
            <w:r w:rsidRPr="00F245E6">
              <w:rPr>
                <w:rFonts w:cs="Calibri Light"/>
              </w:rPr>
              <w:t>(Ja, komplett = 2 Punkte, ungenau nur 1 Punkt)</w:t>
            </w:r>
          </w:p>
        </w:tc>
        <w:tc>
          <w:tcPr>
            <w:tcW w:w="736" w:type="dxa"/>
            <w:vMerge w:val="restart"/>
            <w:tcBorders>
              <w:top w:val="single" w:sz="4" w:space="0" w:color="auto"/>
              <w:left w:val="single" w:sz="4" w:space="0" w:color="auto"/>
              <w:right w:val="single" w:sz="4" w:space="0" w:color="auto"/>
            </w:tcBorders>
            <w:hideMark/>
          </w:tcPr>
          <w:p w14:paraId="58639B53" w14:textId="77777777" w:rsidR="006B619B" w:rsidRPr="00F245E6" w:rsidRDefault="006B619B">
            <w:pPr>
              <w:rPr>
                <w:rFonts w:cs="Calibri Light"/>
              </w:rPr>
            </w:pPr>
            <w:r w:rsidRPr="00F245E6">
              <w:rPr>
                <w:rFonts w:cs="Calibri Light"/>
              </w:rPr>
              <w:t>mögl.</w:t>
            </w:r>
          </w:p>
          <w:p w14:paraId="004AA37C" w14:textId="77777777" w:rsidR="006B619B" w:rsidRPr="00F245E6" w:rsidRDefault="006B619B">
            <w:pPr>
              <w:jc w:val="center"/>
              <w:rPr>
                <w:rFonts w:cs="Calibri Light"/>
                <w:b/>
              </w:rPr>
            </w:pPr>
            <w:r w:rsidRPr="00F245E6">
              <w:rPr>
                <w:rFonts w:cs="Calibri Light"/>
                <w:b/>
              </w:rPr>
              <w:t>2 (K)</w:t>
            </w:r>
          </w:p>
        </w:tc>
        <w:tc>
          <w:tcPr>
            <w:tcW w:w="736" w:type="dxa"/>
            <w:vMerge w:val="restart"/>
            <w:tcBorders>
              <w:top w:val="single" w:sz="4" w:space="0" w:color="auto"/>
              <w:left w:val="single" w:sz="4" w:space="0" w:color="auto"/>
              <w:bottom w:val="single" w:sz="4" w:space="0" w:color="auto"/>
              <w:right w:val="single" w:sz="4" w:space="0" w:color="auto"/>
            </w:tcBorders>
          </w:tcPr>
          <w:p w14:paraId="4A6E87D7" w14:textId="77777777" w:rsidR="006B619B" w:rsidRPr="00F245E6" w:rsidRDefault="006B619B">
            <w:pPr>
              <w:rPr>
                <w:rFonts w:cs="Calibri Light"/>
              </w:rPr>
            </w:pPr>
            <w:r w:rsidRPr="00F245E6">
              <w:rPr>
                <w:rFonts w:cs="Calibri Light"/>
              </w:rPr>
              <w:t>tats.</w:t>
            </w:r>
          </w:p>
          <w:p w14:paraId="0D5E1B00" w14:textId="77777777" w:rsidR="006B619B" w:rsidRPr="00F245E6" w:rsidRDefault="006B619B">
            <w:pPr>
              <w:jc w:val="center"/>
              <w:rPr>
                <w:rFonts w:cs="Calibri Light"/>
                <w:b/>
              </w:rPr>
            </w:pPr>
          </w:p>
        </w:tc>
      </w:tr>
      <w:tr w:rsidR="006B619B" w:rsidRPr="00F245E6" w14:paraId="116BE025" w14:textId="77777777" w:rsidTr="000F4D2E">
        <w:tc>
          <w:tcPr>
            <w:tcW w:w="988" w:type="dxa"/>
            <w:tcBorders>
              <w:top w:val="single" w:sz="4" w:space="0" w:color="auto"/>
              <w:left w:val="single" w:sz="4" w:space="0" w:color="auto"/>
              <w:bottom w:val="single" w:sz="4" w:space="0" w:color="auto"/>
              <w:right w:val="single" w:sz="4" w:space="0" w:color="auto"/>
            </w:tcBorders>
          </w:tcPr>
          <w:p w14:paraId="71A716E4" w14:textId="77777777" w:rsidR="006B619B" w:rsidRPr="00F245E6" w:rsidRDefault="006B619B">
            <w:pPr>
              <w:rPr>
                <w:rFonts w:cs="Calibri Light"/>
                <w:color w:val="C00000"/>
              </w:rPr>
            </w:pPr>
          </w:p>
        </w:tc>
        <w:tc>
          <w:tcPr>
            <w:tcW w:w="6827" w:type="dxa"/>
            <w:tcBorders>
              <w:right w:val="single" w:sz="4" w:space="0" w:color="auto"/>
            </w:tcBorders>
            <w:vAlign w:val="center"/>
            <w:hideMark/>
          </w:tcPr>
          <w:p w14:paraId="32262223"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7BF8758C" w14:textId="77777777" w:rsidR="006B619B" w:rsidRPr="00F245E6"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05C27E17" w14:textId="77777777" w:rsidR="006B619B" w:rsidRPr="00F245E6" w:rsidRDefault="006B619B">
            <w:pPr>
              <w:rPr>
                <w:rFonts w:cs="Calibri Light"/>
                <w:b/>
              </w:rPr>
            </w:pPr>
          </w:p>
        </w:tc>
      </w:tr>
    </w:tbl>
    <w:p w14:paraId="7282B039"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6B619B" w:rsidRPr="00F245E6" w14:paraId="306EED74"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1AAF712C" w14:textId="77777777" w:rsidR="006B619B" w:rsidRPr="00F245E6" w:rsidRDefault="006B619B">
            <w:pPr>
              <w:rPr>
                <w:rFonts w:cs="Calibri Light"/>
              </w:rPr>
            </w:pPr>
            <w:r w:rsidRPr="00F245E6">
              <w:rPr>
                <w:rFonts w:cs="Calibri Light"/>
              </w:rPr>
              <w:t>E.2.2.j</w:t>
            </w:r>
          </w:p>
        </w:tc>
        <w:tc>
          <w:tcPr>
            <w:tcW w:w="6824" w:type="dxa"/>
            <w:tcBorders>
              <w:top w:val="single" w:sz="4" w:space="0" w:color="auto"/>
              <w:left w:val="single" w:sz="4" w:space="0" w:color="auto"/>
              <w:bottom w:val="single" w:sz="4" w:space="0" w:color="auto"/>
              <w:right w:val="single" w:sz="4" w:space="0" w:color="auto"/>
            </w:tcBorders>
            <w:hideMark/>
          </w:tcPr>
          <w:p w14:paraId="57955F34" w14:textId="77777777" w:rsidR="006B619B" w:rsidRPr="00F245E6" w:rsidRDefault="006B619B">
            <w:pPr>
              <w:rPr>
                <w:rFonts w:cs="Calibri Light"/>
              </w:rPr>
            </w:pPr>
            <w:r w:rsidRPr="00F245E6">
              <w:rPr>
                <w:rFonts w:cs="Calibri Light"/>
              </w:rPr>
              <w:t xml:space="preserve">Gibt es eine raumbezogene </w:t>
            </w:r>
            <w:proofErr w:type="spellStart"/>
            <w:r w:rsidRPr="00F245E6">
              <w:rPr>
                <w:rFonts w:cs="Calibri Light"/>
              </w:rPr>
              <w:t>planliche</w:t>
            </w:r>
            <w:proofErr w:type="spellEnd"/>
            <w:r w:rsidRPr="00F245E6">
              <w:rPr>
                <w:rFonts w:cs="Calibri Light"/>
              </w:rPr>
              <w:t xml:space="preserve"> Darstellung des Energieverbrauches für Wohnen nach den Energieträgern: Strom, Fernwärme, Fossile Brennstoffe und erneuerbaren Energien?</w:t>
            </w:r>
          </w:p>
          <w:p w14:paraId="18722CE7" w14:textId="77777777" w:rsidR="006B619B" w:rsidRPr="00F245E6" w:rsidRDefault="006B619B">
            <w:pPr>
              <w:rPr>
                <w:rFonts w:cs="Calibri Light"/>
              </w:rPr>
            </w:pPr>
            <w:r w:rsidRPr="00F245E6">
              <w:rPr>
                <w:rFonts w:cs="Calibri Light"/>
              </w:rPr>
              <w:t>(Ja, komplett = 2 Punkte, ungenau nur 1 Punkt)</w:t>
            </w:r>
          </w:p>
        </w:tc>
        <w:tc>
          <w:tcPr>
            <w:tcW w:w="737" w:type="dxa"/>
            <w:vMerge w:val="restart"/>
            <w:tcBorders>
              <w:top w:val="single" w:sz="4" w:space="0" w:color="auto"/>
              <w:left w:val="single" w:sz="4" w:space="0" w:color="auto"/>
              <w:right w:val="single" w:sz="4" w:space="0" w:color="auto"/>
            </w:tcBorders>
            <w:hideMark/>
          </w:tcPr>
          <w:p w14:paraId="6F3159AE" w14:textId="77777777" w:rsidR="006B619B" w:rsidRPr="00F245E6" w:rsidRDefault="006B619B">
            <w:pPr>
              <w:rPr>
                <w:rFonts w:cs="Calibri Light"/>
              </w:rPr>
            </w:pPr>
            <w:r w:rsidRPr="00F245E6">
              <w:rPr>
                <w:rFonts w:cs="Calibri Light"/>
              </w:rPr>
              <w:t>mögl.</w:t>
            </w:r>
          </w:p>
          <w:p w14:paraId="534A5827" w14:textId="77777777" w:rsidR="006B619B" w:rsidRPr="00F245E6" w:rsidRDefault="006B619B">
            <w:pPr>
              <w:jc w:val="center"/>
              <w:rPr>
                <w:rFonts w:cs="Calibri Light"/>
                <w:b/>
              </w:rPr>
            </w:pPr>
            <w:r w:rsidRPr="00F245E6">
              <w:rPr>
                <w:rFonts w:cs="Calibri Light"/>
                <w:b/>
              </w:rPr>
              <w:t>2 (K)</w:t>
            </w:r>
          </w:p>
        </w:tc>
        <w:tc>
          <w:tcPr>
            <w:tcW w:w="738" w:type="dxa"/>
            <w:vMerge w:val="restart"/>
            <w:tcBorders>
              <w:top w:val="single" w:sz="4" w:space="0" w:color="auto"/>
              <w:left w:val="single" w:sz="4" w:space="0" w:color="auto"/>
              <w:bottom w:val="single" w:sz="4" w:space="0" w:color="auto"/>
              <w:right w:val="single" w:sz="4" w:space="0" w:color="auto"/>
            </w:tcBorders>
          </w:tcPr>
          <w:p w14:paraId="6624B864" w14:textId="77777777" w:rsidR="006B619B" w:rsidRPr="00F245E6" w:rsidRDefault="006B619B">
            <w:pPr>
              <w:rPr>
                <w:rFonts w:cs="Calibri Light"/>
              </w:rPr>
            </w:pPr>
            <w:r w:rsidRPr="00F245E6">
              <w:rPr>
                <w:rFonts w:cs="Calibri Light"/>
              </w:rPr>
              <w:t>tats.</w:t>
            </w:r>
          </w:p>
          <w:p w14:paraId="29C2C792" w14:textId="77777777" w:rsidR="006B619B" w:rsidRPr="00F245E6" w:rsidRDefault="006B619B">
            <w:pPr>
              <w:jc w:val="center"/>
              <w:rPr>
                <w:rFonts w:cs="Calibri Light"/>
                <w:b/>
              </w:rPr>
            </w:pPr>
          </w:p>
        </w:tc>
      </w:tr>
      <w:tr w:rsidR="006B619B" w:rsidRPr="00F245E6" w14:paraId="2A2A6ECF" w14:textId="77777777" w:rsidTr="000F4D2E">
        <w:tc>
          <w:tcPr>
            <w:tcW w:w="988" w:type="dxa"/>
            <w:tcBorders>
              <w:top w:val="single" w:sz="4" w:space="0" w:color="auto"/>
              <w:left w:val="single" w:sz="4" w:space="0" w:color="auto"/>
              <w:bottom w:val="single" w:sz="4" w:space="0" w:color="auto"/>
              <w:right w:val="single" w:sz="4" w:space="0" w:color="auto"/>
            </w:tcBorders>
          </w:tcPr>
          <w:p w14:paraId="2A984492" w14:textId="77777777" w:rsidR="006B619B" w:rsidRPr="00F245E6" w:rsidRDefault="006B619B">
            <w:pPr>
              <w:rPr>
                <w:rFonts w:cs="Calibri Light"/>
                <w:color w:val="C00000"/>
              </w:rPr>
            </w:pPr>
          </w:p>
        </w:tc>
        <w:tc>
          <w:tcPr>
            <w:tcW w:w="6824" w:type="dxa"/>
            <w:tcBorders>
              <w:right w:val="single" w:sz="4" w:space="0" w:color="auto"/>
            </w:tcBorders>
            <w:vAlign w:val="center"/>
            <w:hideMark/>
          </w:tcPr>
          <w:p w14:paraId="2E8B6F2E"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3634FEE5" w14:textId="77777777" w:rsidR="006B619B" w:rsidRPr="00F245E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A236019" w14:textId="77777777" w:rsidR="006B619B" w:rsidRPr="00F245E6" w:rsidRDefault="006B619B">
            <w:pPr>
              <w:rPr>
                <w:rFonts w:cs="Calibri Light"/>
                <w:b/>
              </w:rPr>
            </w:pPr>
          </w:p>
        </w:tc>
      </w:tr>
    </w:tbl>
    <w:p w14:paraId="38E9B8DE"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8"/>
        <w:gridCol w:w="735"/>
        <w:gridCol w:w="736"/>
      </w:tblGrid>
      <w:tr w:rsidR="006B619B" w:rsidRPr="00F245E6" w14:paraId="4B48EEA3"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7965E2EE" w14:textId="77777777" w:rsidR="006B619B" w:rsidRPr="00F245E6" w:rsidRDefault="006B619B">
            <w:pPr>
              <w:rPr>
                <w:rFonts w:cs="Calibri Light"/>
              </w:rPr>
            </w:pPr>
            <w:r w:rsidRPr="00F245E6">
              <w:rPr>
                <w:rFonts w:cs="Calibri Light"/>
              </w:rPr>
              <w:t>E.2.2.k</w:t>
            </w:r>
          </w:p>
        </w:tc>
        <w:tc>
          <w:tcPr>
            <w:tcW w:w="6828" w:type="dxa"/>
            <w:tcBorders>
              <w:top w:val="single" w:sz="4" w:space="0" w:color="auto"/>
              <w:left w:val="single" w:sz="4" w:space="0" w:color="auto"/>
              <w:bottom w:val="single" w:sz="4" w:space="0" w:color="auto"/>
              <w:right w:val="single" w:sz="4" w:space="0" w:color="auto"/>
            </w:tcBorders>
            <w:hideMark/>
          </w:tcPr>
          <w:p w14:paraId="54BFACD6" w14:textId="77777777" w:rsidR="006B619B" w:rsidRPr="00F245E6" w:rsidRDefault="006B619B">
            <w:pPr>
              <w:rPr>
                <w:rFonts w:cs="Calibri Light"/>
              </w:rPr>
            </w:pPr>
            <w:r w:rsidRPr="00F245E6">
              <w:rPr>
                <w:rFonts w:cs="Calibri Light"/>
              </w:rPr>
              <w:t>Gibt es eine tabellarische Erfassung des Energieverbrauches für Verkehr nach den Energieträgern: Strom, Fernwärme, Fossile Brennstoffe und erneuerbaren Energien. In Kilowattstunden/Jahr Abgrenzung auf Quartiere soweit möglich?</w:t>
            </w:r>
          </w:p>
          <w:p w14:paraId="585668A1" w14:textId="77777777" w:rsidR="006B619B" w:rsidRPr="00F245E6" w:rsidRDefault="006B619B">
            <w:pPr>
              <w:rPr>
                <w:rFonts w:cs="Calibri Light"/>
              </w:rPr>
            </w:pPr>
            <w:r w:rsidRPr="00F245E6">
              <w:rPr>
                <w:rFonts w:cs="Calibri Light"/>
              </w:rPr>
              <w:t>(Ja, komplett = 2 Punkte, ungenau nur 1 Punkt)</w:t>
            </w:r>
          </w:p>
        </w:tc>
        <w:tc>
          <w:tcPr>
            <w:tcW w:w="735" w:type="dxa"/>
            <w:vMerge w:val="restart"/>
            <w:tcBorders>
              <w:top w:val="single" w:sz="4" w:space="0" w:color="auto"/>
              <w:left w:val="single" w:sz="4" w:space="0" w:color="auto"/>
              <w:right w:val="single" w:sz="4" w:space="0" w:color="auto"/>
            </w:tcBorders>
            <w:hideMark/>
          </w:tcPr>
          <w:p w14:paraId="05F8CEFE" w14:textId="77777777" w:rsidR="006B619B" w:rsidRPr="00F245E6" w:rsidRDefault="006B619B">
            <w:pPr>
              <w:rPr>
                <w:rFonts w:cs="Calibri Light"/>
              </w:rPr>
            </w:pPr>
            <w:r w:rsidRPr="00F245E6">
              <w:rPr>
                <w:rFonts w:cs="Calibri Light"/>
              </w:rPr>
              <w:t>mögl.</w:t>
            </w:r>
          </w:p>
          <w:p w14:paraId="3529AC55" w14:textId="77777777" w:rsidR="006B619B" w:rsidRPr="00F245E6" w:rsidRDefault="006B619B">
            <w:pPr>
              <w:jc w:val="center"/>
              <w:rPr>
                <w:rFonts w:cs="Calibri Light"/>
                <w:b/>
              </w:rPr>
            </w:pPr>
            <w:r w:rsidRPr="00F245E6">
              <w:rPr>
                <w:rFonts w:cs="Calibri Light"/>
                <w:b/>
              </w:rPr>
              <w:t>2 (K)</w:t>
            </w:r>
          </w:p>
        </w:tc>
        <w:tc>
          <w:tcPr>
            <w:tcW w:w="736" w:type="dxa"/>
            <w:vMerge w:val="restart"/>
            <w:tcBorders>
              <w:top w:val="single" w:sz="4" w:space="0" w:color="auto"/>
              <w:left w:val="single" w:sz="4" w:space="0" w:color="auto"/>
              <w:bottom w:val="single" w:sz="4" w:space="0" w:color="auto"/>
              <w:right w:val="single" w:sz="4" w:space="0" w:color="auto"/>
            </w:tcBorders>
          </w:tcPr>
          <w:p w14:paraId="1AC50C5A" w14:textId="77777777" w:rsidR="006B619B" w:rsidRPr="00F245E6" w:rsidRDefault="006B619B">
            <w:pPr>
              <w:rPr>
                <w:rFonts w:cs="Calibri Light"/>
              </w:rPr>
            </w:pPr>
            <w:r w:rsidRPr="00F245E6">
              <w:rPr>
                <w:rFonts w:cs="Calibri Light"/>
              </w:rPr>
              <w:t>tats.</w:t>
            </w:r>
          </w:p>
          <w:p w14:paraId="14779983" w14:textId="77777777" w:rsidR="006B619B" w:rsidRPr="00F245E6" w:rsidRDefault="006B619B">
            <w:pPr>
              <w:jc w:val="center"/>
              <w:rPr>
                <w:rFonts w:cs="Calibri Light"/>
                <w:b/>
              </w:rPr>
            </w:pPr>
          </w:p>
        </w:tc>
      </w:tr>
      <w:tr w:rsidR="006B619B" w:rsidRPr="00F245E6" w14:paraId="44AD1409" w14:textId="77777777" w:rsidTr="000F4D2E">
        <w:tc>
          <w:tcPr>
            <w:tcW w:w="988" w:type="dxa"/>
            <w:tcBorders>
              <w:top w:val="single" w:sz="4" w:space="0" w:color="auto"/>
              <w:left w:val="single" w:sz="4" w:space="0" w:color="auto"/>
              <w:bottom w:val="single" w:sz="4" w:space="0" w:color="auto"/>
              <w:right w:val="single" w:sz="4" w:space="0" w:color="auto"/>
            </w:tcBorders>
          </w:tcPr>
          <w:p w14:paraId="47F7B7F5" w14:textId="77777777" w:rsidR="006B619B" w:rsidRPr="00F245E6" w:rsidRDefault="006B619B">
            <w:pPr>
              <w:rPr>
                <w:rFonts w:cs="Calibri Light"/>
                <w:color w:val="C00000"/>
              </w:rPr>
            </w:pPr>
          </w:p>
        </w:tc>
        <w:tc>
          <w:tcPr>
            <w:tcW w:w="6828" w:type="dxa"/>
            <w:tcBorders>
              <w:right w:val="single" w:sz="4" w:space="0" w:color="auto"/>
            </w:tcBorders>
            <w:vAlign w:val="center"/>
            <w:hideMark/>
          </w:tcPr>
          <w:p w14:paraId="05591C8E" w14:textId="77777777" w:rsidR="006B619B" w:rsidRPr="00F245E6" w:rsidRDefault="006B619B">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46A9324D" w14:textId="77777777" w:rsidR="006B619B" w:rsidRPr="00F245E6" w:rsidRDefault="006B619B">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3FB8F15" w14:textId="77777777" w:rsidR="006B619B" w:rsidRPr="00F245E6" w:rsidRDefault="006B619B">
            <w:pPr>
              <w:rPr>
                <w:rFonts w:cs="Calibri Light"/>
                <w:b/>
              </w:rPr>
            </w:pPr>
          </w:p>
        </w:tc>
      </w:tr>
    </w:tbl>
    <w:p w14:paraId="3EE67D54"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6B619B" w:rsidRPr="00F245E6" w14:paraId="129C3826"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2B62D41C" w14:textId="77777777" w:rsidR="006B619B" w:rsidRPr="00F245E6" w:rsidRDefault="006B619B">
            <w:pPr>
              <w:rPr>
                <w:rFonts w:cs="Calibri Light"/>
              </w:rPr>
            </w:pPr>
            <w:r w:rsidRPr="00F245E6">
              <w:rPr>
                <w:rFonts w:cs="Calibri Light"/>
              </w:rPr>
              <w:t>E.2.2.l</w:t>
            </w:r>
          </w:p>
        </w:tc>
        <w:tc>
          <w:tcPr>
            <w:tcW w:w="6824" w:type="dxa"/>
            <w:tcBorders>
              <w:top w:val="single" w:sz="4" w:space="0" w:color="auto"/>
              <w:left w:val="single" w:sz="4" w:space="0" w:color="auto"/>
              <w:bottom w:val="single" w:sz="4" w:space="0" w:color="auto"/>
              <w:right w:val="single" w:sz="4" w:space="0" w:color="auto"/>
            </w:tcBorders>
            <w:hideMark/>
          </w:tcPr>
          <w:p w14:paraId="097012C9" w14:textId="77777777" w:rsidR="006B619B" w:rsidRPr="00F245E6" w:rsidRDefault="006B619B">
            <w:pPr>
              <w:rPr>
                <w:rFonts w:cs="Calibri Light"/>
              </w:rPr>
            </w:pPr>
            <w:r w:rsidRPr="00F245E6">
              <w:rPr>
                <w:rFonts w:cs="Calibri Light"/>
              </w:rPr>
              <w:t xml:space="preserve">Gibt es eine raumbezogene </w:t>
            </w:r>
            <w:proofErr w:type="spellStart"/>
            <w:r w:rsidRPr="00F245E6">
              <w:rPr>
                <w:rFonts w:cs="Calibri Light"/>
              </w:rPr>
              <w:t>planliche</w:t>
            </w:r>
            <w:proofErr w:type="spellEnd"/>
            <w:r w:rsidRPr="00F245E6">
              <w:rPr>
                <w:rFonts w:cs="Calibri Light"/>
              </w:rPr>
              <w:t xml:space="preserve"> Darstellung des Energieverbrauches für Verkehr nach den Energieträgern: Strom, Fernwärme, Fossile Brennstoffe und erneuerbaren Energien?</w:t>
            </w:r>
          </w:p>
          <w:p w14:paraId="2B8D6FFA" w14:textId="77777777" w:rsidR="006B619B" w:rsidRPr="00F245E6" w:rsidRDefault="006B619B">
            <w:pPr>
              <w:rPr>
                <w:rFonts w:cs="Calibri Light"/>
              </w:rPr>
            </w:pPr>
            <w:r w:rsidRPr="00F245E6">
              <w:rPr>
                <w:rFonts w:cs="Calibri Light"/>
              </w:rPr>
              <w:t>(Ja, komplett = 2 Punkte, ungenau nur 1 Punkt)</w:t>
            </w:r>
          </w:p>
        </w:tc>
        <w:tc>
          <w:tcPr>
            <w:tcW w:w="737" w:type="dxa"/>
            <w:vMerge w:val="restart"/>
            <w:tcBorders>
              <w:top w:val="single" w:sz="4" w:space="0" w:color="auto"/>
              <w:left w:val="single" w:sz="4" w:space="0" w:color="auto"/>
              <w:right w:val="single" w:sz="4" w:space="0" w:color="auto"/>
            </w:tcBorders>
            <w:hideMark/>
          </w:tcPr>
          <w:p w14:paraId="6C0DA42E" w14:textId="77777777" w:rsidR="006B619B" w:rsidRPr="00F245E6" w:rsidRDefault="006B619B">
            <w:pPr>
              <w:rPr>
                <w:rFonts w:cs="Calibri Light"/>
              </w:rPr>
            </w:pPr>
            <w:r w:rsidRPr="00F245E6">
              <w:rPr>
                <w:rFonts w:cs="Calibri Light"/>
              </w:rPr>
              <w:t>mögl.</w:t>
            </w:r>
          </w:p>
          <w:p w14:paraId="62607B29" w14:textId="77777777" w:rsidR="006B619B" w:rsidRPr="00F245E6" w:rsidRDefault="006B619B">
            <w:pPr>
              <w:jc w:val="center"/>
              <w:rPr>
                <w:rFonts w:cs="Calibri Light"/>
                <w:b/>
              </w:rPr>
            </w:pPr>
            <w:r w:rsidRPr="00F245E6">
              <w:rPr>
                <w:rFonts w:cs="Calibri Light"/>
                <w:b/>
              </w:rPr>
              <w:t>2 (K)</w:t>
            </w:r>
          </w:p>
        </w:tc>
        <w:tc>
          <w:tcPr>
            <w:tcW w:w="738" w:type="dxa"/>
            <w:vMerge w:val="restart"/>
            <w:tcBorders>
              <w:top w:val="single" w:sz="4" w:space="0" w:color="auto"/>
              <w:left w:val="single" w:sz="4" w:space="0" w:color="auto"/>
              <w:bottom w:val="single" w:sz="4" w:space="0" w:color="auto"/>
              <w:right w:val="single" w:sz="4" w:space="0" w:color="auto"/>
            </w:tcBorders>
          </w:tcPr>
          <w:p w14:paraId="2A61B6E0" w14:textId="77777777" w:rsidR="006B619B" w:rsidRPr="00F245E6" w:rsidRDefault="006B619B">
            <w:pPr>
              <w:rPr>
                <w:rFonts w:cs="Calibri Light"/>
              </w:rPr>
            </w:pPr>
            <w:r w:rsidRPr="00F245E6">
              <w:rPr>
                <w:rFonts w:cs="Calibri Light"/>
              </w:rPr>
              <w:t>tats.</w:t>
            </w:r>
          </w:p>
          <w:p w14:paraId="01B18732" w14:textId="77777777" w:rsidR="006B619B" w:rsidRPr="00F245E6" w:rsidRDefault="006B619B">
            <w:pPr>
              <w:jc w:val="center"/>
              <w:rPr>
                <w:rFonts w:cs="Calibri Light"/>
                <w:b/>
              </w:rPr>
            </w:pPr>
          </w:p>
        </w:tc>
      </w:tr>
      <w:tr w:rsidR="006B619B" w:rsidRPr="00F245E6" w14:paraId="2C8D08B2" w14:textId="77777777" w:rsidTr="000F4D2E">
        <w:tc>
          <w:tcPr>
            <w:tcW w:w="988" w:type="dxa"/>
            <w:tcBorders>
              <w:top w:val="single" w:sz="4" w:space="0" w:color="auto"/>
              <w:left w:val="single" w:sz="4" w:space="0" w:color="auto"/>
              <w:bottom w:val="single" w:sz="4" w:space="0" w:color="auto"/>
              <w:right w:val="single" w:sz="4" w:space="0" w:color="auto"/>
            </w:tcBorders>
          </w:tcPr>
          <w:p w14:paraId="0E22B904" w14:textId="77777777" w:rsidR="006B619B" w:rsidRPr="00F245E6" w:rsidRDefault="006B619B">
            <w:pPr>
              <w:rPr>
                <w:rFonts w:cs="Calibri Light"/>
                <w:color w:val="C00000"/>
              </w:rPr>
            </w:pPr>
          </w:p>
        </w:tc>
        <w:tc>
          <w:tcPr>
            <w:tcW w:w="6824" w:type="dxa"/>
            <w:tcBorders>
              <w:right w:val="single" w:sz="4" w:space="0" w:color="auto"/>
            </w:tcBorders>
            <w:vAlign w:val="center"/>
            <w:hideMark/>
          </w:tcPr>
          <w:p w14:paraId="65208333"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2B5636F0" w14:textId="77777777" w:rsidR="006B619B" w:rsidRPr="00F245E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5864EE2" w14:textId="77777777" w:rsidR="006B619B" w:rsidRPr="00F245E6" w:rsidRDefault="006B619B">
            <w:pPr>
              <w:rPr>
                <w:rFonts w:cs="Calibri Light"/>
                <w:b/>
              </w:rPr>
            </w:pPr>
          </w:p>
        </w:tc>
      </w:tr>
    </w:tbl>
    <w:p w14:paraId="39937147"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6B619B" w:rsidRPr="00F245E6" w14:paraId="18465213"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686D77BF" w14:textId="77777777" w:rsidR="006B619B" w:rsidRPr="00F245E6" w:rsidRDefault="006B619B">
            <w:pPr>
              <w:rPr>
                <w:rFonts w:cs="Calibri Light"/>
              </w:rPr>
            </w:pPr>
            <w:r w:rsidRPr="00F245E6">
              <w:rPr>
                <w:rFonts w:cs="Calibri Light"/>
              </w:rPr>
              <w:t>E.4.9.b</w:t>
            </w:r>
          </w:p>
        </w:tc>
        <w:tc>
          <w:tcPr>
            <w:tcW w:w="6824" w:type="dxa"/>
            <w:tcBorders>
              <w:top w:val="single" w:sz="4" w:space="0" w:color="auto"/>
              <w:left w:val="single" w:sz="4" w:space="0" w:color="auto"/>
              <w:bottom w:val="single" w:sz="4" w:space="0" w:color="auto"/>
              <w:right w:val="single" w:sz="4" w:space="0" w:color="auto"/>
            </w:tcBorders>
            <w:hideMark/>
          </w:tcPr>
          <w:p w14:paraId="4A97DB1D" w14:textId="77777777" w:rsidR="006B619B" w:rsidRPr="00F245E6" w:rsidRDefault="006B619B">
            <w:pPr>
              <w:rPr>
                <w:rFonts w:cs="Calibri Light"/>
              </w:rPr>
            </w:pPr>
            <w:r w:rsidRPr="00F245E6">
              <w:rPr>
                <w:rFonts w:cs="Calibri Light"/>
              </w:rPr>
              <w:t>Gibt es eine jährliche Erhebung der Energieverbräuche in der Gemeinde auf der Basis der Mappe der Energieverbräuche Bestand?</w:t>
            </w:r>
          </w:p>
          <w:p w14:paraId="3EBDC39F" w14:textId="77777777" w:rsidR="006B619B" w:rsidRPr="00F245E6" w:rsidRDefault="006B619B">
            <w:pPr>
              <w:rPr>
                <w:rFonts w:cs="Calibri Light"/>
              </w:rPr>
            </w:pPr>
            <w:r w:rsidRPr="00F245E6">
              <w:rPr>
                <w:rFonts w:cs="Calibri Light"/>
              </w:rPr>
              <w:t>(Ja = 2 Punkte)</w:t>
            </w:r>
          </w:p>
        </w:tc>
        <w:tc>
          <w:tcPr>
            <w:tcW w:w="737" w:type="dxa"/>
            <w:vMerge w:val="restart"/>
            <w:tcBorders>
              <w:top w:val="single" w:sz="4" w:space="0" w:color="auto"/>
              <w:left w:val="single" w:sz="4" w:space="0" w:color="auto"/>
              <w:right w:val="single" w:sz="4" w:space="0" w:color="auto"/>
            </w:tcBorders>
            <w:hideMark/>
          </w:tcPr>
          <w:p w14:paraId="11068DAC" w14:textId="77777777" w:rsidR="006B619B" w:rsidRPr="00F245E6" w:rsidRDefault="006B619B">
            <w:pPr>
              <w:rPr>
                <w:rFonts w:cs="Calibri Light"/>
              </w:rPr>
            </w:pPr>
            <w:r w:rsidRPr="00F245E6">
              <w:rPr>
                <w:rFonts w:cs="Calibri Light"/>
              </w:rPr>
              <w:t>mögl.</w:t>
            </w:r>
          </w:p>
          <w:p w14:paraId="4375A9F8" w14:textId="77777777" w:rsidR="006B619B" w:rsidRPr="00F245E6" w:rsidRDefault="006B619B">
            <w:pPr>
              <w:jc w:val="center"/>
              <w:rPr>
                <w:rFonts w:cs="Calibri Light"/>
                <w:b/>
              </w:rPr>
            </w:pPr>
            <w:r w:rsidRPr="00F245E6">
              <w:rPr>
                <w:rFonts w:cs="Calibri Light"/>
                <w:b/>
              </w:rPr>
              <w:t>2 (K)</w:t>
            </w:r>
          </w:p>
        </w:tc>
        <w:tc>
          <w:tcPr>
            <w:tcW w:w="738" w:type="dxa"/>
            <w:vMerge w:val="restart"/>
            <w:tcBorders>
              <w:top w:val="single" w:sz="4" w:space="0" w:color="auto"/>
              <w:left w:val="single" w:sz="4" w:space="0" w:color="auto"/>
              <w:bottom w:val="single" w:sz="4" w:space="0" w:color="auto"/>
              <w:right w:val="single" w:sz="4" w:space="0" w:color="auto"/>
            </w:tcBorders>
          </w:tcPr>
          <w:p w14:paraId="14066890" w14:textId="77777777" w:rsidR="006B619B" w:rsidRPr="00F245E6" w:rsidRDefault="006B619B">
            <w:pPr>
              <w:rPr>
                <w:rFonts w:cs="Calibri Light"/>
              </w:rPr>
            </w:pPr>
            <w:r w:rsidRPr="00F245E6">
              <w:rPr>
                <w:rFonts w:cs="Calibri Light"/>
              </w:rPr>
              <w:t>tats.</w:t>
            </w:r>
          </w:p>
          <w:p w14:paraId="54E60B24" w14:textId="77777777" w:rsidR="006B619B" w:rsidRPr="00F245E6" w:rsidRDefault="006B619B">
            <w:pPr>
              <w:jc w:val="center"/>
              <w:rPr>
                <w:rFonts w:cs="Calibri Light"/>
                <w:b/>
              </w:rPr>
            </w:pPr>
          </w:p>
        </w:tc>
      </w:tr>
      <w:tr w:rsidR="006B619B" w:rsidRPr="00F245E6" w14:paraId="400A2965" w14:textId="77777777" w:rsidTr="000F4D2E">
        <w:tc>
          <w:tcPr>
            <w:tcW w:w="988" w:type="dxa"/>
            <w:tcBorders>
              <w:top w:val="single" w:sz="4" w:space="0" w:color="auto"/>
              <w:left w:val="single" w:sz="4" w:space="0" w:color="auto"/>
              <w:bottom w:val="single" w:sz="4" w:space="0" w:color="auto"/>
              <w:right w:val="single" w:sz="4" w:space="0" w:color="auto"/>
            </w:tcBorders>
          </w:tcPr>
          <w:p w14:paraId="5CC76F41" w14:textId="77777777" w:rsidR="006B619B" w:rsidRPr="00F245E6" w:rsidRDefault="006B619B">
            <w:pPr>
              <w:rPr>
                <w:rFonts w:cs="Calibri Light"/>
                <w:color w:val="C00000"/>
              </w:rPr>
            </w:pPr>
          </w:p>
        </w:tc>
        <w:tc>
          <w:tcPr>
            <w:tcW w:w="6824" w:type="dxa"/>
            <w:tcBorders>
              <w:right w:val="single" w:sz="4" w:space="0" w:color="auto"/>
            </w:tcBorders>
            <w:vAlign w:val="center"/>
            <w:hideMark/>
          </w:tcPr>
          <w:p w14:paraId="6A03EDF9"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33CD4FBC" w14:textId="77777777" w:rsidR="006B619B" w:rsidRPr="00F245E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678B6D0" w14:textId="77777777" w:rsidR="006B619B" w:rsidRPr="00F245E6" w:rsidRDefault="006B619B">
            <w:pPr>
              <w:rPr>
                <w:rFonts w:cs="Calibri Light"/>
                <w:b/>
              </w:rPr>
            </w:pPr>
          </w:p>
        </w:tc>
      </w:tr>
    </w:tbl>
    <w:p w14:paraId="60E2EDBE"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6B619B" w:rsidRPr="00F245E6" w14:paraId="1CBA15E5"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7CC77AFF" w14:textId="77777777" w:rsidR="006B619B" w:rsidRPr="00F245E6" w:rsidRDefault="006B619B">
            <w:pPr>
              <w:rPr>
                <w:rFonts w:cs="Calibri Light"/>
              </w:rPr>
            </w:pPr>
            <w:r w:rsidRPr="00F245E6">
              <w:rPr>
                <w:rFonts w:cs="Calibri Light"/>
              </w:rPr>
              <w:t>E.2.4.a</w:t>
            </w:r>
          </w:p>
        </w:tc>
        <w:tc>
          <w:tcPr>
            <w:tcW w:w="6826" w:type="dxa"/>
            <w:tcBorders>
              <w:top w:val="single" w:sz="4" w:space="0" w:color="auto"/>
              <w:left w:val="single" w:sz="4" w:space="0" w:color="auto"/>
              <w:bottom w:val="single" w:sz="4" w:space="0" w:color="auto"/>
              <w:right w:val="single" w:sz="4" w:space="0" w:color="auto"/>
            </w:tcBorders>
            <w:hideMark/>
          </w:tcPr>
          <w:p w14:paraId="0BC674D6" w14:textId="77777777" w:rsidR="006B619B" w:rsidRPr="00F245E6" w:rsidRDefault="006B619B">
            <w:pPr>
              <w:rPr>
                <w:rFonts w:cs="Calibri Light"/>
              </w:rPr>
            </w:pPr>
            <w:r w:rsidRPr="00F245E6">
              <w:rPr>
                <w:rFonts w:cs="Calibri Light"/>
              </w:rPr>
              <w:t>Gibt es eine tabellarische Erstellung der Energiebilanz Bestand nach Energieträger auf Basis des Zielkataloges, der Mappe der Energieproduktion und der Mappe der Energieverbräuche?</w:t>
            </w:r>
          </w:p>
          <w:p w14:paraId="577CF44E" w14:textId="789B0B58" w:rsidR="006B619B" w:rsidRPr="00F245E6" w:rsidRDefault="006B619B">
            <w:pPr>
              <w:rPr>
                <w:rFonts w:cs="Calibri Light"/>
              </w:rPr>
            </w:pPr>
            <w:r w:rsidRPr="00F245E6">
              <w:rPr>
                <w:rFonts w:cs="Calibri Light"/>
              </w:rPr>
              <w:t>(Ja, komplett = 6 Punkte, ungenau nur 1 Punkt)</w:t>
            </w:r>
          </w:p>
        </w:tc>
        <w:tc>
          <w:tcPr>
            <w:tcW w:w="736" w:type="dxa"/>
            <w:vMerge w:val="restart"/>
            <w:tcBorders>
              <w:top w:val="single" w:sz="4" w:space="0" w:color="auto"/>
              <w:left w:val="single" w:sz="4" w:space="0" w:color="auto"/>
              <w:right w:val="single" w:sz="4" w:space="0" w:color="auto"/>
            </w:tcBorders>
            <w:hideMark/>
          </w:tcPr>
          <w:p w14:paraId="6FB547DF" w14:textId="77777777" w:rsidR="006B619B" w:rsidRPr="00F245E6" w:rsidRDefault="006B619B">
            <w:pPr>
              <w:rPr>
                <w:rFonts w:cs="Calibri Light"/>
              </w:rPr>
            </w:pPr>
            <w:r w:rsidRPr="00F245E6">
              <w:rPr>
                <w:rFonts w:cs="Calibri Light"/>
              </w:rPr>
              <w:t>mögl.</w:t>
            </w:r>
          </w:p>
          <w:p w14:paraId="189339AA" w14:textId="77777777" w:rsidR="006B619B" w:rsidRPr="00F245E6" w:rsidRDefault="006B619B">
            <w:pPr>
              <w:jc w:val="center"/>
              <w:rPr>
                <w:rFonts w:cs="Calibri Light"/>
                <w:b/>
              </w:rPr>
            </w:pPr>
            <w:r w:rsidRPr="00F245E6">
              <w:rPr>
                <w:rFonts w:cs="Calibri Light"/>
                <w:b/>
              </w:rPr>
              <w:t>6 (K)</w:t>
            </w:r>
          </w:p>
        </w:tc>
        <w:tc>
          <w:tcPr>
            <w:tcW w:w="737" w:type="dxa"/>
            <w:vMerge w:val="restart"/>
            <w:tcBorders>
              <w:top w:val="single" w:sz="4" w:space="0" w:color="auto"/>
              <w:left w:val="single" w:sz="4" w:space="0" w:color="auto"/>
              <w:bottom w:val="single" w:sz="4" w:space="0" w:color="auto"/>
              <w:right w:val="single" w:sz="4" w:space="0" w:color="auto"/>
            </w:tcBorders>
          </w:tcPr>
          <w:p w14:paraId="6317E7C7" w14:textId="77777777" w:rsidR="006B619B" w:rsidRPr="00F245E6" w:rsidRDefault="006B619B">
            <w:pPr>
              <w:rPr>
                <w:rFonts w:cs="Calibri Light"/>
              </w:rPr>
            </w:pPr>
            <w:r w:rsidRPr="00F245E6">
              <w:rPr>
                <w:rFonts w:cs="Calibri Light"/>
              </w:rPr>
              <w:t>tats.</w:t>
            </w:r>
          </w:p>
          <w:p w14:paraId="27239FE7" w14:textId="77777777" w:rsidR="006B619B" w:rsidRPr="00F245E6" w:rsidRDefault="006B619B">
            <w:pPr>
              <w:jc w:val="center"/>
              <w:rPr>
                <w:rFonts w:cs="Calibri Light"/>
                <w:b/>
              </w:rPr>
            </w:pPr>
          </w:p>
        </w:tc>
      </w:tr>
      <w:tr w:rsidR="006B619B" w:rsidRPr="00F245E6" w14:paraId="463E3CA3" w14:textId="77777777" w:rsidTr="000F4D2E">
        <w:tc>
          <w:tcPr>
            <w:tcW w:w="988" w:type="dxa"/>
            <w:tcBorders>
              <w:top w:val="single" w:sz="4" w:space="0" w:color="auto"/>
              <w:left w:val="single" w:sz="4" w:space="0" w:color="auto"/>
              <w:bottom w:val="single" w:sz="4" w:space="0" w:color="auto"/>
              <w:right w:val="single" w:sz="4" w:space="0" w:color="auto"/>
            </w:tcBorders>
          </w:tcPr>
          <w:p w14:paraId="29E6B5C7" w14:textId="77777777" w:rsidR="006B619B" w:rsidRPr="00F245E6" w:rsidRDefault="006B619B">
            <w:pPr>
              <w:rPr>
                <w:rFonts w:cs="Calibri Light"/>
                <w:color w:val="C00000"/>
              </w:rPr>
            </w:pPr>
          </w:p>
        </w:tc>
        <w:tc>
          <w:tcPr>
            <w:tcW w:w="6826" w:type="dxa"/>
            <w:tcBorders>
              <w:right w:val="single" w:sz="4" w:space="0" w:color="auto"/>
            </w:tcBorders>
            <w:vAlign w:val="center"/>
            <w:hideMark/>
          </w:tcPr>
          <w:p w14:paraId="12D866FE"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12F3CDA2"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2E246B89" w14:textId="77777777" w:rsidR="006B619B" w:rsidRPr="00F245E6" w:rsidRDefault="006B619B">
            <w:pPr>
              <w:rPr>
                <w:rFonts w:cs="Calibri Light"/>
                <w:b/>
              </w:rPr>
            </w:pPr>
          </w:p>
        </w:tc>
      </w:tr>
    </w:tbl>
    <w:p w14:paraId="5CA91932"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6B619B" w:rsidRPr="00F245E6" w14:paraId="7C1342A7"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E388727" w14:textId="77777777" w:rsidR="006B619B" w:rsidRPr="00F245E6" w:rsidRDefault="006B619B">
            <w:pPr>
              <w:rPr>
                <w:rFonts w:cs="Calibri Light"/>
              </w:rPr>
            </w:pPr>
            <w:r w:rsidRPr="00F245E6">
              <w:rPr>
                <w:rFonts w:cs="Calibri Light"/>
              </w:rPr>
              <w:t>E.2.4.b</w:t>
            </w:r>
          </w:p>
        </w:tc>
        <w:tc>
          <w:tcPr>
            <w:tcW w:w="6826" w:type="dxa"/>
            <w:tcBorders>
              <w:top w:val="single" w:sz="4" w:space="0" w:color="auto"/>
              <w:left w:val="single" w:sz="4" w:space="0" w:color="auto"/>
              <w:bottom w:val="single" w:sz="4" w:space="0" w:color="auto"/>
              <w:right w:val="single" w:sz="4" w:space="0" w:color="auto"/>
            </w:tcBorders>
            <w:hideMark/>
          </w:tcPr>
          <w:p w14:paraId="39A5C3E7" w14:textId="77777777" w:rsidR="006B619B" w:rsidRPr="00F245E6" w:rsidRDefault="006B619B">
            <w:pPr>
              <w:rPr>
                <w:rFonts w:cs="Calibri Light"/>
              </w:rPr>
            </w:pPr>
            <w:r w:rsidRPr="00F245E6">
              <w:rPr>
                <w:rFonts w:cs="Calibri Light"/>
              </w:rPr>
              <w:t xml:space="preserve">Gibt es eine raumbezogene </w:t>
            </w:r>
            <w:proofErr w:type="spellStart"/>
            <w:r w:rsidRPr="00F245E6">
              <w:rPr>
                <w:rFonts w:cs="Calibri Light"/>
              </w:rPr>
              <w:t>planliche</w:t>
            </w:r>
            <w:proofErr w:type="spellEnd"/>
            <w:r w:rsidRPr="00F245E6">
              <w:rPr>
                <w:rFonts w:cs="Calibri Light"/>
              </w:rPr>
              <w:t xml:space="preserve"> Darstellung der Energiebilanz Bestand nach Energieträger auf Basis des Zielkataloges, der Mappe der </w:t>
            </w:r>
            <w:r w:rsidRPr="00F245E6">
              <w:rPr>
                <w:rFonts w:cs="Calibri Light"/>
              </w:rPr>
              <w:lastRenderedPageBreak/>
              <w:t>Energieproduktion und der Mappe der Energieverbräuche?</w:t>
            </w:r>
          </w:p>
          <w:p w14:paraId="27593B81" w14:textId="6F0F3071" w:rsidR="006B619B" w:rsidRPr="00F245E6" w:rsidRDefault="006B619B">
            <w:pPr>
              <w:rPr>
                <w:rFonts w:cs="Calibri Light"/>
              </w:rPr>
            </w:pPr>
            <w:r w:rsidRPr="00F245E6">
              <w:rPr>
                <w:rFonts w:cs="Calibri Light"/>
              </w:rPr>
              <w:t>(Ja, komplett = 6 Punkte, ungenau nur 1 Punkt)</w:t>
            </w:r>
          </w:p>
        </w:tc>
        <w:tc>
          <w:tcPr>
            <w:tcW w:w="736" w:type="dxa"/>
            <w:vMerge w:val="restart"/>
            <w:tcBorders>
              <w:top w:val="single" w:sz="4" w:space="0" w:color="auto"/>
              <w:left w:val="single" w:sz="4" w:space="0" w:color="auto"/>
              <w:right w:val="single" w:sz="4" w:space="0" w:color="auto"/>
            </w:tcBorders>
            <w:hideMark/>
          </w:tcPr>
          <w:p w14:paraId="254C7B63" w14:textId="77777777" w:rsidR="006B619B" w:rsidRPr="00F245E6" w:rsidRDefault="006B619B">
            <w:pPr>
              <w:rPr>
                <w:rFonts w:cs="Calibri Light"/>
              </w:rPr>
            </w:pPr>
            <w:r w:rsidRPr="00F245E6">
              <w:rPr>
                <w:rFonts w:cs="Calibri Light"/>
              </w:rPr>
              <w:lastRenderedPageBreak/>
              <w:t>mögl.</w:t>
            </w:r>
          </w:p>
          <w:p w14:paraId="02264F4C" w14:textId="77777777" w:rsidR="006B619B" w:rsidRPr="00F245E6" w:rsidRDefault="006B619B">
            <w:pPr>
              <w:jc w:val="center"/>
              <w:rPr>
                <w:rFonts w:cs="Calibri Light"/>
                <w:b/>
              </w:rPr>
            </w:pPr>
            <w:r w:rsidRPr="00F245E6">
              <w:rPr>
                <w:rFonts w:cs="Calibri Light"/>
                <w:b/>
              </w:rPr>
              <w:t>6 (K)</w:t>
            </w:r>
          </w:p>
        </w:tc>
        <w:tc>
          <w:tcPr>
            <w:tcW w:w="737" w:type="dxa"/>
            <w:vMerge w:val="restart"/>
            <w:tcBorders>
              <w:top w:val="single" w:sz="4" w:space="0" w:color="auto"/>
              <w:left w:val="single" w:sz="4" w:space="0" w:color="auto"/>
              <w:bottom w:val="single" w:sz="4" w:space="0" w:color="auto"/>
              <w:right w:val="single" w:sz="4" w:space="0" w:color="auto"/>
            </w:tcBorders>
          </w:tcPr>
          <w:p w14:paraId="12BCD148" w14:textId="77777777" w:rsidR="006B619B" w:rsidRPr="00F245E6" w:rsidRDefault="006B619B">
            <w:pPr>
              <w:rPr>
                <w:rFonts w:cs="Calibri Light"/>
              </w:rPr>
            </w:pPr>
            <w:r w:rsidRPr="00F245E6">
              <w:rPr>
                <w:rFonts w:cs="Calibri Light"/>
              </w:rPr>
              <w:t>tats.</w:t>
            </w:r>
          </w:p>
          <w:p w14:paraId="70B57340" w14:textId="77777777" w:rsidR="006B619B" w:rsidRPr="00F245E6" w:rsidRDefault="006B619B">
            <w:pPr>
              <w:jc w:val="center"/>
              <w:rPr>
                <w:rFonts w:cs="Calibri Light"/>
                <w:b/>
              </w:rPr>
            </w:pPr>
          </w:p>
        </w:tc>
      </w:tr>
      <w:tr w:rsidR="006B619B" w:rsidRPr="00F245E6" w14:paraId="329EB00D" w14:textId="77777777" w:rsidTr="000F4D2E">
        <w:tc>
          <w:tcPr>
            <w:tcW w:w="988" w:type="dxa"/>
            <w:tcBorders>
              <w:top w:val="single" w:sz="4" w:space="0" w:color="auto"/>
              <w:left w:val="single" w:sz="4" w:space="0" w:color="auto"/>
              <w:bottom w:val="single" w:sz="4" w:space="0" w:color="auto"/>
              <w:right w:val="single" w:sz="4" w:space="0" w:color="auto"/>
            </w:tcBorders>
          </w:tcPr>
          <w:p w14:paraId="09F0E9CC" w14:textId="77777777" w:rsidR="006B619B" w:rsidRPr="00F245E6" w:rsidRDefault="006B619B">
            <w:pPr>
              <w:rPr>
                <w:rFonts w:cs="Calibri Light"/>
                <w:color w:val="C00000"/>
              </w:rPr>
            </w:pPr>
          </w:p>
        </w:tc>
        <w:tc>
          <w:tcPr>
            <w:tcW w:w="6826" w:type="dxa"/>
            <w:tcBorders>
              <w:right w:val="single" w:sz="4" w:space="0" w:color="auto"/>
            </w:tcBorders>
            <w:vAlign w:val="center"/>
            <w:hideMark/>
          </w:tcPr>
          <w:p w14:paraId="7A45E496"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665F5882"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2D3638B" w14:textId="77777777" w:rsidR="006B619B" w:rsidRPr="00F245E6" w:rsidRDefault="006B619B">
            <w:pPr>
              <w:rPr>
                <w:rFonts w:cs="Calibri Light"/>
                <w:b/>
              </w:rPr>
            </w:pPr>
          </w:p>
        </w:tc>
      </w:tr>
    </w:tbl>
    <w:p w14:paraId="0CD4B393"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6B619B" w:rsidRPr="00F245E6" w14:paraId="6DFFF707"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6F9C181" w14:textId="77777777" w:rsidR="006B619B" w:rsidRPr="00F245E6" w:rsidRDefault="006B619B">
            <w:pPr>
              <w:rPr>
                <w:rFonts w:cs="Calibri Light"/>
              </w:rPr>
            </w:pPr>
            <w:r w:rsidRPr="00F245E6">
              <w:rPr>
                <w:rFonts w:cs="Calibri Light"/>
              </w:rPr>
              <w:t>E.2.4.c</w:t>
            </w:r>
          </w:p>
        </w:tc>
        <w:tc>
          <w:tcPr>
            <w:tcW w:w="6826" w:type="dxa"/>
            <w:tcBorders>
              <w:top w:val="single" w:sz="4" w:space="0" w:color="auto"/>
              <w:left w:val="single" w:sz="4" w:space="0" w:color="auto"/>
              <w:bottom w:val="single" w:sz="4" w:space="0" w:color="auto"/>
              <w:right w:val="single" w:sz="4" w:space="0" w:color="auto"/>
            </w:tcBorders>
            <w:hideMark/>
          </w:tcPr>
          <w:p w14:paraId="4681470F" w14:textId="77777777" w:rsidR="006B619B" w:rsidRPr="00F245E6" w:rsidRDefault="006B619B">
            <w:pPr>
              <w:rPr>
                <w:rFonts w:cs="Calibri Light"/>
              </w:rPr>
            </w:pPr>
            <w:r w:rsidRPr="00F245E6">
              <w:rPr>
                <w:rFonts w:cs="Calibri Light"/>
              </w:rPr>
              <w:t>Gibt es eine tabellarische Erstellung der Energiebilanz Bestand nach Verbrauchssektoren auf Basis des Zielkataloges, der Mappe der Energieproduktion und der Mappe der Energieverbräuche?</w:t>
            </w:r>
          </w:p>
          <w:p w14:paraId="688FD214" w14:textId="34C25A75" w:rsidR="006B619B" w:rsidRPr="00F245E6" w:rsidRDefault="006B619B">
            <w:pPr>
              <w:rPr>
                <w:rFonts w:cs="Calibri Light"/>
              </w:rPr>
            </w:pPr>
            <w:r w:rsidRPr="00F245E6">
              <w:rPr>
                <w:rFonts w:cs="Calibri Light"/>
              </w:rPr>
              <w:t>(Ja, komplett = 6 Punkte, ungenau nur 1 Punkt)</w:t>
            </w:r>
          </w:p>
        </w:tc>
        <w:tc>
          <w:tcPr>
            <w:tcW w:w="736" w:type="dxa"/>
            <w:vMerge w:val="restart"/>
            <w:tcBorders>
              <w:top w:val="single" w:sz="4" w:space="0" w:color="auto"/>
              <w:left w:val="single" w:sz="4" w:space="0" w:color="auto"/>
              <w:right w:val="single" w:sz="4" w:space="0" w:color="auto"/>
            </w:tcBorders>
            <w:hideMark/>
          </w:tcPr>
          <w:p w14:paraId="707B3BFA" w14:textId="77777777" w:rsidR="006B619B" w:rsidRPr="00F245E6" w:rsidRDefault="006B619B">
            <w:pPr>
              <w:rPr>
                <w:rFonts w:cs="Calibri Light"/>
              </w:rPr>
            </w:pPr>
            <w:r w:rsidRPr="00F245E6">
              <w:rPr>
                <w:rFonts w:cs="Calibri Light"/>
              </w:rPr>
              <w:t>mögl.</w:t>
            </w:r>
          </w:p>
          <w:p w14:paraId="42B8E98B" w14:textId="77777777" w:rsidR="006B619B" w:rsidRPr="00F245E6" w:rsidRDefault="006B619B">
            <w:pPr>
              <w:jc w:val="center"/>
              <w:rPr>
                <w:rFonts w:cs="Calibri Light"/>
                <w:b/>
              </w:rPr>
            </w:pPr>
            <w:r w:rsidRPr="00F245E6">
              <w:rPr>
                <w:rFonts w:cs="Calibri Light"/>
                <w:b/>
              </w:rPr>
              <w:t>6 (K)</w:t>
            </w:r>
          </w:p>
        </w:tc>
        <w:tc>
          <w:tcPr>
            <w:tcW w:w="737" w:type="dxa"/>
            <w:vMerge w:val="restart"/>
            <w:tcBorders>
              <w:top w:val="single" w:sz="4" w:space="0" w:color="auto"/>
              <w:left w:val="single" w:sz="4" w:space="0" w:color="auto"/>
              <w:bottom w:val="single" w:sz="4" w:space="0" w:color="auto"/>
              <w:right w:val="single" w:sz="4" w:space="0" w:color="auto"/>
            </w:tcBorders>
          </w:tcPr>
          <w:p w14:paraId="4AE45FEC" w14:textId="77777777" w:rsidR="006B619B" w:rsidRPr="00F245E6" w:rsidRDefault="006B619B">
            <w:pPr>
              <w:rPr>
                <w:rFonts w:cs="Calibri Light"/>
              </w:rPr>
            </w:pPr>
            <w:r w:rsidRPr="00F245E6">
              <w:rPr>
                <w:rFonts w:cs="Calibri Light"/>
              </w:rPr>
              <w:t>tats.</w:t>
            </w:r>
          </w:p>
          <w:p w14:paraId="3640C630" w14:textId="77777777" w:rsidR="006B619B" w:rsidRPr="00F245E6" w:rsidRDefault="006B619B">
            <w:pPr>
              <w:jc w:val="center"/>
              <w:rPr>
                <w:rFonts w:cs="Calibri Light"/>
                <w:b/>
              </w:rPr>
            </w:pPr>
          </w:p>
        </w:tc>
      </w:tr>
      <w:tr w:rsidR="006B619B" w:rsidRPr="00F245E6" w14:paraId="27AC088B" w14:textId="77777777" w:rsidTr="000F4D2E">
        <w:tc>
          <w:tcPr>
            <w:tcW w:w="988" w:type="dxa"/>
            <w:tcBorders>
              <w:top w:val="single" w:sz="4" w:space="0" w:color="auto"/>
              <w:left w:val="single" w:sz="4" w:space="0" w:color="auto"/>
              <w:bottom w:val="single" w:sz="4" w:space="0" w:color="auto"/>
              <w:right w:val="single" w:sz="4" w:space="0" w:color="auto"/>
            </w:tcBorders>
          </w:tcPr>
          <w:p w14:paraId="0FB4AE59" w14:textId="77777777" w:rsidR="006B619B" w:rsidRPr="00F245E6" w:rsidRDefault="006B619B">
            <w:pPr>
              <w:rPr>
                <w:rFonts w:cs="Calibri Light"/>
                <w:color w:val="C00000"/>
              </w:rPr>
            </w:pPr>
          </w:p>
        </w:tc>
        <w:tc>
          <w:tcPr>
            <w:tcW w:w="6826" w:type="dxa"/>
            <w:tcBorders>
              <w:right w:val="single" w:sz="4" w:space="0" w:color="auto"/>
            </w:tcBorders>
            <w:vAlign w:val="center"/>
            <w:hideMark/>
          </w:tcPr>
          <w:p w14:paraId="219147E7"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D802BE7"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19212598" w14:textId="77777777" w:rsidR="006B619B" w:rsidRPr="00F245E6" w:rsidRDefault="006B619B">
            <w:pPr>
              <w:rPr>
                <w:rFonts w:cs="Calibri Light"/>
                <w:b/>
              </w:rPr>
            </w:pPr>
          </w:p>
        </w:tc>
      </w:tr>
    </w:tbl>
    <w:p w14:paraId="0DD08B8D"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6B619B" w:rsidRPr="00F245E6" w14:paraId="16B69DA0"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1486458A" w14:textId="77777777" w:rsidR="006B619B" w:rsidRPr="00F245E6" w:rsidRDefault="006B619B">
            <w:pPr>
              <w:rPr>
                <w:rFonts w:cs="Calibri Light"/>
              </w:rPr>
            </w:pPr>
            <w:r w:rsidRPr="00F245E6">
              <w:rPr>
                <w:rFonts w:cs="Calibri Light"/>
              </w:rPr>
              <w:t>E.2.4.d</w:t>
            </w:r>
          </w:p>
        </w:tc>
        <w:tc>
          <w:tcPr>
            <w:tcW w:w="6826" w:type="dxa"/>
            <w:tcBorders>
              <w:top w:val="single" w:sz="4" w:space="0" w:color="auto"/>
              <w:left w:val="single" w:sz="4" w:space="0" w:color="auto"/>
              <w:bottom w:val="single" w:sz="4" w:space="0" w:color="auto"/>
              <w:right w:val="single" w:sz="4" w:space="0" w:color="auto"/>
            </w:tcBorders>
            <w:hideMark/>
          </w:tcPr>
          <w:p w14:paraId="7E268423" w14:textId="77777777" w:rsidR="006B619B" w:rsidRPr="00F245E6" w:rsidRDefault="006B619B">
            <w:pPr>
              <w:rPr>
                <w:rFonts w:cs="Calibri Light"/>
              </w:rPr>
            </w:pPr>
            <w:r w:rsidRPr="00F245E6">
              <w:rPr>
                <w:rFonts w:cs="Calibri Light"/>
              </w:rPr>
              <w:t xml:space="preserve">Gibt es eine raumbezogene </w:t>
            </w:r>
            <w:proofErr w:type="spellStart"/>
            <w:r w:rsidRPr="00F245E6">
              <w:rPr>
                <w:rFonts w:cs="Calibri Light"/>
              </w:rPr>
              <w:t>planliche</w:t>
            </w:r>
            <w:proofErr w:type="spellEnd"/>
            <w:r w:rsidRPr="00F245E6">
              <w:rPr>
                <w:rFonts w:cs="Calibri Light"/>
              </w:rPr>
              <w:t xml:space="preserve"> Darstellung der Energiebilanz Bestand nach Verbrauchssektoren auf Basis des Zielkataloges, der Mappe der Energieproduktion und der Mappe der Energieverbräuche?</w:t>
            </w:r>
          </w:p>
          <w:p w14:paraId="26A83E15" w14:textId="1F151AA4" w:rsidR="006B619B" w:rsidRPr="00F245E6" w:rsidRDefault="006B619B">
            <w:pPr>
              <w:rPr>
                <w:rFonts w:cs="Calibri Light"/>
              </w:rPr>
            </w:pPr>
            <w:r w:rsidRPr="00F245E6">
              <w:rPr>
                <w:rFonts w:cs="Calibri Light"/>
              </w:rPr>
              <w:t>(Ja, komplett = 6 Punkte, ungenau nur 1 Punkt)</w:t>
            </w:r>
          </w:p>
        </w:tc>
        <w:tc>
          <w:tcPr>
            <w:tcW w:w="736" w:type="dxa"/>
            <w:vMerge w:val="restart"/>
            <w:tcBorders>
              <w:top w:val="single" w:sz="4" w:space="0" w:color="auto"/>
              <w:left w:val="single" w:sz="4" w:space="0" w:color="auto"/>
              <w:right w:val="single" w:sz="4" w:space="0" w:color="auto"/>
            </w:tcBorders>
            <w:hideMark/>
          </w:tcPr>
          <w:p w14:paraId="1F627FC7" w14:textId="77777777" w:rsidR="006B619B" w:rsidRPr="00F245E6" w:rsidRDefault="006B619B">
            <w:pPr>
              <w:rPr>
                <w:rFonts w:cs="Calibri Light"/>
              </w:rPr>
            </w:pPr>
            <w:r w:rsidRPr="00F245E6">
              <w:rPr>
                <w:rFonts w:cs="Calibri Light"/>
              </w:rPr>
              <w:t>mögl.</w:t>
            </w:r>
          </w:p>
          <w:p w14:paraId="20CCA819" w14:textId="77777777" w:rsidR="006B619B" w:rsidRPr="00F245E6" w:rsidRDefault="006B619B">
            <w:pPr>
              <w:jc w:val="center"/>
              <w:rPr>
                <w:rFonts w:cs="Calibri Light"/>
                <w:b/>
              </w:rPr>
            </w:pPr>
            <w:r w:rsidRPr="00F245E6">
              <w:rPr>
                <w:rFonts w:cs="Calibri Light"/>
                <w:b/>
              </w:rPr>
              <w:t>6 (K)</w:t>
            </w:r>
          </w:p>
        </w:tc>
        <w:tc>
          <w:tcPr>
            <w:tcW w:w="737" w:type="dxa"/>
            <w:vMerge w:val="restart"/>
            <w:tcBorders>
              <w:top w:val="single" w:sz="4" w:space="0" w:color="auto"/>
              <w:left w:val="single" w:sz="4" w:space="0" w:color="auto"/>
              <w:bottom w:val="single" w:sz="4" w:space="0" w:color="auto"/>
              <w:right w:val="single" w:sz="4" w:space="0" w:color="auto"/>
            </w:tcBorders>
          </w:tcPr>
          <w:p w14:paraId="66598066" w14:textId="77777777" w:rsidR="006B619B" w:rsidRPr="00F245E6" w:rsidRDefault="006B619B">
            <w:pPr>
              <w:rPr>
                <w:rFonts w:cs="Calibri Light"/>
              </w:rPr>
            </w:pPr>
            <w:r w:rsidRPr="00F245E6">
              <w:rPr>
                <w:rFonts w:cs="Calibri Light"/>
              </w:rPr>
              <w:t>tats.</w:t>
            </w:r>
          </w:p>
          <w:p w14:paraId="129FC789" w14:textId="77777777" w:rsidR="006B619B" w:rsidRPr="00F245E6" w:rsidRDefault="006B619B">
            <w:pPr>
              <w:jc w:val="center"/>
              <w:rPr>
                <w:rFonts w:cs="Calibri Light"/>
                <w:b/>
              </w:rPr>
            </w:pPr>
          </w:p>
        </w:tc>
      </w:tr>
      <w:tr w:rsidR="006B619B" w:rsidRPr="00F245E6" w14:paraId="57A67607" w14:textId="77777777" w:rsidTr="000F4D2E">
        <w:tc>
          <w:tcPr>
            <w:tcW w:w="988" w:type="dxa"/>
            <w:tcBorders>
              <w:top w:val="single" w:sz="4" w:space="0" w:color="auto"/>
              <w:left w:val="single" w:sz="4" w:space="0" w:color="auto"/>
              <w:bottom w:val="single" w:sz="4" w:space="0" w:color="auto"/>
              <w:right w:val="single" w:sz="4" w:space="0" w:color="auto"/>
            </w:tcBorders>
          </w:tcPr>
          <w:p w14:paraId="76C9C835" w14:textId="77777777" w:rsidR="006B619B" w:rsidRPr="00F245E6" w:rsidRDefault="006B619B">
            <w:pPr>
              <w:rPr>
                <w:rFonts w:cs="Calibri Light"/>
                <w:color w:val="C00000"/>
              </w:rPr>
            </w:pPr>
          </w:p>
        </w:tc>
        <w:tc>
          <w:tcPr>
            <w:tcW w:w="6826" w:type="dxa"/>
            <w:tcBorders>
              <w:right w:val="single" w:sz="4" w:space="0" w:color="auto"/>
            </w:tcBorders>
            <w:vAlign w:val="center"/>
            <w:hideMark/>
          </w:tcPr>
          <w:p w14:paraId="3612853A" w14:textId="77777777" w:rsidR="006B619B" w:rsidRPr="00F245E6" w:rsidRDefault="006B619B">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7F8DD22A" w14:textId="77777777" w:rsidR="006B619B" w:rsidRPr="00F245E6" w:rsidRDefault="006B619B">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EC49C20" w14:textId="77777777" w:rsidR="006B619B" w:rsidRPr="00F245E6" w:rsidRDefault="006B619B">
            <w:pPr>
              <w:rPr>
                <w:rFonts w:cs="Calibri Light"/>
                <w:b/>
              </w:rPr>
            </w:pPr>
          </w:p>
        </w:tc>
      </w:tr>
    </w:tbl>
    <w:p w14:paraId="280AD4DE"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6B619B" w:rsidRPr="00F245E6" w14:paraId="466D5173"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29518D2" w14:textId="77777777" w:rsidR="006B619B" w:rsidRPr="00F245E6" w:rsidRDefault="006B619B">
            <w:pPr>
              <w:rPr>
                <w:rFonts w:cs="Calibri Light"/>
              </w:rPr>
            </w:pPr>
            <w:r w:rsidRPr="00F245E6">
              <w:rPr>
                <w:rFonts w:cs="Calibri Light"/>
              </w:rPr>
              <w:t>E.2.4.e</w:t>
            </w:r>
          </w:p>
        </w:tc>
        <w:tc>
          <w:tcPr>
            <w:tcW w:w="6824" w:type="dxa"/>
            <w:tcBorders>
              <w:top w:val="single" w:sz="4" w:space="0" w:color="auto"/>
              <w:left w:val="single" w:sz="4" w:space="0" w:color="auto"/>
              <w:bottom w:val="single" w:sz="4" w:space="0" w:color="auto"/>
              <w:right w:val="single" w:sz="4" w:space="0" w:color="auto"/>
            </w:tcBorders>
            <w:hideMark/>
          </w:tcPr>
          <w:p w14:paraId="6CE617C3" w14:textId="77777777" w:rsidR="006B619B" w:rsidRPr="00F245E6" w:rsidRDefault="006B619B">
            <w:pPr>
              <w:rPr>
                <w:rFonts w:cs="Calibri Light"/>
              </w:rPr>
            </w:pPr>
            <w:r w:rsidRPr="00F245E6">
              <w:rPr>
                <w:rFonts w:cs="Calibri Light"/>
              </w:rPr>
              <w:t>Gibt es eine quartiersbezogene Aufarbeitung von Energieströmen (Verbräuche, Produktion)?</w:t>
            </w:r>
          </w:p>
          <w:p w14:paraId="522A8E1F" w14:textId="07ABBAC8" w:rsidR="006B619B" w:rsidRPr="00F245E6" w:rsidRDefault="006B619B">
            <w:pPr>
              <w:rPr>
                <w:rFonts w:cs="Calibri Light"/>
              </w:rPr>
            </w:pPr>
            <w:r w:rsidRPr="00F245E6">
              <w:rPr>
                <w:rFonts w:cs="Calibri Light"/>
              </w:rPr>
              <w:t>(Ja, komplett = 6 Punkte, ungenau nur 1 Punkt)</w:t>
            </w:r>
          </w:p>
        </w:tc>
        <w:tc>
          <w:tcPr>
            <w:tcW w:w="737" w:type="dxa"/>
            <w:vMerge w:val="restart"/>
            <w:tcBorders>
              <w:top w:val="single" w:sz="4" w:space="0" w:color="auto"/>
              <w:left w:val="single" w:sz="4" w:space="0" w:color="auto"/>
              <w:right w:val="single" w:sz="4" w:space="0" w:color="auto"/>
            </w:tcBorders>
            <w:hideMark/>
          </w:tcPr>
          <w:p w14:paraId="459B25E2" w14:textId="77777777" w:rsidR="006B619B" w:rsidRPr="00F245E6" w:rsidRDefault="006B619B">
            <w:pPr>
              <w:rPr>
                <w:rFonts w:cs="Calibri Light"/>
              </w:rPr>
            </w:pPr>
            <w:r w:rsidRPr="00F245E6">
              <w:rPr>
                <w:rFonts w:cs="Calibri Light"/>
              </w:rPr>
              <w:t>mögl.</w:t>
            </w:r>
          </w:p>
          <w:p w14:paraId="6C093B25" w14:textId="77777777" w:rsidR="006B619B" w:rsidRPr="00F245E6" w:rsidRDefault="006B619B">
            <w:pPr>
              <w:jc w:val="center"/>
              <w:rPr>
                <w:rFonts w:cs="Calibri Light"/>
                <w:b/>
              </w:rPr>
            </w:pPr>
            <w:r w:rsidRPr="00F245E6">
              <w:rPr>
                <w:rFonts w:cs="Calibri Light"/>
                <w:b/>
              </w:rPr>
              <w:t>6 (K)</w:t>
            </w:r>
          </w:p>
        </w:tc>
        <w:tc>
          <w:tcPr>
            <w:tcW w:w="738" w:type="dxa"/>
            <w:vMerge w:val="restart"/>
            <w:tcBorders>
              <w:top w:val="single" w:sz="4" w:space="0" w:color="auto"/>
              <w:left w:val="single" w:sz="4" w:space="0" w:color="auto"/>
              <w:bottom w:val="single" w:sz="4" w:space="0" w:color="auto"/>
              <w:right w:val="single" w:sz="4" w:space="0" w:color="auto"/>
            </w:tcBorders>
          </w:tcPr>
          <w:p w14:paraId="392EF7CC" w14:textId="77777777" w:rsidR="006B619B" w:rsidRPr="00F245E6" w:rsidRDefault="006B619B">
            <w:pPr>
              <w:rPr>
                <w:rFonts w:cs="Calibri Light"/>
              </w:rPr>
            </w:pPr>
            <w:r w:rsidRPr="00F245E6">
              <w:rPr>
                <w:rFonts w:cs="Calibri Light"/>
              </w:rPr>
              <w:t>tats.</w:t>
            </w:r>
          </w:p>
          <w:p w14:paraId="59E5229A" w14:textId="77777777" w:rsidR="006B619B" w:rsidRPr="00F245E6" w:rsidRDefault="006B619B">
            <w:pPr>
              <w:jc w:val="center"/>
              <w:rPr>
                <w:rFonts w:cs="Calibri Light"/>
                <w:b/>
              </w:rPr>
            </w:pPr>
          </w:p>
        </w:tc>
      </w:tr>
      <w:tr w:rsidR="006B619B" w:rsidRPr="00F245E6" w14:paraId="7CF190CC" w14:textId="77777777" w:rsidTr="000F4D2E">
        <w:tc>
          <w:tcPr>
            <w:tcW w:w="988" w:type="dxa"/>
            <w:tcBorders>
              <w:top w:val="single" w:sz="4" w:space="0" w:color="auto"/>
              <w:left w:val="single" w:sz="4" w:space="0" w:color="auto"/>
              <w:bottom w:val="single" w:sz="4" w:space="0" w:color="auto"/>
              <w:right w:val="single" w:sz="4" w:space="0" w:color="auto"/>
            </w:tcBorders>
          </w:tcPr>
          <w:p w14:paraId="6ADA8B02" w14:textId="77777777" w:rsidR="006B619B" w:rsidRPr="00F245E6" w:rsidRDefault="006B619B">
            <w:pPr>
              <w:rPr>
                <w:rFonts w:cs="Calibri Light"/>
                <w:color w:val="C00000"/>
              </w:rPr>
            </w:pPr>
          </w:p>
        </w:tc>
        <w:tc>
          <w:tcPr>
            <w:tcW w:w="6824" w:type="dxa"/>
            <w:tcBorders>
              <w:right w:val="single" w:sz="4" w:space="0" w:color="auto"/>
            </w:tcBorders>
            <w:vAlign w:val="center"/>
            <w:hideMark/>
          </w:tcPr>
          <w:p w14:paraId="5D13AA96" w14:textId="77777777" w:rsidR="006B619B" w:rsidRPr="00F245E6" w:rsidRDefault="006B619B">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568414D5" w14:textId="77777777" w:rsidR="006B619B" w:rsidRPr="00F245E6" w:rsidRDefault="006B619B">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4200F24" w14:textId="77777777" w:rsidR="006B619B" w:rsidRPr="00F245E6" w:rsidRDefault="006B619B">
            <w:pPr>
              <w:rPr>
                <w:rFonts w:cs="Calibri Light"/>
                <w:b/>
              </w:rPr>
            </w:pPr>
          </w:p>
        </w:tc>
      </w:tr>
    </w:tbl>
    <w:p w14:paraId="5A4CCF34"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1"/>
        <w:gridCol w:w="739"/>
        <w:gridCol w:w="739"/>
      </w:tblGrid>
      <w:tr w:rsidR="006B619B" w:rsidRPr="00F245E6" w14:paraId="30A57208"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FB5E9B6" w14:textId="77777777" w:rsidR="006B619B" w:rsidRPr="00F245E6" w:rsidRDefault="006B619B">
            <w:pPr>
              <w:rPr>
                <w:rFonts w:cs="Calibri Light"/>
              </w:rPr>
            </w:pPr>
            <w:r w:rsidRPr="00F245E6">
              <w:rPr>
                <w:rFonts w:cs="Calibri Light"/>
              </w:rPr>
              <w:t>E.3.2.b</w:t>
            </w:r>
          </w:p>
        </w:tc>
        <w:tc>
          <w:tcPr>
            <w:tcW w:w="6821" w:type="dxa"/>
            <w:tcBorders>
              <w:top w:val="single" w:sz="4" w:space="0" w:color="auto"/>
              <w:left w:val="single" w:sz="4" w:space="0" w:color="auto"/>
              <w:bottom w:val="single" w:sz="4" w:space="0" w:color="auto"/>
              <w:right w:val="single" w:sz="4" w:space="0" w:color="auto"/>
            </w:tcBorders>
            <w:hideMark/>
          </w:tcPr>
          <w:p w14:paraId="10D3D392" w14:textId="77777777" w:rsidR="006B619B" w:rsidRPr="00F245E6" w:rsidRDefault="006B619B">
            <w:pPr>
              <w:rPr>
                <w:rFonts w:cs="Calibri Light"/>
              </w:rPr>
            </w:pPr>
            <w:r w:rsidRPr="00F245E6">
              <w:rPr>
                <w:rFonts w:cs="Calibri Light"/>
              </w:rPr>
              <w:t>Gibt es ein Konzept für die Speicherung von Wärme und die Wärmenetze, Formulierung von messbaren und in den nächsten 5 Jahren umsetzbaren Maßnahmen, Räumliche Zuordnung der Leitungsnetze, der Energieknoten und der Energiespeicher?</w:t>
            </w:r>
          </w:p>
          <w:p w14:paraId="29684375" w14:textId="77777777" w:rsidR="006B619B" w:rsidRPr="00F245E6" w:rsidRDefault="006B619B">
            <w:pPr>
              <w:rPr>
                <w:rFonts w:cs="Calibri Light"/>
              </w:rPr>
            </w:pPr>
            <w:r w:rsidRPr="00F245E6">
              <w:rPr>
                <w:rFonts w:cs="Calibri Light"/>
              </w:rPr>
              <w:t>(Ja + Beschreibung Maßnahmen = 2 Punkte)</w:t>
            </w:r>
          </w:p>
        </w:tc>
        <w:tc>
          <w:tcPr>
            <w:tcW w:w="739" w:type="dxa"/>
            <w:vMerge w:val="restart"/>
            <w:tcBorders>
              <w:top w:val="single" w:sz="4" w:space="0" w:color="auto"/>
              <w:left w:val="single" w:sz="4" w:space="0" w:color="auto"/>
              <w:right w:val="single" w:sz="4" w:space="0" w:color="auto"/>
            </w:tcBorders>
            <w:hideMark/>
          </w:tcPr>
          <w:p w14:paraId="1FF0BAEB" w14:textId="77777777" w:rsidR="006B619B" w:rsidRPr="00F245E6" w:rsidRDefault="006B619B">
            <w:pPr>
              <w:rPr>
                <w:rFonts w:cs="Calibri Light"/>
              </w:rPr>
            </w:pPr>
            <w:r w:rsidRPr="00F245E6">
              <w:rPr>
                <w:rFonts w:cs="Calibri Light"/>
              </w:rPr>
              <w:t>mögl.</w:t>
            </w:r>
          </w:p>
          <w:p w14:paraId="713F93EC" w14:textId="77777777" w:rsidR="006B619B" w:rsidRPr="00F245E6" w:rsidRDefault="006B619B">
            <w:pPr>
              <w:jc w:val="center"/>
              <w:rPr>
                <w:rFonts w:cs="Calibri Light"/>
                <w:b/>
              </w:rPr>
            </w:pPr>
            <w:r w:rsidRPr="00F245E6">
              <w:rPr>
                <w:rFonts w:cs="Calibri Light"/>
                <w:b/>
              </w:rPr>
              <w:t>2 (K)</w:t>
            </w:r>
          </w:p>
        </w:tc>
        <w:tc>
          <w:tcPr>
            <w:tcW w:w="739" w:type="dxa"/>
            <w:vMerge w:val="restart"/>
            <w:tcBorders>
              <w:top w:val="single" w:sz="4" w:space="0" w:color="auto"/>
              <w:left w:val="single" w:sz="4" w:space="0" w:color="auto"/>
              <w:bottom w:val="single" w:sz="4" w:space="0" w:color="auto"/>
              <w:right w:val="single" w:sz="4" w:space="0" w:color="auto"/>
            </w:tcBorders>
          </w:tcPr>
          <w:p w14:paraId="2F1ABAAC" w14:textId="77777777" w:rsidR="006B619B" w:rsidRPr="00F245E6" w:rsidRDefault="006B619B">
            <w:pPr>
              <w:rPr>
                <w:rFonts w:cs="Calibri Light"/>
              </w:rPr>
            </w:pPr>
            <w:r w:rsidRPr="00F245E6">
              <w:rPr>
                <w:rFonts w:cs="Calibri Light"/>
              </w:rPr>
              <w:t>tats.</w:t>
            </w:r>
          </w:p>
          <w:p w14:paraId="2F782EBA" w14:textId="77777777" w:rsidR="006B619B" w:rsidRPr="00F245E6" w:rsidRDefault="006B619B">
            <w:pPr>
              <w:jc w:val="center"/>
              <w:rPr>
                <w:rFonts w:cs="Calibri Light"/>
                <w:b/>
              </w:rPr>
            </w:pPr>
          </w:p>
        </w:tc>
      </w:tr>
      <w:tr w:rsidR="006B619B" w:rsidRPr="00F245E6" w14:paraId="2CB13ACF" w14:textId="77777777" w:rsidTr="000F4D2E">
        <w:tc>
          <w:tcPr>
            <w:tcW w:w="988" w:type="dxa"/>
            <w:tcBorders>
              <w:top w:val="single" w:sz="4" w:space="0" w:color="auto"/>
              <w:left w:val="single" w:sz="4" w:space="0" w:color="auto"/>
              <w:bottom w:val="single" w:sz="4" w:space="0" w:color="auto"/>
              <w:right w:val="single" w:sz="4" w:space="0" w:color="auto"/>
            </w:tcBorders>
          </w:tcPr>
          <w:p w14:paraId="56147C4A" w14:textId="77777777" w:rsidR="006B619B" w:rsidRPr="00F245E6" w:rsidRDefault="006B619B">
            <w:pPr>
              <w:rPr>
                <w:rFonts w:cs="Calibri Light"/>
                <w:color w:val="C00000"/>
              </w:rPr>
            </w:pPr>
          </w:p>
        </w:tc>
        <w:tc>
          <w:tcPr>
            <w:tcW w:w="6821" w:type="dxa"/>
            <w:tcBorders>
              <w:right w:val="single" w:sz="4" w:space="0" w:color="auto"/>
            </w:tcBorders>
            <w:vAlign w:val="center"/>
            <w:hideMark/>
          </w:tcPr>
          <w:p w14:paraId="6AF1057C" w14:textId="77777777" w:rsidR="006B619B" w:rsidRPr="00F245E6" w:rsidRDefault="006B619B">
            <w:pPr>
              <w:rPr>
                <w:rFonts w:cs="Calibri Light"/>
                <w:sz w:val="20"/>
                <w:szCs w:val="20"/>
                <w:lang w:val="de-AT" w:eastAsia="de-AT"/>
              </w:rPr>
            </w:pPr>
          </w:p>
        </w:tc>
        <w:tc>
          <w:tcPr>
            <w:tcW w:w="739" w:type="dxa"/>
            <w:vMerge/>
            <w:tcBorders>
              <w:left w:val="single" w:sz="4" w:space="0" w:color="auto"/>
              <w:right w:val="single" w:sz="4" w:space="0" w:color="auto"/>
            </w:tcBorders>
            <w:vAlign w:val="center"/>
            <w:hideMark/>
          </w:tcPr>
          <w:p w14:paraId="3B6C67C0" w14:textId="77777777" w:rsidR="006B619B" w:rsidRPr="00F245E6" w:rsidRDefault="006B619B">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D4F469" w14:textId="77777777" w:rsidR="006B619B" w:rsidRPr="00F245E6" w:rsidRDefault="006B619B">
            <w:pPr>
              <w:rPr>
                <w:rFonts w:cs="Calibri Light"/>
                <w:b/>
              </w:rPr>
            </w:pPr>
          </w:p>
        </w:tc>
      </w:tr>
    </w:tbl>
    <w:p w14:paraId="2629E8C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1"/>
        <w:gridCol w:w="739"/>
        <w:gridCol w:w="739"/>
      </w:tblGrid>
      <w:tr w:rsidR="006B619B" w:rsidRPr="00F245E6" w14:paraId="5C5B0DF3"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30D4AC88" w14:textId="77777777" w:rsidR="006B619B" w:rsidRPr="00F245E6" w:rsidRDefault="006B619B">
            <w:pPr>
              <w:rPr>
                <w:rFonts w:cs="Calibri Light"/>
              </w:rPr>
            </w:pPr>
            <w:r w:rsidRPr="00F245E6">
              <w:rPr>
                <w:rFonts w:cs="Calibri Light"/>
              </w:rPr>
              <w:t>E.3.2.c</w:t>
            </w:r>
          </w:p>
        </w:tc>
        <w:tc>
          <w:tcPr>
            <w:tcW w:w="6821" w:type="dxa"/>
            <w:tcBorders>
              <w:top w:val="single" w:sz="4" w:space="0" w:color="auto"/>
              <w:left w:val="single" w:sz="4" w:space="0" w:color="auto"/>
              <w:bottom w:val="single" w:sz="4" w:space="0" w:color="auto"/>
              <w:right w:val="single" w:sz="4" w:space="0" w:color="auto"/>
            </w:tcBorders>
            <w:hideMark/>
          </w:tcPr>
          <w:p w14:paraId="69EBAFC0" w14:textId="77777777" w:rsidR="006B619B" w:rsidRPr="00F245E6" w:rsidRDefault="006B619B">
            <w:pPr>
              <w:rPr>
                <w:rFonts w:cs="Calibri Light"/>
              </w:rPr>
            </w:pPr>
            <w:r w:rsidRPr="00F245E6">
              <w:rPr>
                <w:rFonts w:cs="Calibri Light"/>
              </w:rPr>
              <w:t>Gibt es ein Konzept für die Speicherung von Kälte und die Kältenetze, Formulierung von messbaren und in den nächsten 5 Jahren umsetzbaren Maßnahmen, Räumliche Zuordnung der Leitungsnetze, der Energieknoten und der Energiespeicher?</w:t>
            </w:r>
          </w:p>
          <w:p w14:paraId="11C24A7F" w14:textId="77777777" w:rsidR="006B619B" w:rsidRPr="00F245E6" w:rsidRDefault="006B619B">
            <w:pPr>
              <w:rPr>
                <w:rFonts w:cs="Calibri Light"/>
              </w:rPr>
            </w:pPr>
            <w:r w:rsidRPr="00F245E6">
              <w:rPr>
                <w:rFonts w:cs="Calibri Light"/>
              </w:rPr>
              <w:t>(Ja + Beschreibung Maßnahmen = 2 Punkte)</w:t>
            </w:r>
          </w:p>
        </w:tc>
        <w:tc>
          <w:tcPr>
            <w:tcW w:w="739" w:type="dxa"/>
            <w:vMerge w:val="restart"/>
            <w:tcBorders>
              <w:top w:val="single" w:sz="4" w:space="0" w:color="auto"/>
              <w:left w:val="single" w:sz="4" w:space="0" w:color="auto"/>
              <w:right w:val="single" w:sz="4" w:space="0" w:color="auto"/>
            </w:tcBorders>
            <w:hideMark/>
          </w:tcPr>
          <w:p w14:paraId="65B09345" w14:textId="77777777" w:rsidR="006B619B" w:rsidRPr="00F245E6" w:rsidRDefault="006B619B">
            <w:pPr>
              <w:rPr>
                <w:rFonts w:cs="Calibri Light"/>
              </w:rPr>
            </w:pPr>
            <w:r w:rsidRPr="00F245E6">
              <w:rPr>
                <w:rFonts w:cs="Calibri Light"/>
              </w:rPr>
              <w:t>mögl.</w:t>
            </w:r>
          </w:p>
          <w:p w14:paraId="420EB38E" w14:textId="77777777" w:rsidR="006B619B" w:rsidRPr="00F245E6" w:rsidRDefault="006B619B">
            <w:pPr>
              <w:jc w:val="center"/>
              <w:rPr>
                <w:rFonts w:cs="Calibri Light"/>
                <w:b/>
              </w:rPr>
            </w:pPr>
            <w:r w:rsidRPr="00F245E6">
              <w:rPr>
                <w:rFonts w:cs="Calibri Light"/>
                <w:b/>
              </w:rPr>
              <w:t>2 (K)</w:t>
            </w:r>
          </w:p>
        </w:tc>
        <w:tc>
          <w:tcPr>
            <w:tcW w:w="739" w:type="dxa"/>
            <w:vMerge w:val="restart"/>
            <w:tcBorders>
              <w:top w:val="single" w:sz="4" w:space="0" w:color="auto"/>
              <w:left w:val="single" w:sz="4" w:space="0" w:color="auto"/>
              <w:bottom w:val="single" w:sz="4" w:space="0" w:color="auto"/>
              <w:right w:val="single" w:sz="4" w:space="0" w:color="auto"/>
            </w:tcBorders>
          </w:tcPr>
          <w:p w14:paraId="490B213B" w14:textId="77777777" w:rsidR="006B619B" w:rsidRPr="00F245E6" w:rsidRDefault="006B619B">
            <w:pPr>
              <w:rPr>
                <w:rFonts w:cs="Calibri Light"/>
              </w:rPr>
            </w:pPr>
            <w:r w:rsidRPr="00F245E6">
              <w:rPr>
                <w:rFonts w:cs="Calibri Light"/>
              </w:rPr>
              <w:t>tats.</w:t>
            </w:r>
          </w:p>
          <w:p w14:paraId="4B06BBAF" w14:textId="77777777" w:rsidR="006B619B" w:rsidRPr="00F245E6" w:rsidRDefault="006B619B">
            <w:pPr>
              <w:jc w:val="center"/>
              <w:rPr>
                <w:rFonts w:cs="Calibri Light"/>
                <w:b/>
              </w:rPr>
            </w:pPr>
          </w:p>
        </w:tc>
      </w:tr>
      <w:tr w:rsidR="006B619B" w:rsidRPr="00F245E6" w14:paraId="4EF348BB" w14:textId="77777777" w:rsidTr="000F4D2E">
        <w:tc>
          <w:tcPr>
            <w:tcW w:w="988" w:type="dxa"/>
            <w:tcBorders>
              <w:top w:val="single" w:sz="4" w:space="0" w:color="auto"/>
              <w:left w:val="single" w:sz="4" w:space="0" w:color="auto"/>
              <w:bottom w:val="single" w:sz="4" w:space="0" w:color="auto"/>
              <w:right w:val="single" w:sz="4" w:space="0" w:color="auto"/>
            </w:tcBorders>
          </w:tcPr>
          <w:p w14:paraId="2C331A44" w14:textId="77777777" w:rsidR="006B619B" w:rsidRPr="00F245E6" w:rsidRDefault="006B619B">
            <w:pPr>
              <w:rPr>
                <w:rFonts w:cs="Calibri Light"/>
                <w:color w:val="C00000"/>
              </w:rPr>
            </w:pPr>
          </w:p>
        </w:tc>
        <w:tc>
          <w:tcPr>
            <w:tcW w:w="6821" w:type="dxa"/>
            <w:tcBorders>
              <w:right w:val="single" w:sz="4" w:space="0" w:color="auto"/>
            </w:tcBorders>
            <w:vAlign w:val="center"/>
            <w:hideMark/>
          </w:tcPr>
          <w:p w14:paraId="3F836743" w14:textId="77777777" w:rsidR="006B619B" w:rsidRPr="00F245E6" w:rsidRDefault="006B619B">
            <w:pPr>
              <w:rPr>
                <w:rFonts w:cs="Calibri Light"/>
                <w:sz w:val="20"/>
                <w:szCs w:val="20"/>
                <w:lang w:val="de-AT" w:eastAsia="de-AT"/>
              </w:rPr>
            </w:pPr>
          </w:p>
        </w:tc>
        <w:tc>
          <w:tcPr>
            <w:tcW w:w="739" w:type="dxa"/>
            <w:vMerge/>
            <w:tcBorders>
              <w:left w:val="single" w:sz="4" w:space="0" w:color="auto"/>
              <w:right w:val="single" w:sz="4" w:space="0" w:color="auto"/>
            </w:tcBorders>
            <w:vAlign w:val="center"/>
            <w:hideMark/>
          </w:tcPr>
          <w:p w14:paraId="2F1D56E6" w14:textId="77777777" w:rsidR="006B619B" w:rsidRPr="00F245E6" w:rsidRDefault="006B619B">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39B7C11" w14:textId="77777777" w:rsidR="006B619B" w:rsidRPr="00F245E6" w:rsidRDefault="006B619B">
            <w:pPr>
              <w:rPr>
                <w:rFonts w:cs="Calibri Light"/>
                <w:b/>
              </w:rPr>
            </w:pPr>
          </w:p>
        </w:tc>
      </w:tr>
    </w:tbl>
    <w:p w14:paraId="6639FC62"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1"/>
        <w:gridCol w:w="739"/>
        <w:gridCol w:w="739"/>
      </w:tblGrid>
      <w:tr w:rsidR="006B619B" w:rsidRPr="00F245E6" w14:paraId="42531A76"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9941C42" w14:textId="77777777" w:rsidR="006B619B" w:rsidRPr="00F245E6" w:rsidRDefault="006B619B">
            <w:pPr>
              <w:rPr>
                <w:rFonts w:cs="Calibri Light"/>
              </w:rPr>
            </w:pPr>
            <w:r w:rsidRPr="00F245E6">
              <w:rPr>
                <w:rFonts w:cs="Calibri Light"/>
              </w:rPr>
              <w:t>E.3.2.d</w:t>
            </w:r>
          </w:p>
        </w:tc>
        <w:tc>
          <w:tcPr>
            <w:tcW w:w="6821" w:type="dxa"/>
            <w:tcBorders>
              <w:top w:val="single" w:sz="4" w:space="0" w:color="auto"/>
              <w:left w:val="single" w:sz="4" w:space="0" w:color="auto"/>
              <w:bottom w:val="single" w:sz="4" w:space="0" w:color="auto"/>
              <w:right w:val="single" w:sz="4" w:space="0" w:color="auto"/>
            </w:tcBorders>
            <w:hideMark/>
          </w:tcPr>
          <w:p w14:paraId="220CF5F5" w14:textId="77777777" w:rsidR="006B619B" w:rsidRPr="00F245E6" w:rsidRDefault="006B619B">
            <w:pPr>
              <w:rPr>
                <w:rFonts w:cs="Calibri Light"/>
              </w:rPr>
            </w:pPr>
            <w:r w:rsidRPr="00F245E6">
              <w:rPr>
                <w:rFonts w:cs="Calibri Light"/>
              </w:rPr>
              <w:t>Gibt es ein Konzept für die Speicherung von Strom und die Stromnetze in der Gemeinde, Formulierung von messbaren und in den nächsten 5 Jahren umsetzbaren Maßnahmen, Räumliche Zuordnung der Leitungsnetze, der Energieknoten und der Energiespeicher?</w:t>
            </w:r>
          </w:p>
          <w:p w14:paraId="664473A5" w14:textId="77777777" w:rsidR="006B619B" w:rsidRPr="00F245E6" w:rsidRDefault="006B619B">
            <w:pPr>
              <w:rPr>
                <w:rFonts w:cs="Calibri Light"/>
              </w:rPr>
            </w:pPr>
            <w:r w:rsidRPr="00F245E6">
              <w:rPr>
                <w:rFonts w:cs="Calibri Light"/>
              </w:rPr>
              <w:t>(Ja + Beschreibung Maßnahmen = 2 Punkte)</w:t>
            </w:r>
          </w:p>
        </w:tc>
        <w:tc>
          <w:tcPr>
            <w:tcW w:w="739" w:type="dxa"/>
            <w:vMerge w:val="restart"/>
            <w:tcBorders>
              <w:top w:val="single" w:sz="4" w:space="0" w:color="auto"/>
              <w:left w:val="single" w:sz="4" w:space="0" w:color="auto"/>
              <w:right w:val="single" w:sz="4" w:space="0" w:color="auto"/>
            </w:tcBorders>
            <w:hideMark/>
          </w:tcPr>
          <w:p w14:paraId="6B157142" w14:textId="77777777" w:rsidR="006B619B" w:rsidRPr="00F245E6" w:rsidRDefault="006B619B">
            <w:pPr>
              <w:rPr>
                <w:rFonts w:cs="Calibri Light"/>
              </w:rPr>
            </w:pPr>
            <w:r w:rsidRPr="00F245E6">
              <w:rPr>
                <w:rFonts w:cs="Calibri Light"/>
              </w:rPr>
              <w:t>mögl.</w:t>
            </w:r>
          </w:p>
          <w:p w14:paraId="30A6D588" w14:textId="77777777" w:rsidR="006B619B" w:rsidRPr="00F245E6" w:rsidRDefault="006B619B">
            <w:pPr>
              <w:jc w:val="center"/>
              <w:rPr>
                <w:rFonts w:cs="Calibri Light"/>
                <w:b/>
              </w:rPr>
            </w:pPr>
            <w:r w:rsidRPr="00F245E6">
              <w:rPr>
                <w:rFonts w:cs="Calibri Light"/>
                <w:b/>
              </w:rPr>
              <w:t>2 (K)</w:t>
            </w:r>
          </w:p>
        </w:tc>
        <w:tc>
          <w:tcPr>
            <w:tcW w:w="739" w:type="dxa"/>
            <w:vMerge w:val="restart"/>
            <w:tcBorders>
              <w:top w:val="single" w:sz="4" w:space="0" w:color="auto"/>
              <w:left w:val="single" w:sz="4" w:space="0" w:color="auto"/>
              <w:bottom w:val="single" w:sz="4" w:space="0" w:color="auto"/>
              <w:right w:val="single" w:sz="4" w:space="0" w:color="auto"/>
            </w:tcBorders>
          </w:tcPr>
          <w:p w14:paraId="0B5A9342" w14:textId="77777777" w:rsidR="006B619B" w:rsidRPr="00F245E6" w:rsidRDefault="006B619B">
            <w:pPr>
              <w:rPr>
                <w:rFonts w:cs="Calibri Light"/>
              </w:rPr>
            </w:pPr>
            <w:r w:rsidRPr="00F245E6">
              <w:rPr>
                <w:rFonts w:cs="Calibri Light"/>
              </w:rPr>
              <w:t>tats.</w:t>
            </w:r>
          </w:p>
          <w:p w14:paraId="2CCFFE14" w14:textId="77777777" w:rsidR="006B619B" w:rsidRPr="00F245E6" w:rsidRDefault="006B619B">
            <w:pPr>
              <w:jc w:val="center"/>
              <w:rPr>
                <w:rFonts w:cs="Calibri Light"/>
                <w:b/>
              </w:rPr>
            </w:pPr>
          </w:p>
        </w:tc>
      </w:tr>
      <w:tr w:rsidR="006B619B" w:rsidRPr="00F245E6" w14:paraId="45BD60CD" w14:textId="77777777" w:rsidTr="000F4D2E">
        <w:tc>
          <w:tcPr>
            <w:tcW w:w="988" w:type="dxa"/>
            <w:tcBorders>
              <w:top w:val="single" w:sz="4" w:space="0" w:color="auto"/>
              <w:left w:val="single" w:sz="4" w:space="0" w:color="auto"/>
              <w:bottom w:val="single" w:sz="4" w:space="0" w:color="auto"/>
              <w:right w:val="single" w:sz="4" w:space="0" w:color="auto"/>
            </w:tcBorders>
          </w:tcPr>
          <w:p w14:paraId="092AE881" w14:textId="77777777" w:rsidR="006B619B" w:rsidRPr="00F245E6" w:rsidRDefault="006B619B">
            <w:pPr>
              <w:rPr>
                <w:rFonts w:cs="Calibri Light"/>
                <w:color w:val="C00000"/>
              </w:rPr>
            </w:pPr>
          </w:p>
        </w:tc>
        <w:tc>
          <w:tcPr>
            <w:tcW w:w="6821" w:type="dxa"/>
            <w:tcBorders>
              <w:right w:val="single" w:sz="4" w:space="0" w:color="auto"/>
            </w:tcBorders>
            <w:vAlign w:val="center"/>
            <w:hideMark/>
          </w:tcPr>
          <w:p w14:paraId="4E2642DA" w14:textId="77777777" w:rsidR="006B619B" w:rsidRPr="00F245E6" w:rsidRDefault="006B619B">
            <w:pPr>
              <w:rPr>
                <w:rFonts w:cs="Calibri Light"/>
                <w:sz w:val="20"/>
                <w:szCs w:val="20"/>
                <w:lang w:val="de-AT" w:eastAsia="de-AT"/>
              </w:rPr>
            </w:pPr>
          </w:p>
        </w:tc>
        <w:tc>
          <w:tcPr>
            <w:tcW w:w="739" w:type="dxa"/>
            <w:vMerge/>
            <w:tcBorders>
              <w:left w:val="single" w:sz="4" w:space="0" w:color="auto"/>
              <w:right w:val="single" w:sz="4" w:space="0" w:color="auto"/>
            </w:tcBorders>
            <w:vAlign w:val="center"/>
            <w:hideMark/>
          </w:tcPr>
          <w:p w14:paraId="2CDF828F" w14:textId="77777777" w:rsidR="006B619B" w:rsidRPr="00F245E6" w:rsidRDefault="006B619B">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5A067DE" w14:textId="77777777" w:rsidR="006B619B" w:rsidRPr="00F245E6" w:rsidRDefault="006B619B">
            <w:pPr>
              <w:rPr>
                <w:rFonts w:cs="Calibri Light"/>
                <w:b/>
              </w:rPr>
            </w:pPr>
          </w:p>
        </w:tc>
      </w:tr>
    </w:tbl>
    <w:p w14:paraId="0D37784F"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4"/>
        <w:gridCol w:w="737"/>
        <w:gridCol w:w="738"/>
      </w:tblGrid>
      <w:tr w:rsidR="00AF2F30" w:rsidRPr="00F245E6" w14:paraId="1137D870"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240F2E64" w14:textId="77777777" w:rsidR="00AF2F30" w:rsidRPr="00F245E6" w:rsidRDefault="00AF2F30">
            <w:pPr>
              <w:rPr>
                <w:rFonts w:cs="Calibri Light"/>
              </w:rPr>
            </w:pPr>
            <w:r w:rsidRPr="00F245E6">
              <w:rPr>
                <w:rFonts w:cs="Calibri Light"/>
              </w:rPr>
              <w:t>E.3.2.e</w:t>
            </w:r>
          </w:p>
        </w:tc>
        <w:tc>
          <w:tcPr>
            <w:tcW w:w="6824" w:type="dxa"/>
            <w:tcBorders>
              <w:top w:val="single" w:sz="4" w:space="0" w:color="auto"/>
              <w:left w:val="single" w:sz="4" w:space="0" w:color="auto"/>
              <w:bottom w:val="single" w:sz="4" w:space="0" w:color="auto"/>
              <w:right w:val="single" w:sz="4" w:space="0" w:color="auto"/>
            </w:tcBorders>
            <w:hideMark/>
          </w:tcPr>
          <w:p w14:paraId="757374F0" w14:textId="77777777" w:rsidR="00AF2F30" w:rsidRPr="00F245E6" w:rsidRDefault="00AF2F30">
            <w:pPr>
              <w:rPr>
                <w:rFonts w:cs="Calibri Light"/>
              </w:rPr>
            </w:pPr>
            <w:r w:rsidRPr="00F245E6">
              <w:rPr>
                <w:rFonts w:cs="Calibri Light"/>
              </w:rPr>
              <w:t>Gibt es ein Konzept mit der Zusammenführung der Energiespeicher und der Energienetze aller Energiequellen, Formulierung von Maßnahmen, Auslotung der Vernetzung der verschiedenen Energieträger. Räumliche Zuordnung der Leitungsnetze, der Energieknoten und der Energiespeicher?</w:t>
            </w:r>
          </w:p>
          <w:p w14:paraId="695A0762" w14:textId="77777777" w:rsidR="00AF2F30" w:rsidRPr="00F245E6" w:rsidRDefault="00AF2F30">
            <w:pPr>
              <w:rPr>
                <w:rFonts w:cs="Calibri Light"/>
              </w:rPr>
            </w:pPr>
            <w:r w:rsidRPr="00F245E6">
              <w:rPr>
                <w:rFonts w:cs="Calibri Light"/>
              </w:rPr>
              <w:t>(Ja + Beschreibung Maßnahmen = 2 Punkte)</w:t>
            </w:r>
          </w:p>
        </w:tc>
        <w:tc>
          <w:tcPr>
            <w:tcW w:w="737" w:type="dxa"/>
            <w:vMerge w:val="restart"/>
            <w:tcBorders>
              <w:top w:val="single" w:sz="4" w:space="0" w:color="auto"/>
              <w:left w:val="single" w:sz="4" w:space="0" w:color="auto"/>
              <w:right w:val="single" w:sz="4" w:space="0" w:color="auto"/>
            </w:tcBorders>
            <w:hideMark/>
          </w:tcPr>
          <w:p w14:paraId="3DDA1F88" w14:textId="77777777" w:rsidR="00AF2F30" w:rsidRPr="00F245E6" w:rsidRDefault="00AF2F30">
            <w:pPr>
              <w:rPr>
                <w:rFonts w:cs="Calibri Light"/>
              </w:rPr>
            </w:pPr>
            <w:r w:rsidRPr="00F245E6">
              <w:rPr>
                <w:rFonts w:cs="Calibri Light"/>
              </w:rPr>
              <w:t>mögl.</w:t>
            </w:r>
          </w:p>
          <w:p w14:paraId="73F87194" w14:textId="77777777" w:rsidR="00AF2F30" w:rsidRPr="00F245E6" w:rsidRDefault="00AF2F30">
            <w:pPr>
              <w:jc w:val="center"/>
              <w:rPr>
                <w:rFonts w:cs="Calibri Light"/>
                <w:b/>
              </w:rPr>
            </w:pPr>
            <w:r w:rsidRPr="00F245E6">
              <w:rPr>
                <w:rFonts w:cs="Calibri Light"/>
                <w:b/>
              </w:rPr>
              <w:t>2 (K)</w:t>
            </w:r>
          </w:p>
        </w:tc>
        <w:tc>
          <w:tcPr>
            <w:tcW w:w="738" w:type="dxa"/>
            <w:vMerge w:val="restart"/>
            <w:tcBorders>
              <w:top w:val="single" w:sz="4" w:space="0" w:color="auto"/>
              <w:left w:val="single" w:sz="4" w:space="0" w:color="auto"/>
              <w:bottom w:val="single" w:sz="4" w:space="0" w:color="auto"/>
              <w:right w:val="single" w:sz="4" w:space="0" w:color="auto"/>
            </w:tcBorders>
          </w:tcPr>
          <w:p w14:paraId="1D2A3E6B" w14:textId="77777777" w:rsidR="00AF2F30" w:rsidRPr="00F245E6" w:rsidRDefault="00AF2F30">
            <w:pPr>
              <w:rPr>
                <w:rFonts w:cs="Calibri Light"/>
              </w:rPr>
            </w:pPr>
            <w:r w:rsidRPr="00F245E6">
              <w:rPr>
                <w:rFonts w:cs="Calibri Light"/>
              </w:rPr>
              <w:t>tats.</w:t>
            </w:r>
          </w:p>
          <w:p w14:paraId="78A947E3" w14:textId="77777777" w:rsidR="00AF2F30" w:rsidRPr="00F245E6" w:rsidRDefault="00AF2F30">
            <w:pPr>
              <w:jc w:val="center"/>
              <w:rPr>
                <w:rFonts w:cs="Calibri Light"/>
                <w:b/>
              </w:rPr>
            </w:pPr>
          </w:p>
        </w:tc>
      </w:tr>
      <w:tr w:rsidR="00AF2F30" w:rsidRPr="00F245E6" w14:paraId="727F5E5D" w14:textId="77777777" w:rsidTr="000F4D2E">
        <w:tc>
          <w:tcPr>
            <w:tcW w:w="988" w:type="dxa"/>
            <w:tcBorders>
              <w:top w:val="single" w:sz="4" w:space="0" w:color="auto"/>
              <w:left w:val="single" w:sz="4" w:space="0" w:color="auto"/>
              <w:bottom w:val="single" w:sz="4" w:space="0" w:color="auto"/>
              <w:right w:val="single" w:sz="4" w:space="0" w:color="auto"/>
            </w:tcBorders>
          </w:tcPr>
          <w:p w14:paraId="2676F5AA" w14:textId="77777777" w:rsidR="00AF2F30" w:rsidRPr="00F245E6" w:rsidRDefault="00AF2F30">
            <w:pPr>
              <w:rPr>
                <w:rFonts w:cs="Calibri Light"/>
                <w:color w:val="C00000"/>
              </w:rPr>
            </w:pPr>
          </w:p>
        </w:tc>
        <w:tc>
          <w:tcPr>
            <w:tcW w:w="6824" w:type="dxa"/>
            <w:tcBorders>
              <w:right w:val="single" w:sz="4" w:space="0" w:color="auto"/>
            </w:tcBorders>
            <w:vAlign w:val="center"/>
            <w:hideMark/>
          </w:tcPr>
          <w:p w14:paraId="3CBB3E58" w14:textId="77777777" w:rsidR="00AF2F30" w:rsidRPr="00F245E6" w:rsidRDefault="00AF2F30">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765389A9" w14:textId="77777777" w:rsidR="00AF2F30" w:rsidRPr="00F245E6" w:rsidRDefault="00AF2F30">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DD51479" w14:textId="77777777" w:rsidR="00AF2F30" w:rsidRPr="00F245E6" w:rsidRDefault="00AF2F30">
            <w:pPr>
              <w:rPr>
                <w:rFonts w:cs="Calibri Light"/>
                <w:b/>
              </w:rPr>
            </w:pPr>
          </w:p>
        </w:tc>
      </w:tr>
    </w:tbl>
    <w:p w14:paraId="1B54121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AF2F30" w:rsidRPr="00F245E6" w14:paraId="23853621"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0346E363" w14:textId="77777777" w:rsidR="00AF2F30" w:rsidRPr="00F245E6" w:rsidRDefault="00AF2F30">
            <w:pPr>
              <w:rPr>
                <w:rFonts w:cs="Calibri Light"/>
              </w:rPr>
            </w:pPr>
            <w:r w:rsidRPr="00F245E6">
              <w:rPr>
                <w:rFonts w:cs="Calibri Light"/>
              </w:rPr>
              <w:t>E.1.2.c</w:t>
            </w:r>
          </w:p>
        </w:tc>
        <w:tc>
          <w:tcPr>
            <w:tcW w:w="6826" w:type="dxa"/>
            <w:tcBorders>
              <w:top w:val="single" w:sz="4" w:space="0" w:color="auto"/>
              <w:left w:val="single" w:sz="4" w:space="0" w:color="auto"/>
              <w:bottom w:val="single" w:sz="4" w:space="0" w:color="auto"/>
              <w:right w:val="single" w:sz="4" w:space="0" w:color="auto"/>
            </w:tcBorders>
            <w:hideMark/>
          </w:tcPr>
          <w:p w14:paraId="518DF713" w14:textId="77777777" w:rsidR="00AF2F30" w:rsidRPr="00F245E6" w:rsidRDefault="00AF2F30">
            <w:pPr>
              <w:rPr>
                <w:rFonts w:cs="Calibri Light"/>
              </w:rPr>
            </w:pPr>
            <w:r w:rsidRPr="00F245E6">
              <w:rPr>
                <w:rFonts w:cs="Calibri Light"/>
              </w:rPr>
              <w:t>Gibt es einen Zielkatalog Energie für die Gemeinde auf Basis Energiespeicherung und Vernetzung je Energieträger und je Verbrauchersektor?</w:t>
            </w:r>
          </w:p>
          <w:p w14:paraId="4E4C70E4" w14:textId="77777777" w:rsidR="00AF2F30" w:rsidRPr="00F245E6" w:rsidRDefault="00AF2F30">
            <w:pPr>
              <w:rPr>
                <w:rFonts w:cs="Calibri Light"/>
              </w:rPr>
            </w:pPr>
            <w:r w:rsidRPr="00F245E6">
              <w:rPr>
                <w:rFonts w:cs="Calibri Light"/>
              </w:rPr>
              <w:t>(Ja = 5 Punkte, ungenau nur 2 Punkte)</w:t>
            </w:r>
          </w:p>
        </w:tc>
        <w:tc>
          <w:tcPr>
            <w:tcW w:w="736" w:type="dxa"/>
            <w:vMerge w:val="restart"/>
            <w:tcBorders>
              <w:top w:val="single" w:sz="4" w:space="0" w:color="auto"/>
              <w:left w:val="single" w:sz="4" w:space="0" w:color="auto"/>
              <w:right w:val="single" w:sz="4" w:space="0" w:color="auto"/>
            </w:tcBorders>
            <w:hideMark/>
          </w:tcPr>
          <w:p w14:paraId="6593B544" w14:textId="77777777" w:rsidR="00AF2F30" w:rsidRPr="00F245E6" w:rsidRDefault="00AF2F30">
            <w:pPr>
              <w:rPr>
                <w:rFonts w:cs="Calibri Light"/>
              </w:rPr>
            </w:pPr>
            <w:r w:rsidRPr="00F245E6">
              <w:rPr>
                <w:rFonts w:cs="Calibri Light"/>
              </w:rPr>
              <w:t>mögl.</w:t>
            </w:r>
          </w:p>
          <w:p w14:paraId="6E9DD4C1" w14:textId="77777777" w:rsidR="00AF2F30" w:rsidRPr="00F245E6" w:rsidRDefault="00AF2F30">
            <w:pPr>
              <w:jc w:val="center"/>
              <w:rPr>
                <w:rFonts w:cs="Calibri Light"/>
                <w:b/>
              </w:rPr>
            </w:pPr>
            <w:r w:rsidRPr="00F245E6">
              <w:rPr>
                <w:rFonts w:cs="Calibri Light"/>
                <w:b/>
              </w:rPr>
              <w:t>5 (K)</w:t>
            </w:r>
          </w:p>
        </w:tc>
        <w:tc>
          <w:tcPr>
            <w:tcW w:w="737" w:type="dxa"/>
            <w:vMerge w:val="restart"/>
            <w:tcBorders>
              <w:top w:val="single" w:sz="4" w:space="0" w:color="auto"/>
              <w:left w:val="single" w:sz="4" w:space="0" w:color="auto"/>
              <w:bottom w:val="single" w:sz="4" w:space="0" w:color="auto"/>
              <w:right w:val="single" w:sz="4" w:space="0" w:color="auto"/>
            </w:tcBorders>
          </w:tcPr>
          <w:p w14:paraId="37F7F543" w14:textId="77777777" w:rsidR="00AF2F30" w:rsidRPr="00F245E6" w:rsidRDefault="00AF2F30">
            <w:pPr>
              <w:rPr>
                <w:rFonts w:cs="Calibri Light"/>
              </w:rPr>
            </w:pPr>
            <w:r w:rsidRPr="00F245E6">
              <w:rPr>
                <w:rFonts w:cs="Calibri Light"/>
              </w:rPr>
              <w:t>tats.</w:t>
            </w:r>
          </w:p>
          <w:p w14:paraId="3E88DCA3" w14:textId="77777777" w:rsidR="00AF2F30" w:rsidRPr="00F245E6" w:rsidRDefault="00AF2F30">
            <w:pPr>
              <w:jc w:val="center"/>
              <w:rPr>
                <w:rFonts w:cs="Calibri Light"/>
                <w:b/>
              </w:rPr>
            </w:pPr>
          </w:p>
        </w:tc>
      </w:tr>
      <w:tr w:rsidR="00AF2F30" w:rsidRPr="00F245E6" w14:paraId="6B0F3821" w14:textId="77777777" w:rsidTr="000F4D2E">
        <w:tc>
          <w:tcPr>
            <w:tcW w:w="988" w:type="dxa"/>
            <w:tcBorders>
              <w:top w:val="single" w:sz="4" w:space="0" w:color="auto"/>
              <w:left w:val="single" w:sz="4" w:space="0" w:color="auto"/>
              <w:bottom w:val="single" w:sz="4" w:space="0" w:color="auto"/>
              <w:right w:val="single" w:sz="4" w:space="0" w:color="auto"/>
            </w:tcBorders>
          </w:tcPr>
          <w:p w14:paraId="487A4C75" w14:textId="77777777" w:rsidR="00AF2F30" w:rsidRPr="00F245E6" w:rsidRDefault="00AF2F30">
            <w:pPr>
              <w:rPr>
                <w:rFonts w:cs="Calibri Light"/>
                <w:color w:val="C00000"/>
              </w:rPr>
            </w:pPr>
          </w:p>
        </w:tc>
        <w:tc>
          <w:tcPr>
            <w:tcW w:w="6826" w:type="dxa"/>
            <w:tcBorders>
              <w:right w:val="single" w:sz="4" w:space="0" w:color="auto"/>
            </w:tcBorders>
            <w:vAlign w:val="center"/>
            <w:hideMark/>
          </w:tcPr>
          <w:p w14:paraId="16D3EE63" w14:textId="77777777" w:rsidR="00AF2F30" w:rsidRPr="00F245E6" w:rsidRDefault="00AF2F30">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B6D0330" w14:textId="77777777" w:rsidR="00AF2F30" w:rsidRPr="00F245E6" w:rsidRDefault="00AF2F30">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0201D43" w14:textId="77777777" w:rsidR="00AF2F30" w:rsidRPr="00F245E6" w:rsidRDefault="00AF2F30">
            <w:pPr>
              <w:rPr>
                <w:rFonts w:cs="Calibri Light"/>
                <w:b/>
              </w:rPr>
            </w:pPr>
          </w:p>
        </w:tc>
      </w:tr>
    </w:tbl>
    <w:p w14:paraId="41E92AF2"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1"/>
        <w:gridCol w:w="734"/>
        <w:gridCol w:w="734"/>
      </w:tblGrid>
      <w:tr w:rsidR="00AF2F30" w:rsidRPr="00F245E6" w14:paraId="03585309"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29216FCA" w14:textId="77777777" w:rsidR="00AF2F30" w:rsidRPr="00F245E6" w:rsidRDefault="00AF2F30">
            <w:pPr>
              <w:rPr>
                <w:rFonts w:cs="Calibri Light"/>
              </w:rPr>
            </w:pPr>
            <w:r w:rsidRPr="00F245E6">
              <w:rPr>
                <w:rFonts w:cs="Calibri Light"/>
              </w:rPr>
              <w:t>E.1.2.f</w:t>
            </w:r>
          </w:p>
        </w:tc>
        <w:tc>
          <w:tcPr>
            <w:tcW w:w="6831" w:type="dxa"/>
            <w:tcBorders>
              <w:top w:val="single" w:sz="4" w:space="0" w:color="auto"/>
              <w:left w:val="single" w:sz="4" w:space="0" w:color="auto"/>
              <w:bottom w:val="single" w:sz="4" w:space="0" w:color="auto"/>
              <w:right w:val="single" w:sz="4" w:space="0" w:color="auto"/>
            </w:tcBorders>
            <w:hideMark/>
          </w:tcPr>
          <w:p w14:paraId="02CA651D" w14:textId="77777777" w:rsidR="00AF2F30" w:rsidRPr="00F245E6" w:rsidRDefault="00AF2F30">
            <w:pPr>
              <w:rPr>
                <w:rFonts w:cs="Calibri Light"/>
              </w:rPr>
            </w:pPr>
            <w:r w:rsidRPr="00F245E6">
              <w:rPr>
                <w:rFonts w:cs="Calibri Light"/>
              </w:rPr>
              <w:t>Gibt es einen Zielkatalog Energie für das Quartier/Nachbarschaft auf Basis Energiespeicherung und Vernetzung je Energieträger und je Verbrauchersektor?</w:t>
            </w:r>
          </w:p>
          <w:p w14:paraId="2995BD03" w14:textId="77777777" w:rsidR="00AF2F30" w:rsidRPr="00F245E6" w:rsidRDefault="00AF2F30">
            <w:pPr>
              <w:rPr>
                <w:rFonts w:cs="Calibri Light"/>
              </w:rPr>
            </w:pPr>
            <w:r w:rsidRPr="00F245E6">
              <w:rPr>
                <w:rFonts w:cs="Calibri Light"/>
              </w:rPr>
              <w:t>(Ja = 5 Punkte, ungenau nur 2 Punkte)</w:t>
            </w:r>
          </w:p>
        </w:tc>
        <w:tc>
          <w:tcPr>
            <w:tcW w:w="734" w:type="dxa"/>
            <w:vMerge w:val="restart"/>
            <w:tcBorders>
              <w:top w:val="single" w:sz="4" w:space="0" w:color="auto"/>
              <w:left w:val="single" w:sz="4" w:space="0" w:color="auto"/>
              <w:right w:val="single" w:sz="4" w:space="0" w:color="auto"/>
            </w:tcBorders>
            <w:hideMark/>
          </w:tcPr>
          <w:p w14:paraId="7080EDC3" w14:textId="77777777" w:rsidR="00AF2F30" w:rsidRPr="00F245E6" w:rsidRDefault="00AF2F30">
            <w:pPr>
              <w:rPr>
                <w:rFonts w:cs="Calibri Light"/>
              </w:rPr>
            </w:pPr>
            <w:r w:rsidRPr="00F245E6">
              <w:rPr>
                <w:rFonts w:cs="Calibri Light"/>
              </w:rPr>
              <w:t>mögl.</w:t>
            </w:r>
          </w:p>
          <w:p w14:paraId="1D2E423C" w14:textId="77777777" w:rsidR="00AF2F30" w:rsidRPr="00F245E6" w:rsidRDefault="00AF2F30">
            <w:pPr>
              <w:jc w:val="center"/>
              <w:rPr>
                <w:rFonts w:cs="Calibri Light"/>
                <w:b/>
              </w:rPr>
            </w:pPr>
            <w:r w:rsidRPr="00F245E6">
              <w:rPr>
                <w:rFonts w:cs="Calibri Light"/>
                <w:b/>
              </w:rPr>
              <w:t>5 (K)</w:t>
            </w:r>
          </w:p>
        </w:tc>
        <w:tc>
          <w:tcPr>
            <w:tcW w:w="734" w:type="dxa"/>
            <w:vMerge w:val="restart"/>
            <w:tcBorders>
              <w:top w:val="single" w:sz="4" w:space="0" w:color="auto"/>
              <w:left w:val="single" w:sz="4" w:space="0" w:color="auto"/>
              <w:bottom w:val="single" w:sz="4" w:space="0" w:color="auto"/>
              <w:right w:val="single" w:sz="4" w:space="0" w:color="auto"/>
            </w:tcBorders>
          </w:tcPr>
          <w:p w14:paraId="12AFBCF5" w14:textId="77777777" w:rsidR="00AF2F30" w:rsidRPr="00F245E6" w:rsidRDefault="00AF2F30">
            <w:pPr>
              <w:rPr>
                <w:rFonts w:cs="Calibri Light"/>
              </w:rPr>
            </w:pPr>
            <w:r w:rsidRPr="00F245E6">
              <w:rPr>
                <w:rFonts w:cs="Calibri Light"/>
              </w:rPr>
              <w:t>tats.</w:t>
            </w:r>
          </w:p>
          <w:p w14:paraId="7AF0CF94" w14:textId="77777777" w:rsidR="00AF2F30" w:rsidRPr="00F245E6" w:rsidRDefault="00AF2F30">
            <w:pPr>
              <w:jc w:val="center"/>
              <w:rPr>
                <w:rFonts w:cs="Calibri Light"/>
                <w:b/>
              </w:rPr>
            </w:pPr>
          </w:p>
        </w:tc>
      </w:tr>
      <w:tr w:rsidR="00AF2F30" w:rsidRPr="00F245E6" w14:paraId="2A48155F" w14:textId="77777777" w:rsidTr="000F4D2E">
        <w:tc>
          <w:tcPr>
            <w:tcW w:w="988" w:type="dxa"/>
            <w:tcBorders>
              <w:top w:val="single" w:sz="4" w:space="0" w:color="auto"/>
              <w:left w:val="single" w:sz="4" w:space="0" w:color="auto"/>
              <w:bottom w:val="single" w:sz="4" w:space="0" w:color="auto"/>
              <w:right w:val="single" w:sz="4" w:space="0" w:color="auto"/>
            </w:tcBorders>
          </w:tcPr>
          <w:p w14:paraId="6E7633E5" w14:textId="77777777" w:rsidR="00AF2F30" w:rsidRPr="00F245E6" w:rsidRDefault="00AF2F30">
            <w:pPr>
              <w:rPr>
                <w:rFonts w:cs="Calibri Light"/>
                <w:color w:val="C00000"/>
              </w:rPr>
            </w:pPr>
          </w:p>
        </w:tc>
        <w:tc>
          <w:tcPr>
            <w:tcW w:w="6831" w:type="dxa"/>
            <w:tcBorders>
              <w:right w:val="single" w:sz="4" w:space="0" w:color="auto"/>
            </w:tcBorders>
            <w:vAlign w:val="center"/>
            <w:hideMark/>
          </w:tcPr>
          <w:p w14:paraId="47B1B7CD" w14:textId="77777777" w:rsidR="00AF2F30" w:rsidRPr="00F245E6" w:rsidRDefault="00AF2F30">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07E504A0" w14:textId="77777777" w:rsidR="00AF2F30" w:rsidRPr="00F245E6" w:rsidRDefault="00AF2F30">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77EF16BC" w14:textId="77777777" w:rsidR="00AF2F30" w:rsidRPr="00F245E6" w:rsidRDefault="00AF2F30">
            <w:pPr>
              <w:rPr>
                <w:rFonts w:cs="Calibri Light"/>
                <w:b/>
              </w:rPr>
            </w:pPr>
          </w:p>
        </w:tc>
      </w:tr>
    </w:tbl>
    <w:p w14:paraId="2A68A6B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8"/>
        <w:gridCol w:w="740"/>
        <w:gridCol w:w="741"/>
      </w:tblGrid>
      <w:tr w:rsidR="00AF2F30" w:rsidRPr="00F245E6" w14:paraId="7BA10D1B"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0BD0A615" w14:textId="77777777" w:rsidR="00AF2F30" w:rsidRPr="00F245E6" w:rsidRDefault="00AF2F30">
            <w:pPr>
              <w:rPr>
                <w:rFonts w:cs="Calibri Light"/>
              </w:rPr>
            </w:pPr>
            <w:r w:rsidRPr="00F245E6">
              <w:rPr>
                <w:rFonts w:cs="Calibri Light"/>
              </w:rPr>
              <w:t>E.4.2.b</w:t>
            </w:r>
          </w:p>
        </w:tc>
        <w:tc>
          <w:tcPr>
            <w:tcW w:w="6818" w:type="dxa"/>
            <w:tcBorders>
              <w:top w:val="single" w:sz="4" w:space="0" w:color="auto"/>
              <w:left w:val="single" w:sz="4" w:space="0" w:color="auto"/>
              <w:bottom w:val="single" w:sz="4" w:space="0" w:color="auto"/>
              <w:right w:val="single" w:sz="4" w:space="0" w:color="auto"/>
            </w:tcBorders>
            <w:hideMark/>
          </w:tcPr>
          <w:p w14:paraId="5E8020CF" w14:textId="77777777" w:rsidR="00AF2F30" w:rsidRPr="00F245E6" w:rsidRDefault="00AF2F30">
            <w:pPr>
              <w:rPr>
                <w:rFonts w:cs="Calibri Light"/>
              </w:rPr>
            </w:pPr>
            <w:r w:rsidRPr="00F245E6">
              <w:rPr>
                <w:rFonts w:cs="Calibri Light"/>
              </w:rPr>
              <w:t>Gibt es eine Umsetzung von Maßnahmen für die die Speicherung und Vernetzung von Energie? Beschreibung</w:t>
            </w:r>
          </w:p>
          <w:p w14:paraId="74779357" w14:textId="77777777" w:rsidR="00AF2F30" w:rsidRPr="00F245E6" w:rsidRDefault="00AF2F30">
            <w:pPr>
              <w:rPr>
                <w:rFonts w:cs="Calibri Light"/>
              </w:rPr>
            </w:pPr>
            <w:r w:rsidRPr="00F245E6">
              <w:rPr>
                <w:rFonts w:cs="Calibri Light"/>
              </w:rPr>
              <w:t>(Ja + Beschreibung, 2 Punkte je Maßnahme)</w:t>
            </w:r>
          </w:p>
        </w:tc>
        <w:tc>
          <w:tcPr>
            <w:tcW w:w="740" w:type="dxa"/>
            <w:vMerge w:val="restart"/>
            <w:tcBorders>
              <w:top w:val="single" w:sz="4" w:space="0" w:color="auto"/>
              <w:left w:val="single" w:sz="4" w:space="0" w:color="auto"/>
              <w:right w:val="single" w:sz="4" w:space="0" w:color="auto"/>
            </w:tcBorders>
            <w:hideMark/>
          </w:tcPr>
          <w:p w14:paraId="2A5C7142" w14:textId="77777777" w:rsidR="00AF2F30" w:rsidRPr="00F245E6" w:rsidRDefault="00AF2F30">
            <w:pPr>
              <w:rPr>
                <w:rFonts w:cs="Calibri Light"/>
              </w:rPr>
            </w:pPr>
            <w:r w:rsidRPr="00F245E6">
              <w:rPr>
                <w:rFonts w:cs="Calibri Light"/>
              </w:rPr>
              <w:t>mögl.</w:t>
            </w:r>
          </w:p>
          <w:p w14:paraId="3771C62C" w14:textId="77777777" w:rsidR="00AF2F30" w:rsidRPr="00F245E6" w:rsidRDefault="00AF2F30">
            <w:pPr>
              <w:jc w:val="center"/>
              <w:rPr>
                <w:rFonts w:cs="Calibri Light"/>
                <w:b/>
              </w:rPr>
            </w:pPr>
            <w:r w:rsidRPr="00F245E6">
              <w:rPr>
                <w:rFonts w:cs="Calibri Light"/>
                <w:b/>
              </w:rPr>
              <w:t>6 (K)</w:t>
            </w:r>
          </w:p>
        </w:tc>
        <w:tc>
          <w:tcPr>
            <w:tcW w:w="741" w:type="dxa"/>
            <w:vMerge w:val="restart"/>
            <w:tcBorders>
              <w:top w:val="single" w:sz="4" w:space="0" w:color="auto"/>
              <w:left w:val="single" w:sz="4" w:space="0" w:color="auto"/>
              <w:bottom w:val="single" w:sz="4" w:space="0" w:color="auto"/>
              <w:right w:val="single" w:sz="4" w:space="0" w:color="auto"/>
            </w:tcBorders>
          </w:tcPr>
          <w:p w14:paraId="22CC4D9E" w14:textId="77777777" w:rsidR="00AF2F30" w:rsidRPr="00F245E6" w:rsidRDefault="00AF2F30">
            <w:pPr>
              <w:rPr>
                <w:rFonts w:cs="Calibri Light"/>
              </w:rPr>
            </w:pPr>
            <w:r w:rsidRPr="00F245E6">
              <w:rPr>
                <w:rFonts w:cs="Calibri Light"/>
              </w:rPr>
              <w:t>tats.</w:t>
            </w:r>
          </w:p>
          <w:p w14:paraId="12CA72C1" w14:textId="77777777" w:rsidR="00AF2F30" w:rsidRPr="00F245E6" w:rsidRDefault="00AF2F30">
            <w:pPr>
              <w:jc w:val="center"/>
              <w:rPr>
                <w:rFonts w:cs="Calibri Light"/>
                <w:b/>
              </w:rPr>
            </w:pPr>
          </w:p>
        </w:tc>
      </w:tr>
      <w:tr w:rsidR="00AF2F30" w:rsidRPr="00F245E6" w14:paraId="2C77BC7F" w14:textId="77777777" w:rsidTr="000F4D2E">
        <w:tc>
          <w:tcPr>
            <w:tcW w:w="988" w:type="dxa"/>
            <w:tcBorders>
              <w:top w:val="single" w:sz="4" w:space="0" w:color="auto"/>
              <w:left w:val="single" w:sz="4" w:space="0" w:color="auto"/>
              <w:bottom w:val="single" w:sz="4" w:space="0" w:color="auto"/>
              <w:right w:val="single" w:sz="4" w:space="0" w:color="auto"/>
            </w:tcBorders>
          </w:tcPr>
          <w:p w14:paraId="6C80D172" w14:textId="77777777" w:rsidR="00AF2F30" w:rsidRPr="00F245E6" w:rsidRDefault="00AF2F30">
            <w:pPr>
              <w:rPr>
                <w:rFonts w:cs="Calibri Light"/>
                <w:color w:val="C00000"/>
              </w:rPr>
            </w:pPr>
          </w:p>
        </w:tc>
        <w:tc>
          <w:tcPr>
            <w:tcW w:w="6818" w:type="dxa"/>
            <w:tcBorders>
              <w:right w:val="single" w:sz="4" w:space="0" w:color="auto"/>
            </w:tcBorders>
            <w:vAlign w:val="center"/>
            <w:hideMark/>
          </w:tcPr>
          <w:p w14:paraId="24F0005F" w14:textId="77777777" w:rsidR="00AF2F30" w:rsidRPr="00F245E6" w:rsidRDefault="00AF2F30">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264AFD07" w14:textId="77777777" w:rsidR="00AF2F30" w:rsidRPr="00F245E6" w:rsidRDefault="00AF2F30">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25D9B815" w14:textId="77777777" w:rsidR="00AF2F30" w:rsidRPr="00F245E6" w:rsidRDefault="00AF2F30">
            <w:pPr>
              <w:rPr>
                <w:rFonts w:cs="Calibri Light"/>
                <w:b/>
              </w:rPr>
            </w:pPr>
          </w:p>
        </w:tc>
      </w:tr>
    </w:tbl>
    <w:p w14:paraId="088716D4"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7"/>
        <w:gridCol w:w="736"/>
        <w:gridCol w:w="736"/>
      </w:tblGrid>
      <w:tr w:rsidR="00AF2F30" w:rsidRPr="00F245E6" w14:paraId="33A23F1F"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1836974" w14:textId="77777777" w:rsidR="00AF2F30" w:rsidRPr="00F245E6" w:rsidRDefault="00AF2F30">
            <w:pPr>
              <w:rPr>
                <w:rFonts w:cs="Calibri Light"/>
              </w:rPr>
            </w:pPr>
            <w:r w:rsidRPr="00F245E6">
              <w:rPr>
                <w:rFonts w:cs="Calibri Light"/>
              </w:rPr>
              <w:t>E.4.2.c</w:t>
            </w:r>
          </w:p>
        </w:tc>
        <w:tc>
          <w:tcPr>
            <w:tcW w:w="6827" w:type="dxa"/>
            <w:tcBorders>
              <w:top w:val="single" w:sz="4" w:space="0" w:color="auto"/>
              <w:left w:val="single" w:sz="4" w:space="0" w:color="auto"/>
              <w:bottom w:val="single" w:sz="4" w:space="0" w:color="auto"/>
              <w:right w:val="single" w:sz="4" w:space="0" w:color="auto"/>
            </w:tcBorders>
            <w:hideMark/>
          </w:tcPr>
          <w:p w14:paraId="697167F2" w14:textId="77777777" w:rsidR="00AF2F30" w:rsidRPr="00F245E6" w:rsidRDefault="00AF2F30">
            <w:pPr>
              <w:rPr>
                <w:rFonts w:cs="Calibri Light"/>
              </w:rPr>
            </w:pPr>
            <w:r w:rsidRPr="00F245E6">
              <w:rPr>
                <w:rFonts w:cs="Calibri Light"/>
              </w:rPr>
              <w:t>Gibt es Umsetzungen von Maßnahmen für die Erreichung des Zielkataloges Energie oder des Energiemasterplans? Beschreibung der Umsetzungen</w:t>
            </w:r>
          </w:p>
          <w:p w14:paraId="3EADA2D4" w14:textId="77777777" w:rsidR="00AF2F30" w:rsidRPr="00F245E6" w:rsidRDefault="00AF2F30">
            <w:pPr>
              <w:rPr>
                <w:rFonts w:cs="Calibri Light"/>
              </w:rPr>
            </w:pPr>
            <w:r w:rsidRPr="00F245E6">
              <w:rPr>
                <w:rFonts w:cs="Calibri Light"/>
              </w:rPr>
              <w:t>(Ja + Beschreibung, 2 Punkte je Maßnahme)</w:t>
            </w:r>
          </w:p>
        </w:tc>
        <w:tc>
          <w:tcPr>
            <w:tcW w:w="736" w:type="dxa"/>
            <w:vMerge w:val="restart"/>
            <w:tcBorders>
              <w:top w:val="single" w:sz="4" w:space="0" w:color="auto"/>
              <w:left w:val="single" w:sz="4" w:space="0" w:color="auto"/>
              <w:right w:val="single" w:sz="4" w:space="0" w:color="auto"/>
            </w:tcBorders>
            <w:hideMark/>
          </w:tcPr>
          <w:p w14:paraId="264C78C8" w14:textId="77777777" w:rsidR="00AF2F30" w:rsidRPr="00F245E6" w:rsidRDefault="00AF2F30">
            <w:pPr>
              <w:rPr>
                <w:rFonts w:cs="Calibri Light"/>
              </w:rPr>
            </w:pPr>
            <w:r w:rsidRPr="00F245E6">
              <w:rPr>
                <w:rFonts w:cs="Calibri Light"/>
              </w:rPr>
              <w:t>mögl.</w:t>
            </w:r>
          </w:p>
          <w:p w14:paraId="5EC25B5C" w14:textId="77777777" w:rsidR="00AF2F30" w:rsidRPr="00F245E6" w:rsidRDefault="00AF2F30">
            <w:pPr>
              <w:jc w:val="center"/>
              <w:rPr>
                <w:rFonts w:cs="Calibri Light"/>
                <w:b/>
              </w:rPr>
            </w:pPr>
            <w:r w:rsidRPr="00F245E6">
              <w:rPr>
                <w:rFonts w:cs="Calibri Light"/>
                <w:b/>
              </w:rPr>
              <w:t>10 (K)</w:t>
            </w:r>
          </w:p>
        </w:tc>
        <w:tc>
          <w:tcPr>
            <w:tcW w:w="736" w:type="dxa"/>
            <w:vMerge w:val="restart"/>
            <w:tcBorders>
              <w:top w:val="single" w:sz="4" w:space="0" w:color="auto"/>
              <w:left w:val="single" w:sz="4" w:space="0" w:color="auto"/>
              <w:bottom w:val="single" w:sz="4" w:space="0" w:color="auto"/>
              <w:right w:val="single" w:sz="4" w:space="0" w:color="auto"/>
            </w:tcBorders>
          </w:tcPr>
          <w:p w14:paraId="6137B5EE" w14:textId="77777777" w:rsidR="00AF2F30" w:rsidRPr="00F245E6" w:rsidRDefault="00AF2F30">
            <w:pPr>
              <w:rPr>
                <w:rFonts w:cs="Calibri Light"/>
              </w:rPr>
            </w:pPr>
            <w:r w:rsidRPr="00F245E6">
              <w:rPr>
                <w:rFonts w:cs="Calibri Light"/>
              </w:rPr>
              <w:t>tats.</w:t>
            </w:r>
          </w:p>
          <w:p w14:paraId="314B5FAD" w14:textId="77777777" w:rsidR="00AF2F30" w:rsidRPr="00F245E6" w:rsidRDefault="00AF2F30">
            <w:pPr>
              <w:jc w:val="center"/>
              <w:rPr>
                <w:rFonts w:cs="Calibri Light"/>
                <w:b/>
              </w:rPr>
            </w:pPr>
          </w:p>
        </w:tc>
      </w:tr>
      <w:tr w:rsidR="00AF2F30" w:rsidRPr="00F245E6" w14:paraId="3E049322" w14:textId="77777777" w:rsidTr="000F4D2E">
        <w:tc>
          <w:tcPr>
            <w:tcW w:w="988" w:type="dxa"/>
            <w:tcBorders>
              <w:top w:val="single" w:sz="4" w:space="0" w:color="auto"/>
              <w:left w:val="single" w:sz="4" w:space="0" w:color="auto"/>
              <w:bottom w:val="single" w:sz="4" w:space="0" w:color="auto"/>
              <w:right w:val="single" w:sz="4" w:space="0" w:color="auto"/>
            </w:tcBorders>
          </w:tcPr>
          <w:p w14:paraId="725C68D7" w14:textId="77777777" w:rsidR="00AF2F30" w:rsidRPr="00F245E6" w:rsidRDefault="00AF2F30">
            <w:pPr>
              <w:rPr>
                <w:rFonts w:cs="Calibri Light"/>
                <w:color w:val="C00000"/>
              </w:rPr>
            </w:pPr>
          </w:p>
        </w:tc>
        <w:tc>
          <w:tcPr>
            <w:tcW w:w="6827" w:type="dxa"/>
            <w:tcBorders>
              <w:right w:val="single" w:sz="4" w:space="0" w:color="auto"/>
            </w:tcBorders>
            <w:vAlign w:val="center"/>
            <w:hideMark/>
          </w:tcPr>
          <w:p w14:paraId="5E2F057A" w14:textId="77777777" w:rsidR="00AF2F30" w:rsidRPr="00F245E6" w:rsidRDefault="00AF2F30">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4CF1FF72" w14:textId="77777777" w:rsidR="00AF2F30" w:rsidRPr="00F245E6" w:rsidRDefault="00AF2F30">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AE1A85B" w14:textId="77777777" w:rsidR="00AF2F30" w:rsidRPr="00F245E6" w:rsidRDefault="00AF2F30">
            <w:pPr>
              <w:rPr>
                <w:rFonts w:cs="Calibri Light"/>
                <w:b/>
              </w:rPr>
            </w:pPr>
          </w:p>
        </w:tc>
      </w:tr>
    </w:tbl>
    <w:p w14:paraId="508D64BB"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9"/>
        <w:gridCol w:w="735"/>
        <w:gridCol w:w="735"/>
      </w:tblGrid>
      <w:tr w:rsidR="00AF2F30" w:rsidRPr="00F245E6" w14:paraId="731C711B"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B5E2A8E" w14:textId="77777777" w:rsidR="00AF2F30" w:rsidRPr="00F245E6" w:rsidRDefault="00AF2F30">
            <w:pPr>
              <w:rPr>
                <w:rFonts w:cs="Calibri Light"/>
              </w:rPr>
            </w:pPr>
            <w:r w:rsidRPr="00F245E6">
              <w:rPr>
                <w:rFonts w:cs="Calibri Light"/>
              </w:rPr>
              <w:t>E.4.1.b</w:t>
            </w:r>
          </w:p>
        </w:tc>
        <w:tc>
          <w:tcPr>
            <w:tcW w:w="6829" w:type="dxa"/>
            <w:tcBorders>
              <w:top w:val="single" w:sz="4" w:space="0" w:color="auto"/>
              <w:left w:val="single" w:sz="4" w:space="0" w:color="auto"/>
              <w:bottom w:val="single" w:sz="4" w:space="0" w:color="auto"/>
              <w:right w:val="single" w:sz="4" w:space="0" w:color="auto"/>
            </w:tcBorders>
            <w:hideMark/>
          </w:tcPr>
          <w:p w14:paraId="46937482" w14:textId="77777777" w:rsidR="00AF2F30" w:rsidRPr="00F245E6" w:rsidRDefault="00AF2F30">
            <w:pPr>
              <w:rPr>
                <w:rFonts w:cs="Calibri Light"/>
              </w:rPr>
            </w:pPr>
            <w:r w:rsidRPr="00F245E6">
              <w:rPr>
                <w:rFonts w:cs="Calibri Light"/>
              </w:rPr>
              <w:t>Gibt es eine jährliche Überprüfung der Energieeffizienz der technischen Anlagen wie Wasserversorgung, Abwasserentsorgung?</w:t>
            </w:r>
          </w:p>
          <w:p w14:paraId="21E980C9" w14:textId="77777777" w:rsidR="00AF2F30" w:rsidRPr="00F245E6" w:rsidRDefault="00AF2F30">
            <w:pPr>
              <w:rPr>
                <w:rFonts w:cs="Calibri Light"/>
              </w:rPr>
            </w:pPr>
            <w:r w:rsidRPr="00F245E6">
              <w:rPr>
                <w:rFonts w:cs="Calibri Light"/>
              </w:rPr>
              <w:t>(Ja = 3 Punkte)</w:t>
            </w:r>
          </w:p>
        </w:tc>
        <w:tc>
          <w:tcPr>
            <w:tcW w:w="735" w:type="dxa"/>
            <w:vMerge w:val="restart"/>
            <w:tcBorders>
              <w:top w:val="single" w:sz="4" w:space="0" w:color="auto"/>
              <w:left w:val="single" w:sz="4" w:space="0" w:color="auto"/>
              <w:right w:val="single" w:sz="4" w:space="0" w:color="auto"/>
            </w:tcBorders>
            <w:hideMark/>
          </w:tcPr>
          <w:p w14:paraId="15FE6588" w14:textId="77777777" w:rsidR="00AF2F30" w:rsidRPr="00F245E6" w:rsidRDefault="00AF2F30">
            <w:pPr>
              <w:rPr>
                <w:rFonts w:cs="Calibri Light"/>
              </w:rPr>
            </w:pPr>
            <w:r w:rsidRPr="00F245E6">
              <w:rPr>
                <w:rFonts w:cs="Calibri Light"/>
              </w:rPr>
              <w:t>mögl.</w:t>
            </w:r>
          </w:p>
          <w:p w14:paraId="5B89C2F5" w14:textId="77777777" w:rsidR="00AF2F30" w:rsidRPr="00F245E6" w:rsidRDefault="00AF2F30">
            <w:pPr>
              <w:jc w:val="center"/>
              <w:rPr>
                <w:rFonts w:cs="Calibri Light"/>
                <w:b/>
              </w:rPr>
            </w:pPr>
            <w:r w:rsidRPr="00F245E6">
              <w:rPr>
                <w:rFonts w:cs="Calibri Light"/>
                <w:b/>
              </w:rPr>
              <w:t>3 (K)</w:t>
            </w:r>
          </w:p>
        </w:tc>
        <w:tc>
          <w:tcPr>
            <w:tcW w:w="735" w:type="dxa"/>
            <w:vMerge w:val="restart"/>
            <w:tcBorders>
              <w:top w:val="single" w:sz="4" w:space="0" w:color="auto"/>
              <w:left w:val="single" w:sz="4" w:space="0" w:color="auto"/>
              <w:bottom w:val="single" w:sz="4" w:space="0" w:color="auto"/>
              <w:right w:val="single" w:sz="4" w:space="0" w:color="auto"/>
            </w:tcBorders>
          </w:tcPr>
          <w:p w14:paraId="4F0925D1" w14:textId="77777777" w:rsidR="00AF2F30" w:rsidRPr="00F245E6" w:rsidRDefault="00AF2F30">
            <w:pPr>
              <w:rPr>
                <w:rFonts w:cs="Calibri Light"/>
              </w:rPr>
            </w:pPr>
            <w:r w:rsidRPr="00F245E6">
              <w:rPr>
                <w:rFonts w:cs="Calibri Light"/>
              </w:rPr>
              <w:t>tats.</w:t>
            </w:r>
          </w:p>
          <w:p w14:paraId="2CFCA396" w14:textId="77777777" w:rsidR="00AF2F30" w:rsidRPr="00F245E6" w:rsidRDefault="00AF2F30">
            <w:pPr>
              <w:jc w:val="center"/>
              <w:rPr>
                <w:rFonts w:cs="Calibri Light"/>
                <w:b/>
              </w:rPr>
            </w:pPr>
          </w:p>
        </w:tc>
      </w:tr>
      <w:tr w:rsidR="00AF2F30" w:rsidRPr="00F245E6" w14:paraId="3211E571" w14:textId="77777777" w:rsidTr="000F4D2E">
        <w:tc>
          <w:tcPr>
            <w:tcW w:w="988" w:type="dxa"/>
            <w:tcBorders>
              <w:top w:val="single" w:sz="4" w:space="0" w:color="auto"/>
              <w:left w:val="single" w:sz="4" w:space="0" w:color="auto"/>
              <w:bottom w:val="single" w:sz="4" w:space="0" w:color="auto"/>
              <w:right w:val="single" w:sz="4" w:space="0" w:color="auto"/>
            </w:tcBorders>
          </w:tcPr>
          <w:p w14:paraId="252BFAD1" w14:textId="77777777" w:rsidR="00AF2F30" w:rsidRPr="00F245E6" w:rsidRDefault="00AF2F30">
            <w:pPr>
              <w:rPr>
                <w:rFonts w:cs="Calibri Light"/>
                <w:color w:val="C00000"/>
              </w:rPr>
            </w:pPr>
          </w:p>
        </w:tc>
        <w:tc>
          <w:tcPr>
            <w:tcW w:w="6829" w:type="dxa"/>
            <w:tcBorders>
              <w:right w:val="single" w:sz="4" w:space="0" w:color="auto"/>
            </w:tcBorders>
            <w:vAlign w:val="center"/>
            <w:hideMark/>
          </w:tcPr>
          <w:p w14:paraId="2341EDE2" w14:textId="77777777" w:rsidR="00AF2F30" w:rsidRPr="00F245E6" w:rsidRDefault="00AF2F30">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334FB54B" w14:textId="77777777" w:rsidR="00AF2F30" w:rsidRPr="00F245E6" w:rsidRDefault="00AF2F30">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13EACEF2" w14:textId="77777777" w:rsidR="00AF2F30" w:rsidRPr="00F245E6" w:rsidRDefault="00AF2F30">
            <w:pPr>
              <w:rPr>
                <w:rFonts w:cs="Calibri Light"/>
                <w:b/>
              </w:rPr>
            </w:pPr>
          </w:p>
        </w:tc>
      </w:tr>
    </w:tbl>
    <w:p w14:paraId="739BFD7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7"/>
        <w:gridCol w:w="736"/>
        <w:gridCol w:w="736"/>
      </w:tblGrid>
      <w:tr w:rsidR="00AF2F30" w:rsidRPr="00F245E6" w14:paraId="41D3E36B"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2586B4B" w14:textId="77777777" w:rsidR="00AF2F30" w:rsidRPr="00F245E6" w:rsidRDefault="00AF2F30">
            <w:pPr>
              <w:rPr>
                <w:rFonts w:cs="Calibri Light"/>
              </w:rPr>
            </w:pPr>
            <w:r w:rsidRPr="00F245E6">
              <w:rPr>
                <w:rFonts w:cs="Calibri Light"/>
              </w:rPr>
              <w:t>E.4.1.c</w:t>
            </w:r>
          </w:p>
        </w:tc>
        <w:tc>
          <w:tcPr>
            <w:tcW w:w="6827" w:type="dxa"/>
            <w:tcBorders>
              <w:top w:val="single" w:sz="4" w:space="0" w:color="auto"/>
              <w:left w:val="single" w:sz="4" w:space="0" w:color="auto"/>
              <w:bottom w:val="single" w:sz="4" w:space="0" w:color="auto"/>
              <w:right w:val="single" w:sz="4" w:space="0" w:color="auto"/>
            </w:tcBorders>
            <w:hideMark/>
          </w:tcPr>
          <w:p w14:paraId="5518EFCA" w14:textId="77777777" w:rsidR="00AF2F30" w:rsidRPr="00F245E6" w:rsidRDefault="00AF2F30">
            <w:pPr>
              <w:rPr>
                <w:rFonts w:cs="Calibri Light"/>
              </w:rPr>
            </w:pPr>
            <w:r w:rsidRPr="00F245E6">
              <w:rPr>
                <w:rFonts w:cs="Calibri Light"/>
              </w:rPr>
              <w:t>Gibt es eine Optimierung der öffentlichen Beleuchtung und Vermeidung unnötiger Lichtverschmutzung? Gibt es eine Überprüfung der Umstellung der öffentlichen Beleuchtung auf LED-Beleuchtung?</w:t>
            </w:r>
          </w:p>
          <w:p w14:paraId="38B40687" w14:textId="77777777" w:rsidR="00AF2F30" w:rsidRPr="00F245E6" w:rsidRDefault="00AF2F30">
            <w:pPr>
              <w:rPr>
                <w:rFonts w:cs="Calibri Light"/>
              </w:rPr>
            </w:pPr>
            <w:r w:rsidRPr="00F245E6">
              <w:rPr>
                <w:rFonts w:cs="Calibri Light"/>
              </w:rPr>
              <w:t>(Ja = 3 Punkte)</w:t>
            </w:r>
          </w:p>
        </w:tc>
        <w:tc>
          <w:tcPr>
            <w:tcW w:w="736" w:type="dxa"/>
            <w:vMerge w:val="restart"/>
            <w:tcBorders>
              <w:top w:val="single" w:sz="4" w:space="0" w:color="auto"/>
              <w:left w:val="single" w:sz="4" w:space="0" w:color="auto"/>
              <w:right w:val="single" w:sz="4" w:space="0" w:color="auto"/>
            </w:tcBorders>
            <w:hideMark/>
          </w:tcPr>
          <w:p w14:paraId="6D6B4354" w14:textId="77777777" w:rsidR="00AF2F30" w:rsidRPr="00F245E6" w:rsidRDefault="00AF2F30">
            <w:pPr>
              <w:rPr>
                <w:rFonts w:cs="Calibri Light"/>
              </w:rPr>
            </w:pPr>
            <w:r w:rsidRPr="00F245E6">
              <w:rPr>
                <w:rFonts w:cs="Calibri Light"/>
              </w:rPr>
              <w:t>mögl.</w:t>
            </w:r>
          </w:p>
          <w:p w14:paraId="4702E8FF" w14:textId="77777777" w:rsidR="00AF2F30" w:rsidRPr="00F245E6" w:rsidRDefault="00AF2F30">
            <w:pPr>
              <w:jc w:val="center"/>
              <w:rPr>
                <w:rFonts w:cs="Calibri Light"/>
                <w:b/>
              </w:rPr>
            </w:pPr>
            <w:r w:rsidRPr="00F245E6">
              <w:rPr>
                <w:rFonts w:cs="Calibri Light"/>
                <w:b/>
              </w:rPr>
              <w:t>3 (K)</w:t>
            </w:r>
          </w:p>
        </w:tc>
        <w:tc>
          <w:tcPr>
            <w:tcW w:w="736" w:type="dxa"/>
            <w:vMerge w:val="restart"/>
            <w:tcBorders>
              <w:top w:val="single" w:sz="4" w:space="0" w:color="auto"/>
              <w:left w:val="single" w:sz="4" w:space="0" w:color="auto"/>
              <w:bottom w:val="single" w:sz="4" w:space="0" w:color="auto"/>
              <w:right w:val="single" w:sz="4" w:space="0" w:color="auto"/>
            </w:tcBorders>
          </w:tcPr>
          <w:p w14:paraId="55B165AA" w14:textId="77777777" w:rsidR="00AF2F30" w:rsidRPr="00F245E6" w:rsidRDefault="00AF2F30">
            <w:pPr>
              <w:rPr>
                <w:rFonts w:cs="Calibri Light"/>
              </w:rPr>
            </w:pPr>
            <w:r w:rsidRPr="00F245E6">
              <w:rPr>
                <w:rFonts w:cs="Calibri Light"/>
              </w:rPr>
              <w:t>tats.</w:t>
            </w:r>
          </w:p>
          <w:p w14:paraId="1195FB3C" w14:textId="77777777" w:rsidR="00AF2F30" w:rsidRPr="00F245E6" w:rsidRDefault="00AF2F30">
            <w:pPr>
              <w:jc w:val="center"/>
              <w:rPr>
                <w:rFonts w:cs="Calibri Light"/>
                <w:b/>
              </w:rPr>
            </w:pPr>
          </w:p>
        </w:tc>
      </w:tr>
      <w:tr w:rsidR="00AF2F30" w:rsidRPr="00F245E6" w14:paraId="6BD761C5" w14:textId="77777777" w:rsidTr="000F4D2E">
        <w:tc>
          <w:tcPr>
            <w:tcW w:w="988" w:type="dxa"/>
            <w:tcBorders>
              <w:top w:val="single" w:sz="4" w:space="0" w:color="auto"/>
              <w:left w:val="single" w:sz="4" w:space="0" w:color="auto"/>
              <w:bottom w:val="single" w:sz="4" w:space="0" w:color="auto"/>
              <w:right w:val="single" w:sz="4" w:space="0" w:color="auto"/>
            </w:tcBorders>
          </w:tcPr>
          <w:p w14:paraId="78C869AB" w14:textId="77777777" w:rsidR="00AF2F30" w:rsidRPr="00F245E6" w:rsidRDefault="00AF2F30">
            <w:pPr>
              <w:rPr>
                <w:rFonts w:cs="Calibri Light"/>
                <w:color w:val="C00000"/>
              </w:rPr>
            </w:pPr>
          </w:p>
        </w:tc>
        <w:tc>
          <w:tcPr>
            <w:tcW w:w="6827" w:type="dxa"/>
            <w:tcBorders>
              <w:right w:val="single" w:sz="4" w:space="0" w:color="auto"/>
            </w:tcBorders>
            <w:vAlign w:val="center"/>
            <w:hideMark/>
          </w:tcPr>
          <w:p w14:paraId="3B8AB13E" w14:textId="77777777" w:rsidR="00AF2F30" w:rsidRPr="00F245E6" w:rsidRDefault="00AF2F30">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52BE758F" w14:textId="77777777" w:rsidR="00AF2F30" w:rsidRPr="00F245E6" w:rsidRDefault="00AF2F30">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FB0C736" w14:textId="77777777" w:rsidR="00AF2F30" w:rsidRPr="00F245E6" w:rsidRDefault="00AF2F30">
            <w:pPr>
              <w:rPr>
                <w:rFonts w:cs="Calibri Light"/>
                <w:b/>
              </w:rPr>
            </w:pPr>
          </w:p>
        </w:tc>
      </w:tr>
    </w:tbl>
    <w:p w14:paraId="40CEA5D9"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1"/>
        <w:gridCol w:w="734"/>
        <w:gridCol w:w="734"/>
      </w:tblGrid>
      <w:tr w:rsidR="00AF2F30" w:rsidRPr="00F245E6" w14:paraId="332CF30B"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2BD433B" w14:textId="77777777" w:rsidR="00AF2F30" w:rsidRPr="00F245E6" w:rsidRDefault="00AF2F30">
            <w:pPr>
              <w:rPr>
                <w:rFonts w:cs="Calibri Light"/>
              </w:rPr>
            </w:pPr>
            <w:r w:rsidRPr="00F245E6">
              <w:rPr>
                <w:rFonts w:cs="Calibri Light"/>
              </w:rPr>
              <w:t>E.4.1.d</w:t>
            </w:r>
          </w:p>
        </w:tc>
        <w:tc>
          <w:tcPr>
            <w:tcW w:w="6831" w:type="dxa"/>
            <w:tcBorders>
              <w:top w:val="single" w:sz="4" w:space="0" w:color="auto"/>
              <w:left w:val="single" w:sz="4" w:space="0" w:color="auto"/>
              <w:bottom w:val="single" w:sz="4" w:space="0" w:color="auto"/>
              <w:right w:val="single" w:sz="4" w:space="0" w:color="auto"/>
            </w:tcBorders>
            <w:hideMark/>
          </w:tcPr>
          <w:p w14:paraId="41C920A0" w14:textId="77777777" w:rsidR="00AF2F30" w:rsidRPr="00F245E6" w:rsidRDefault="00AF2F30">
            <w:pPr>
              <w:rPr>
                <w:rFonts w:cs="Calibri Light"/>
              </w:rPr>
            </w:pPr>
            <w:r w:rsidRPr="00F245E6">
              <w:rPr>
                <w:rFonts w:cs="Calibri Light"/>
              </w:rPr>
              <w:t>Gibt es eine Bereitstellung von einem E-Fahrrad für je 10 Gemeindebedienstete?</w:t>
            </w:r>
          </w:p>
          <w:p w14:paraId="5BF56D12" w14:textId="77777777" w:rsidR="00AF2F30" w:rsidRPr="00F245E6" w:rsidRDefault="00AF2F30">
            <w:pPr>
              <w:rPr>
                <w:rFonts w:cs="Calibri Light"/>
              </w:rPr>
            </w:pPr>
            <w:r w:rsidRPr="00F245E6">
              <w:rPr>
                <w:rFonts w:cs="Calibri Light"/>
              </w:rPr>
              <w:t>(Ja = 5 Punkte)</w:t>
            </w:r>
          </w:p>
        </w:tc>
        <w:tc>
          <w:tcPr>
            <w:tcW w:w="734" w:type="dxa"/>
            <w:vMerge w:val="restart"/>
            <w:tcBorders>
              <w:top w:val="single" w:sz="4" w:space="0" w:color="auto"/>
              <w:left w:val="single" w:sz="4" w:space="0" w:color="auto"/>
              <w:right w:val="single" w:sz="4" w:space="0" w:color="auto"/>
            </w:tcBorders>
            <w:hideMark/>
          </w:tcPr>
          <w:p w14:paraId="7166284C" w14:textId="77777777" w:rsidR="00AF2F30" w:rsidRPr="00F245E6" w:rsidRDefault="00AF2F30">
            <w:pPr>
              <w:rPr>
                <w:rFonts w:cs="Calibri Light"/>
              </w:rPr>
            </w:pPr>
            <w:r w:rsidRPr="00F245E6">
              <w:rPr>
                <w:rFonts w:cs="Calibri Light"/>
              </w:rPr>
              <w:t>mögl.</w:t>
            </w:r>
          </w:p>
          <w:p w14:paraId="7724E6DD" w14:textId="77777777" w:rsidR="00AF2F30" w:rsidRPr="00F245E6" w:rsidRDefault="00AF2F30">
            <w:pPr>
              <w:jc w:val="center"/>
              <w:rPr>
                <w:rFonts w:cs="Calibri Light"/>
                <w:b/>
              </w:rPr>
            </w:pPr>
            <w:r w:rsidRPr="00F245E6">
              <w:rPr>
                <w:rFonts w:cs="Calibri Light"/>
                <w:b/>
              </w:rPr>
              <w:t>5 (K)</w:t>
            </w:r>
          </w:p>
        </w:tc>
        <w:tc>
          <w:tcPr>
            <w:tcW w:w="734" w:type="dxa"/>
            <w:vMerge w:val="restart"/>
            <w:tcBorders>
              <w:top w:val="single" w:sz="4" w:space="0" w:color="auto"/>
              <w:left w:val="single" w:sz="4" w:space="0" w:color="auto"/>
              <w:bottom w:val="single" w:sz="4" w:space="0" w:color="auto"/>
              <w:right w:val="single" w:sz="4" w:space="0" w:color="auto"/>
            </w:tcBorders>
          </w:tcPr>
          <w:p w14:paraId="5DB9A4D8" w14:textId="77777777" w:rsidR="00AF2F30" w:rsidRPr="00F245E6" w:rsidRDefault="00AF2F30">
            <w:pPr>
              <w:rPr>
                <w:rFonts w:cs="Calibri Light"/>
              </w:rPr>
            </w:pPr>
            <w:r w:rsidRPr="00F245E6">
              <w:rPr>
                <w:rFonts w:cs="Calibri Light"/>
              </w:rPr>
              <w:t>tats.</w:t>
            </w:r>
          </w:p>
          <w:p w14:paraId="35F5D659" w14:textId="77777777" w:rsidR="00AF2F30" w:rsidRPr="00F245E6" w:rsidRDefault="00AF2F30">
            <w:pPr>
              <w:jc w:val="center"/>
              <w:rPr>
                <w:rFonts w:cs="Calibri Light"/>
                <w:b/>
              </w:rPr>
            </w:pPr>
          </w:p>
        </w:tc>
      </w:tr>
      <w:tr w:rsidR="00AF2F30" w:rsidRPr="00F245E6" w14:paraId="2CBBC0A9" w14:textId="77777777" w:rsidTr="000F4D2E">
        <w:tc>
          <w:tcPr>
            <w:tcW w:w="988" w:type="dxa"/>
            <w:tcBorders>
              <w:top w:val="single" w:sz="4" w:space="0" w:color="auto"/>
              <w:left w:val="single" w:sz="4" w:space="0" w:color="auto"/>
              <w:bottom w:val="single" w:sz="4" w:space="0" w:color="auto"/>
              <w:right w:val="single" w:sz="4" w:space="0" w:color="auto"/>
            </w:tcBorders>
          </w:tcPr>
          <w:p w14:paraId="5E74B740" w14:textId="77777777" w:rsidR="00AF2F30" w:rsidRPr="00F245E6" w:rsidRDefault="00AF2F30">
            <w:pPr>
              <w:rPr>
                <w:rFonts w:cs="Calibri Light"/>
                <w:color w:val="C00000"/>
              </w:rPr>
            </w:pPr>
          </w:p>
        </w:tc>
        <w:tc>
          <w:tcPr>
            <w:tcW w:w="6831" w:type="dxa"/>
            <w:tcBorders>
              <w:right w:val="single" w:sz="4" w:space="0" w:color="auto"/>
            </w:tcBorders>
            <w:vAlign w:val="center"/>
            <w:hideMark/>
          </w:tcPr>
          <w:p w14:paraId="3EA6EC50" w14:textId="77777777" w:rsidR="00AF2F30" w:rsidRPr="00F245E6" w:rsidRDefault="00AF2F30">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24C49FA4" w14:textId="77777777" w:rsidR="00AF2F30" w:rsidRPr="00F245E6" w:rsidRDefault="00AF2F30">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262D239B" w14:textId="77777777" w:rsidR="00AF2F30" w:rsidRPr="00F245E6" w:rsidRDefault="00AF2F30">
            <w:pPr>
              <w:rPr>
                <w:rFonts w:cs="Calibri Light"/>
                <w:b/>
              </w:rPr>
            </w:pPr>
          </w:p>
        </w:tc>
      </w:tr>
    </w:tbl>
    <w:p w14:paraId="39DAD495"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3"/>
        <w:gridCol w:w="733"/>
        <w:gridCol w:w="733"/>
      </w:tblGrid>
      <w:tr w:rsidR="00AF2F30" w:rsidRPr="00F245E6" w14:paraId="775D43AC"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1B1A3305" w14:textId="77777777" w:rsidR="00AF2F30" w:rsidRPr="00F245E6" w:rsidRDefault="00AF2F30">
            <w:pPr>
              <w:rPr>
                <w:rFonts w:cs="Calibri Light"/>
              </w:rPr>
            </w:pPr>
            <w:r w:rsidRPr="00F245E6">
              <w:rPr>
                <w:rFonts w:cs="Calibri Light"/>
              </w:rPr>
              <w:t>E.4.1.e</w:t>
            </w:r>
          </w:p>
        </w:tc>
        <w:tc>
          <w:tcPr>
            <w:tcW w:w="6833" w:type="dxa"/>
            <w:tcBorders>
              <w:top w:val="single" w:sz="4" w:space="0" w:color="auto"/>
              <w:left w:val="single" w:sz="4" w:space="0" w:color="auto"/>
              <w:bottom w:val="single" w:sz="4" w:space="0" w:color="auto"/>
              <w:right w:val="single" w:sz="4" w:space="0" w:color="auto"/>
            </w:tcBorders>
            <w:hideMark/>
          </w:tcPr>
          <w:p w14:paraId="572406F4" w14:textId="77777777" w:rsidR="00AF2F30" w:rsidRPr="00F245E6" w:rsidRDefault="00AF2F30">
            <w:pPr>
              <w:rPr>
                <w:rFonts w:cs="Calibri Light"/>
              </w:rPr>
            </w:pPr>
            <w:r w:rsidRPr="00F245E6">
              <w:rPr>
                <w:rFonts w:cs="Calibri Light"/>
              </w:rPr>
              <w:t>Gibt es ein Car-Sharing mit einem E-Auto für die Gemeindebediensteten?</w:t>
            </w:r>
          </w:p>
          <w:p w14:paraId="1C2BAB10" w14:textId="77777777" w:rsidR="00AF2F30" w:rsidRPr="00F245E6" w:rsidRDefault="00AF2F30">
            <w:pPr>
              <w:rPr>
                <w:rFonts w:cs="Calibri Light"/>
              </w:rPr>
            </w:pPr>
            <w:r w:rsidRPr="00F245E6">
              <w:rPr>
                <w:rFonts w:cs="Calibri Light"/>
              </w:rPr>
              <w:t>(Ja = 5 Punkte)</w:t>
            </w:r>
          </w:p>
        </w:tc>
        <w:tc>
          <w:tcPr>
            <w:tcW w:w="733" w:type="dxa"/>
            <w:vMerge w:val="restart"/>
            <w:tcBorders>
              <w:top w:val="single" w:sz="4" w:space="0" w:color="auto"/>
              <w:left w:val="single" w:sz="4" w:space="0" w:color="auto"/>
              <w:right w:val="single" w:sz="4" w:space="0" w:color="auto"/>
            </w:tcBorders>
            <w:hideMark/>
          </w:tcPr>
          <w:p w14:paraId="524E5848" w14:textId="77777777" w:rsidR="00AF2F30" w:rsidRPr="00F245E6" w:rsidRDefault="00AF2F30">
            <w:pPr>
              <w:rPr>
                <w:rFonts w:cs="Calibri Light"/>
              </w:rPr>
            </w:pPr>
            <w:r w:rsidRPr="00F245E6">
              <w:rPr>
                <w:rFonts w:cs="Calibri Light"/>
              </w:rPr>
              <w:t>mögl.</w:t>
            </w:r>
          </w:p>
          <w:p w14:paraId="229DA956" w14:textId="77777777" w:rsidR="00AF2F30" w:rsidRPr="00F245E6" w:rsidRDefault="00AF2F30">
            <w:pPr>
              <w:jc w:val="center"/>
              <w:rPr>
                <w:rFonts w:cs="Calibri Light"/>
                <w:b/>
              </w:rPr>
            </w:pPr>
            <w:r w:rsidRPr="00F245E6">
              <w:rPr>
                <w:rFonts w:cs="Calibri Light"/>
                <w:b/>
              </w:rPr>
              <w:t>5 (K)</w:t>
            </w:r>
          </w:p>
        </w:tc>
        <w:tc>
          <w:tcPr>
            <w:tcW w:w="733" w:type="dxa"/>
            <w:vMerge w:val="restart"/>
            <w:tcBorders>
              <w:top w:val="single" w:sz="4" w:space="0" w:color="auto"/>
              <w:left w:val="single" w:sz="4" w:space="0" w:color="auto"/>
              <w:bottom w:val="single" w:sz="4" w:space="0" w:color="auto"/>
              <w:right w:val="single" w:sz="4" w:space="0" w:color="auto"/>
            </w:tcBorders>
          </w:tcPr>
          <w:p w14:paraId="1576004B" w14:textId="77777777" w:rsidR="00AF2F30" w:rsidRPr="00F245E6" w:rsidRDefault="00AF2F30">
            <w:pPr>
              <w:rPr>
                <w:rFonts w:cs="Calibri Light"/>
              </w:rPr>
            </w:pPr>
            <w:r w:rsidRPr="00F245E6">
              <w:rPr>
                <w:rFonts w:cs="Calibri Light"/>
              </w:rPr>
              <w:t>tats.</w:t>
            </w:r>
          </w:p>
          <w:p w14:paraId="6AF5EBA0" w14:textId="77777777" w:rsidR="00AF2F30" w:rsidRPr="00F245E6" w:rsidRDefault="00AF2F30">
            <w:pPr>
              <w:jc w:val="center"/>
              <w:rPr>
                <w:rFonts w:cs="Calibri Light"/>
                <w:b/>
              </w:rPr>
            </w:pPr>
          </w:p>
        </w:tc>
      </w:tr>
      <w:tr w:rsidR="00AF2F30" w:rsidRPr="00F245E6" w14:paraId="4C95CEC0" w14:textId="77777777" w:rsidTr="000F4D2E">
        <w:tc>
          <w:tcPr>
            <w:tcW w:w="988" w:type="dxa"/>
            <w:tcBorders>
              <w:top w:val="single" w:sz="4" w:space="0" w:color="auto"/>
              <w:left w:val="single" w:sz="4" w:space="0" w:color="auto"/>
              <w:bottom w:val="single" w:sz="4" w:space="0" w:color="auto"/>
              <w:right w:val="single" w:sz="4" w:space="0" w:color="auto"/>
            </w:tcBorders>
          </w:tcPr>
          <w:p w14:paraId="4FFA02B6" w14:textId="77777777" w:rsidR="00AF2F30" w:rsidRPr="00F245E6" w:rsidRDefault="00AF2F30">
            <w:pPr>
              <w:rPr>
                <w:rFonts w:cs="Calibri Light"/>
                <w:color w:val="C00000"/>
              </w:rPr>
            </w:pPr>
          </w:p>
        </w:tc>
        <w:tc>
          <w:tcPr>
            <w:tcW w:w="6833" w:type="dxa"/>
            <w:tcBorders>
              <w:right w:val="single" w:sz="4" w:space="0" w:color="auto"/>
            </w:tcBorders>
            <w:vAlign w:val="center"/>
            <w:hideMark/>
          </w:tcPr>
          <w:p w14:paraId="4546E93E" w14:textId="77777777" w:rsidR="00AF2F30" w:rsidRPr="00F245E6" w:rsidRDefault="00AF2F30">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4C6EC34B" w14:textId="77777777" w:rsidR="00AF2F30" w:rsidRPr="00F245E6" w:rsidRDefault="00AF2F30">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5046F0EF" w14:textId="77777777" w:rsidR="00AF2F30" w:rsidRPr="00F245E6" w:rsidRDefault="00AF2F30">
            <w:pPr>
              <w:rPr>
                <w:rFonts w:cs="Calibri Light"/>
                <w:b/>
              </w:rPr>
            </w:pPr>
          </w:p>
        </w:tc>
      </w:tr>
    </w:tbl>
    <w:p w14:paraId="2A2971FE"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8"/>
        <w:gridCol w:w="740"/>
        <w:gridCol w:w="741"/>
      </w:tblGrid>
      <w:tr w:rsidR="00AF2F30" w:rsidRPr="00F245E6" w14:paraId="09B55A4D"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1306F9BD" w14:textId="77777777" w:rsidR="00AF2F30" w:rsidRPr="00F245E6" w:rsidRDefault="00AF2F30">
            <w:pPr>
              <w:rPr>
                <w:rFonts w:cs="Calibri Light"/>
              </w:rPr>
            </w:pPr>
            <w:r w:rsidRPr="00F245E6">
              <w:rPr>
                <w:rFonts w:cs="Calibri Light"/>
              </w:rPr>
              <w:t>E.2.3.k</w:t>
            </w:r>
          </w:p>
        </w:tc>
        <w:tc>
          <w:tcPr>
            <w:tcW w:w="6818" w:type="dxa"/>
            <w:tcBorders>
              <w:top w:val="single" w:sz="4" w:space="0" w:color="auto"/>
              <w:left w:val="single" w:sz="4" w:space="0" w:color="auto"/>
              <w:bottom w:val="single" w:sz="4" w:space="0" w:color="auto"/>
              <w:right w:val="single" w:sz="4" w:space="0" w:color="auto"/>
            </w:tcBorders>
            <w:hideMark/>
          </w:tcPr>
          <w:p w14:paraId="0DA780AF" w14:textId="77777777" w:rsidR="00AF2F30" w:rsidRPr="00F245E6" w:rsidRDefault="00AF2F30">
            <w:pPr>
              <w:rPr>
                <w:rFonts w:cs="Calibri Light"/>
              </w:rPr>
            </w:pPr>
            <w:r w:rsidRPr="00F245E6">
              <w:rPr>
                <w:rFonts w:cs="Calibri Light"/>
              </w:rPr>
              <w:t>Gibt es einen Bedarf für die Widmung von Energieflächen bzw. Flächen für die Produktion, Vernetzung etc. von Energie?</w:t>
            </w:r>
          </w:p>
          <w:p w14:paraId="6E0075D0" w14:textId="77777777" w:rsidR="00AF2F30" w:rsidRPr="00F245E6" w:rsidRDefault="00AF2F30">
            <w:pPr>
              <w:rPr>
                <w:rFonts w:cs="Calibri Light"/>
              </w:rPr>
            </w:pPr>
            <w:r w:rsidRPr="00F245E6">
              <w:rPr>
                <w:rFonts w:cs="Calibri Light"/>
              </w:rPr>
              <w:lastRenderedPageBreak/>
              <w:t>(Beschreibung = 1 Punkt)</w:t>
            </w:r>
          </w:p>
        </w:tc>
        <w:tc>
          <w:tcPr>
            <w:tcW w:w="740" w:type="dxa"/>
            <w:vMerge w:val="restart"/>
            <w:tcBorders>
              <w:top w:val="single" w:sz="4" w:space="0" w:color="auto"/>
              <w:left w:val="single" w:sz="4" w:space="0" w:color="auto"/>
              <w:right w:val="single" w:sz="4" w:space="0" w:color="auto"/>
            </w:tcBorders>
            <w:hideMark/>
          </w:tcPr>
          <w:p w14:paraId="22B4AE44" w14:textId="77777777" w:rsidR="00AF2F30" w:rsidRPr="00F245E6" w:rsidRDefault="00AF2F30">
            <w:pPr>
              <w:rPr>
                <w:rFonts w:cs="Calibri Light"/>
              </w:rPr>
            </w:pPr>
            <w:r w:rsidRPr="00F245E6">
              <w:rPr>
                <w:rFonts w:cs="Calibri Light"/>
              </w:rPr>
              <w:lastRenderedPageBreak/>
              <w:t>mögl.</w:t>
            </w:r>
          </w:p>
          <w:p w14:paraId="088E2A5E" w14:textId="77777777" w:rsidR="00AF2F30" w:rsidRPr="00F245E6" w:rsidRDefault="00AF2F30">
            <w:pPr>
              <w:jc w:val="center"/>
              <w:rPr>
                <w:rFonts w:cs="Calibri Light"/>
                <w:b/>
              </w:rPr>
            </w:pPr>
            <w:r w:rsidRPr="00F245E6">
              <w:rPr>
                <w:rFonts w:cs="Calibri Light"/>
                <w:b/>
              </w:rPr>
              <w:t>1 (K)</w:t>
            </w:r>
          </w:p>
        </w:tc>
        <w:tc>
          <w:tcPr>
            <w:tcW w:w="741" w:type="dxa"/>
            <w:vMerge w:val="restart"/>
            <w:tcBorders>
              <w:top w:val="single" w:sz="4" w:space="0" w:color="auto"/>
              <w:left w:val="single" w:sz="4" w:space="0" w:color="auto"/>
              <w:bottom w:val="single" w:sz="4" w:space="0" w:color="auto"/>
              <w:right w:val="single" w:sz="4" w:space="0" w:color="auto"/>
            </w:tcBorders>
          </w:tcPr>
          <w:p w14:paraId="50FC0C73" w14:textId="77777777" w:rsidR="00AF2F30" w:rsidRPr="00F245E6" w:rsidRDefault="00AF2F30">
            <w:pPr>
              <w:rPr>
                <w:rFonts w:cs="Calibri Light"/>
              </w:rPr>
            </w:pPr>
            <w:r w:rsidRPr="00F245E6">
              <w:rPr>
                <w:rFonts w:cs="Calibri Light"/>
              </w:rPr>
              <w:t>tats.</w:t>
            </w:r>
          </w:p>
          <w:p w14:paraId="7076695F" w14:textId="77777777" w:rsidR="00AF2F30" w:rsidRPr="00F245E6" w:rsidRDefault="00AF2F30">
            <w:pPr>
              <w:jc w:val="center"/>
              <w:rPr>
                <w:rFonts w:cs="Calibri Light"/>
                <w:b/>
              </w:rPr>
            </w:pPr>
          </w:p>
        </w:tc>
      </w:tr>
      <w:tr w:rsidR="00AF2F30" w:rsidRPr="00F245E6" w14:paraId="6FDFEFAF" w14:textId="77777777" w:rsidTr="000F4D2E">
        <w:tc>
          <w:tcPr>
            <w:tcW w:w="988" w:type="dxa"/>
            <w:tcBorders>
              <w:top w:val="single" w:sz="4" w:space="0" w:color="auto"/>
              <w:left w:val="single" w:sz="4" w:space="0" w:color="auto"/>
              <w:bottom w:val="single" w:sz="4" w:space="0" w:color="auto"/>
              <w:right w:val="single" w:sz="4" w:space="0" w:color="auto"/>
            </w:tcBorders>
          </w:tcPr>
          <w:p w14:paraId="0D55E7F6" w14:textId="77777777" w:rsidR="00AF2F30" w:rsidRPr="00F245E6" w:rsidRDefault="00AF2F30">
            <w:pPr>
              <w:rPr>
                <w:rFonts w:cs="Calibri Light"/>
                <w:color w:val="C00000"/>
              </w:rPr>
            </w:pPr>
          </w:p>
        </w:tc>
        <w:tc>
          <w:tcPr>
            <w:tcW w:w="6818" w:type="dxa"/>
            <w:tcBorders>
              <w:right w:val="single" w:sz="4" w:space="0" w:color="auto"/>
            </w:tcBorders>
            <w:vAlign w:val="center"/>
            <w:hideMark/>
          </w:tcPr>
          <w:p w14:paraId="33B06D62" w14:textId="77777777" w:rsidR="00AF2F30" w:rsidRPr="00F245E6" w:rsidRDefault="00AF2F30">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1261181B" w14:textId="77777777" w:rsidR="00AF2F30" w:rsidRPr="00F245E6" w:rsidRDefault="00AF2F30">
            <w:pPr>
              <w:rPr>
                <w:rFonts w:cs="Calibri Light"/>
                <w:sz w:val="20"/>
                <w:szCs w:val="20"/>
                <w:lang w:val="de-AT" w:eastAsia="de-AT"/>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31E66C92" w14:textId="77777777" w:rsidR="00AF2F30" w:rsidRPr="00F245E6" w:rsidRDefault="00AF2F30">
            <w:pPr>
              <w:rPr>
                <w:rFonts w:cs="Calibri Light"/>
                <w:b/>
              </w:rPr>
            </w:pPr>
          </w:p>
        </w:tc>
      </w:tr>
    </w:tbl>
    <w:p w14:paraId="7CFAF3D2"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5"/>
        <w:gridCol w:w="737"/>
        <w:gridCol w:w="737"/>
      </w:tblGrid>
      <w:tr w:rsidR="00AF2F30" w:rsidRPr="00F245E6" w14:paraId="4541E4E6"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268CB2E" w14:textId="77777777" w:rsidR="00AF2F30" w:rsidRPr="00F245E6" w:rsidRDefault="00AF2F30">
            <w:pPr>
              <w:rPr>
                <w:rFonts w:cs="Calibri Light"/>
              </w:rPr>
            </w:pPr>
            <w:r w:rsidRPr="00F245E6">
              <w:rPr>
                <w:rFonts w:cs="Calibri Light"/>
              </w:rPr>
              <w:t>E.3.2.f</w:t>
            </w:r>
          </w:p>
        </w:tc>
        <w:tc>
          <w:tcPr>
            <w:tcW w:w="6825" w:type="dxa"/>
            <w:tcBorders>
              <w:top w:val="single" w:sz="4" w:space="0" w:color="auto"/>
              <w:left w:val="single" w:sz="4" w:space="0" w:color="auto"/>
              <w:bottom w:val="single" w:sz="4" w:space="0" w:color="auto"/>
              <w:right w:val="single" w:sz="4" w:space="0" w:color="auto"/>
            </w:tcBorders>
            <w:hideMark/>
          </w:tcPr>
          <w:p w14:paraId="49478258" w14:textId="77777777" w:rsidR="00AF2F30" w:rsidRPr="00F245E6" w:rsidRDefault="00AF2F30">
            <w:pPr>
              <w:rPr>
                <w:rFonts w:cs="Calibri Light"/>
              </w:rPr>
            </w:pPr>
            <w:r w:rsidRPr="00F245E6">
              <w:rPr>
                <w:rFonts w:cs="Calibri Light"/>
              </w:rPr>
              <w:t>Gibt es einen Zeitplan für die energetische Sanierung aller öffentlichen Gebäude in der Gemeinde mit den entsprechenden Qualitätsstandards?</w:t>
            </w:r>
          </w:p>
          <w:p w14:paraId="5760539E" w14:textId="77777777" w:rsidR="00AF2F30" w:rsidRPr="00F245E6" w:rsidRDefault="00AF2F30">
            <w:pPr>
              <w:rPr>
                <w:rFonts w:cs="Calibri Light"/>
              </w:rPr>
            </w:pPr>
            <w:r w:rsidRPr="00F245E6">
              <w:rPr>
                <w:rFonts w:cs="Calibri Light"/>
              </w:rPr>
              <w:t>(Ja + Beschreibung Maßnahme = 2 Punkte)</w:t>
            </w:r>
          </w:p>
        </w:tc>
        <w:tc>
          <w:tcPr>
            <w:tcW w:w="737" w:type="dxa"/>
            <w:vMerge w:val="restart"/>
            <w:tcBorders>
              <w:top w:val="single" w:sz="4" w:space="0" w:color="auto"/>
              <w:left w:val="single" w:sz="4" w:space="0" w:color="auto"/>
              <w:right w:val="single" w:sz="4" w:space="0" w:color="auto"/>
            </w:tcBorders>
            <w:hideMark/>
          </w:tcPr>
          <w:p w14:paraId="2574B296" w14:textId="77777777" w:rsidR="00AF2F30" w:rsidRPr="00F245E6" w:rsidRDefault="00AF2F30">
            <w:pPr>
              <w:rPr>
                <w:rFonts w:cs="Calibri Light"/>
              </w:rPr>
            </w:pPr>
            <w:r w:rsidRPr="00F245E6">
              <w:rPr>
                <w:rFonts w:cs="Calibri Light"/>
              </w:rPr>
              <w:t>mögl.</w:t>
            </w:r>
          </w:p>
          <w:p w14:paraId="08F3E456" w14:textId="77777777" w:rsidR="00AF2F30" w:rsidRPr="00F245E6" w:rsidRDefault="00AF2F30">
            <w:pPr>
              <w:jc w:val="center"/>
              <w:rPr>
                <w:rFonts w:cs="Calibri Light"/>
                <w:b/>
              </w:rPr>
            </w:pPr>
            <w:r w:rsidRPr="00F245E6">
              <w:rPr>
                <w:rFonts w:cs="Calibri Light"/>
                <w:b/>
              </w:rPr>
              <w:t>2 (K)</w:t>
            </w:r>
          </w:p>
        </w:tc>
        <w:tc>
          <w:tcPr>
            <w:tcW w:w="737" w:type="dxa"/>
            <w:vMerge w:val="restart"/>
            <w:tcBorders>
              <w:top w:val="single" w:sz="4" w:space="0" w:color="auto"/>
              <w:left w:val="single" w:sz="4" w:space="0" w:color="auto"/>
              <w:bottom w:val="single" w:sz="4" w:space="0" w:color="auto"/>
              <w:right w:val="single" w:sz="4" w:space="0" w:color="auto"/>
            </w:tcBorders>
          </w:tcPr>
          <w:p w14:paraId="0F8B616E" w14:textId="77777777" w:rsidR="00AF2F30" w:rsidRPr="00F245E6" w:rsidRDefault="00AF2F30">
            <w:pPr>
              <w:rPr>
                <w:rFonts w:cs="Calibri Light"/>
              </w:rPr>
            </w:pPr>
            <w:r w:rsidRPr="00F245E6">
              <w:rPr>
                <w:rFonts w:cs="Calibri Light"/>
              </w:rPr>
              <w:t>tats.</w:t>
            </w:r>
          </w:p>
          <w:p w14:paraId="7125768D" w14:textId="77777777" w:rsidR="00AF2F30" w:rsidRPr="00F245E6" w:rsidRDefault="00AF2F30">
            <w:pPr>
              <w:jc w:val="center"/>
              <w:rPr>
                <w:rFonts w:cs="Calibri Light"/>
                <w:b/>
              </w:rPr>
            </w:pPr>
          </w:p>
        </w:tc>
      </w:tr>
      <w:tr w:rsidR="00AF2F30" w:rsidRPr="00F245E6" w14:paraId="2557CB68" w14:textId="77777777" w:rsidTr="000F4D2E">
        <w:tc>
          <w:tcPr>
            <w:tcW w:w="988" w:type="dxa"/>
            <w:tcBorders>
              <w:top w:val="single" w:sz="4" w:space="0" w:color="auto"/>
              <w:left w:val="single" w:sz="4" w:space="0" w:color="auto"/>
              <w:bottom w:val="single" w:sz="4" w:space="0" w:color="auto"/>
              <w:right w:val="single" w:sz="4" w:space="0" w:color="auto"/>
            </w:tcBorders>
          </w:tcPr>
          <w:p w14:paraId="0BF73821" w14:textId="77777777" w:rsidR="00AF2F30" w:rsidRPr="00F245E6" w:rsidRDefault="00AF2F30">
            <w:pPr>
              <w:rPr>
                <w:rFonts w:cs="Calibri Light"/>
                <w:color w:val="C00000"/>
              </w:rPr>
            </w:pPr>
          </w:p>
        </w:tc>
        <w:tc>
          <w:tcPr>
            <w:tcW w:w="6825" w:type="dxa"/>
            <w:tcBorders>
              <w:right w:val="single" w:sz="4" w:space="0" w:color="auto"/>
            </w:tcBorders>
            <w:vAlign w:val="center"/>
            <w:hideMark/>
          </w:tcPr>
          <w:p w14:paraId="26310509" w14:textId="77777777" w:rsidR="00AF2F30" w:rsidRPr="00F245E6" w:rsidRDefault="00AF2F30">
            <w:pPr>
              <w:rPr>
                <w:rFonts w:cs="Calibri Light"/>
                <w:sz w:val="20"/>
                <w:szCs w:val="20"/>
                <w:lang w:val="de-AT" w:eastAsia="de-AT"/>
              </w:rPr>
            </w:pPr>
          </w:p>
        </w:tc>
        <w:tc>
          <w:tcPr>
            <w:tcW w:w="737" w:type="dxa"/>
            <w:vMerge/>
            <w:tcBorders>
              <w:left w:val="single" w:sz="4" w:space="0" w:color="auto"/>
              <w:right w:val="single" w:sz="4" w:space="0" w:color="auto"/>
            </w:tcBorders>
            <w:vAlign w:val="center"/>
            <w:hideMark/>
          </w:tcPr>
          <w:p w14:paraId="419AE2D7" w14:textId="77777777" w:rsidR="00AF2F30" w:rsidRPr="00F245E6" w:rsidRDefault="00AF2F30">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6DFD3143" w14:textId="77777777" w:rsidR="00AF2F30" w:rsidRPr="00F245E6" w:rsidRDefault="00AF2F30">
            <w:pPr>
              <w:rPr>
                <w:rFonts w:cs="Calibri Light"/>
                <w:b/>
              </w:rPr>
            </w:pPr>
          </w:p>
        </w:tc>
      </w:tr>
    </w:tbl>
    <w:p w14:paraId="34231632"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1"/>
        <w:gridCol w:w="734"/>
        <w:gridCol w:w="734"/>
      </w:tblGrid>
      <w:tr w:rsidR="00AF2F30" w:rsidRPr="00F245E6" w14:paraId="577B9C54"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1174598" w14:textId="77777777" w:rsidR="00AF2F30" w:rsidRPr="00F245E6" w:rsidRDefault="00AF2F30">
            <w:pPr>
              <w:rPr>
                <w:rFonts w:cs="Calibri Light"/>
              </w:rPr>
            </w:pPr>
            <w:r w:rsidRPr="00F245E6">
              <w:rPr>
                <w:rFonts w:cs="Calibri Light"/>
              </w:rPr>
              <w:t>E.3.3.a</w:t>
            </w:r>
          </w:p>
        </w:tc>
        <w:tc>
          <w:tcPr>
            <w:tcW w:w="6831" w:type="dxa"/>
            <w:tcBorders>
              <w:top w:val="single" w:sz="4" w:space="0" w:color="auto"/>
              <w:left w:val="single" w:sz="4" w:space="0" w:color="auto"/>
              <w:bottom w:val="single" w:sz="4" w:space="0" w:color="auto"/>
              <w:right w:val="single" w:sz="4" w:space="0" w:color="auto"/>
            </w:tcBorders>
            <w:hideMark/>
          </w:tcPr>
          <w:p w14:paraId="34D5B25C" w14:textId="5D649B94" w:rsidR="00AF2F30" w:rsidRPr="00F245E6" w:rsidRDefault="00AF2F30">
            <w:pPr>
              <w:rPr>
                <w:rFonts w:cs="Calibri Light"/>
              </w:rPr>
            </w:pPr>
            <w:r w:rsidRPr="00F245E6">
              <w:rPr>
                <w:rFonts w:cs="Calibri Light"/>
              </w:rPr>
              <w:t>Gibt es ein Konzept zur Beurteilung von energieraumrelevanten Großprojekten mit standardisierter Vorgehensweise, Zusammenarbeit mit Experten, Nutzwertanalyse zur Variantenprüfung inkl. Null-Variante, Konsequenzen der Prüfungsergebnisse?</w:t>
            </w:r>
          </w:p>
          <w:p w14:paraId="05283A9C" w14:textId="77777777" w:rsidR="00AF2F30" w:rsidRPr="00F245E6" w:rsidRDefault="00AF2F30">
            <w:pPr>
              <w:rPr>
                <w:rFonts w:cs="Calibri Light"/>
              </w:rPr>
            </w:pPr>
            <w:r w:rsidRPr="00F245E6">
              <w:rPr>
                <w:rFonts w:cs="Calibri Light"/>
              </w:rPr>
              <w:t>(Ja = 5 Punkte)</w:t>
            </w:r>
          </w:p>
        </w:tc>
        <w:tc>
          <w:tcPr>
            <w:tcW w:w="734" w:type="dxa"/>
            <w:vMerge w:val="restart"/>
            <w:tcBorders>
              <w:top w:val="single" w:sz="4" w:space="0" w:color="auto"/>
              <w:left w:val="single" w:sz="4" w:space="0" w:color="auto"/>
              <w:right w:val="single" w:sz="4" w:space="0" w:color="auto"/>
            </w:tcBorders>
            <w:hideMark/>
          </w:tcPr>
          <w:p w14:paraId="735D1536" w14:textId="77777777" w:rsidR="00AF2F30" w:rsidRPr="00F245E6" w:rsidRDefault="00AF2F30">
            <w:pPr>
              <w:rPr>
                <w:rFonts w:cs="Calibri Light"/>
              </w:rPr>
            </w:pPr>
            <w:r w:rsidRPr="00F245E6">
              <w:rPr>
                <w:rFonts w:cs="Calibri Light"/>
              </w:rPr>
              <w:t>mögl.</w:t>
            </w:r>
          </w:p>
          <w:p w14:paraId="5503AEB4" w14:textId="77777777" w:rsidR="00AF2F30" w:rsidRPr="00F245E6" w:rsidRDefault="00AF2F30">
            <w:pPr>
              <w:jc w:val="center"/>
              <w:rPr>
                <w:rFonts w:cs="Calibri Light"/>
                <w:b/>
              </w:rPr>
            </w:pPr>
            <w:r w:rsidRPr="00F245E6">
              <w:rPr>
                <w:rFonts w:cs="Calibri Light"/>
                <w:b/>
              </w:rPr>
              <w:t>5 (K)</w:t>
            </w:r>
          </w:p>
        </w:tc>
        <w:tc>
          <w:tcPr>
            <w:tcW w:w="734" w:type="dxa"/>
            <w:vMerge w:val="restart"/>
            <w:tcBorders>
              <w:top w:val="single" w:sz="4" w:space="0" w:color="auto"/>
              <w:left w:val="single" w:sz="4" w:space="0" w:color="auto"/>
              <w:bottom w:val="single" w:sz="4" w:space="0" w:color="auto"/>
              <w:right w:val="single" w:sz="4" w:space="0" w:color="auto"/>
            </w:tcBorders>
          </w:tcPr>
          <w:p w14:paraId="0952136C" w14:textId="77777777" w:rsidR="00AF2F30" w:rsidRPr="00F245E6" w:rsidRDefault="00AF2F30">
            <w:pPr>
              <w:rPr>
                <w:rFonts w:cs="Calibri Light"/>
              </w:rPr>
            </w:pPr>
            <w:r w:rsidRPr="00F245E6">
              <w:rPr>
                <w:rFonts w:cs="Calibri Light"/>
              </w:rPr>
              <w:t>tats.</w:t>
            </w:r>
          </w:p>
          <w:p w14:paraId="2CBFDC85" w14:textId="77777777" w:rsidR="00AF2F30" w:rsidRPr="00F245E6" w:rsidRDefault="00AF2F30">
            <w:pPr>
              <w:jc w:val="center"/>
              <w:rPr>
                <w:rFonts w:cs="Calibri Light"/>
                <w:b/>
              </w:rPr>
            </w:pPr>
          </w:p>
        </w:tc>
      </w:tr>
      <w:tr w:rsidR="00AF2F30" w:rsidRPr="00F245E6" w14:paraId="5F5801DC" w14:textId="77777777" w:rsidTr="000F4D2E">
        <w:tc>
          <w:tcPr>
            <w:tcW w:w="988" w:type="dxa"/>
            <w:tcBorders>
              <w:top w:val="single" w:sz="4" w:space="0" w:color="auto"/>
              <w:left w:val="single" w:sz="4" w:space="0" w:color="auto"/>
              <w:bottom w:val="single" w:sz="4" w:space="0" w:color="auto"/>
              <w:right w:val="single" w:sz="4" w:space="0" w:color="auto"/>
            </w:tcBorders>
          </w:tcPr>
          <w:p w14:paraId="3C291D54" w14:textId="77777777" w:rsidR="00AF2F30" w:rsidRPr="00F245E6" w:rsidRDefault="00AF2F30">
            <w:pPr>
              <w:rPr>
                <w:rFonts w:cs="Calibri Light"/>
                <w:color w:val="C00000"/>
              </w:rPr>
            </w:pPr>
          </w:p>
        </w:tc>
        <w:tc>
          <w:tcPr>
            <w:tcW w:w="6831" w:type="dxa"/>
            <w:tcBorders>
              <w:right w:val="single" w:sz="4" w:space="0" w:color="auto"/>
            </w:tcBorders>
            <w:vAlign w:val="center"/>
            <w:hideMark/>
          </w:tcPr>
          <w:p w14:paraId="1056FF0D" w14:textId="77777777" w:rsidR="00AF2F30" w:rsidRPr="00F245E6" w:rsidRDefault="00AF2F30">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74835FE6" w14:textId="77777777" w:rsidR="00AF2F30" w:rsidRPr="00F245E6" w:rsidRDefault="00AF2F30">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6F02F403" w14:textId="77777777" w:rsidR="00AF2F30" w:rsidRPr="00F245E6" w:rsidRDefault="00AF2F30">
            <w:pPr>
              <w:rPr>
                <w:rFonts w:cs="Calibri Light"/>
                <w:b/>
              </w:rPr>
            </w:pPr>
          </w:p>
        </w:tc>
      </w:tr>
    </w:tbl>
    <w:p w14:paraId="4E4C4EFB"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1"/>
        <w:gridCol w:w="734"/>
        <w:gridCol w:w="734"/>
      </w:tblGrid>
      <w:tr w:rsidR="00AF2F30" w:rsidRPr="00F245E6" w14:paraId="4B7F60DD"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607EC8E6" w14:textId="77777777" w:rsidR="00AF2F30" w:rsidRPr="00F245E6" w:rsidRDefault="00AF2F30">
            <w:pPr>
              <w:rPr>
                <w:rFonts w:cs="Calibri Light"/>
              </w:rPr>
            </w:pPr>
            <w:r w:rsidRPr="00F245E6">
              <w:rPr>
                <w:rFonts w:cs="Calibri Light"/>
              </w:rPr>
              <w:t>E.4.3.a</w:t>
            </w:r>
          </w:p>
        </w:tc>
        <w:tc>
          <w:tcPr>
            <w:tcW w:w="6831" w:type="dxa"/>
            <w:tcBorders>
              <w:top w:val="single" w:sz="4" w:space="0" w:color="auto"/>
              <w:left w:val="single" w:sz="4" w:space="0" w:color="auto"/>
              <w:bottom w:val="single" w:sz="4" w:space="0" w:color="auto"/>
              <w:right w:val="single" w:sz="4" w:space="0" w:color="auto"/>
            </w:tcBorders>
            <w:hideMark/>
          </w:tcPr>
          <w:p w14:paraId="7AEE17F6" w14:textId="6AAD3A76" w:rsidR="00AF2F30" w:rsidRPr="00F245E6" w:rsidRDefault="00AF2F30">
            <w:pPr>
              <w:rPr>
                <w:rFonts w:cs="Calibri Light"/>
              </w:rPr>
            </w:pPr>
            <w:r w:rsidRPr="00F245E6">
              <w:rPr>
                <w:rFonts w:cs="Calibri Light"/>
              </w:rPr>
              <w:t>Gibt es individuelle Konsultationen mit einem überdurchschnittlichen Energieverbraucher / Energieproduzenten zur Verbesserung der Energiebilanz</w:t>
            </w:r>
            <w:r w:rsidR="007F0C2E">
              <w:rPr>
                <w:rFonts w:cs="Calibri Light"/>
              </w:rPr>
              <w:t>?</w:t>
            </w:r>
            <w:r w:rsidRPr="00F245E6">
              <w:rPr>
                <w:rFonts w:cs="Calibri Light"/>
              </w:rPr>
              <w:t xml:space="preserve"> Rücksprache mit den örtlichen Energieversorgern und Abklärung der Möglichkeiten zur Zielerreichung?</w:t>
            </w:r>
          </w:p>
          <w:p w14:paraId="1B1A349A" w14:textId="77777777" w:rsidR="00AF2F30" w:rsidRPr="00F245E6" w:rsidRDefault="00AF2F30">
            <w:pPr>
              <w:rPr>
                <w:rFonts w:cs="Calibri Light"/>
              </w:rPr>
            </w:pPr>
            <w:r w:rsidRPr="00F245E6">
              <w:rPr>
                <w:rFonts w:cs="Calibri Light"/>
              </w:rPr>
              <w:t>(Ja + Beschreibung = 3 Punkte je Verbraucher / Produzent)</w:t>
            </w:r>
          </w:p>
        </w:tc>
        <w:tc>
          <w:tcPr>
            <w:tcW w:w="734" w:type="dxa"/>
            <w:vMerge w:val="restart"/>
            <w:tcBorders>
              <w:top w:val="single" w:sz="4" w:space="0" w:color="auto"/>
              <w:left w:val="single" w:sz="4" w:space="0" w:color="auto"/>
              <w:right w:val="single" w:sz="4" w:space="0" w:color="auto"/>
            </w:tcBorders>
            <w:hideMark/>
          </w:tcPr>
          <w:p w14:paraId="5760B1B7" w14:textId="77777777" w:rsidR="00AF2F30" w:rsidRPr="00F245E6" w:rsidRDefault="00AF2F30">
            <w:pPr>
              <w:rPr>
                <w:rFonts w:cs="Calibri Light"/>
              </w:rPr>
            </w:pPr>
            <w:r w:rsidRPr="00F245E6">
              <w:rPr>
                <w:rFonts w:cs="Calibri Light"/>
              </w:rPr>
              <w:t>mögl.</w:t>
            </w:r>
          </w:p>
          <w:p w14:paraId="338E950B" w14:textId="77777777" w:rsidR="00AF2F30" w:rsidRPr="00F245E6" w:rsidRDefault="00AF2F30">
            <w:pPr>
              <w:jc w:val="center"/>
              <w:rPr>
                <w:rFonts w:cs="Calibri Light"/>
                <w:b/>
              </w:rPr>
            </w:pPr>
            <w:r w:rsidRPr="00F245E6">
              <w:rPr>
                <w:rFonts w:cs="Calibri Light"/>
                <w:b/>
              </w:rPr>
              <w:t>9 (K)</w:t>
            </w:r>
          </w:p>
        </w:tc>
        <w:tc>
          <w:tcPr>
            <w:tcW w:w="734" w:type="dxa"/>
            <w:vMerge w:val="restart"/>
            <w:tcBorders>
              <w:top w:val="single" w:sz="4" w:space="0" w:color="auto"/>
              <w:left w:val="single" w:sz="4" w:space="0" w:color="auto"/>
              <w:bottom w:val="single" w:sz="4" w:space="0" w:color="auto"/>
              <w:right w:val="single" w:sz="4" w:space="0" w:color="auto"/>
            </w:tcBorders>
          </w:tcPr>
          <w:p w14:paraId="7FF89F7C" w14:textId="77777777" w:rsidR="00AF2F30" w:rsidRPr="00F245E6" w:rsidRDefault="00AF2F30">
            <w:pPr>
              <w:rPr>
                <w:rFonts w:cs="Calibri Light"/>
              </w:rPr>
            </w:pPr>
            <w:r w:rsidRPr="00F245E6">
              <w:rPr>
                <w:rFonts w:cs="Calibri Light"/>
              </w:rPr>
              <w:t>tats.</w:t>
            </w:r>
          </w:p>
          <w:p w14:paraId="000B45BF" w14:textId="77777777" w:rsidR="00AF2F30" w:rsidRPr="00F245E6" w:rsidRDefault="00AF2F30">
            <w:pPr>
              <w:jc w:val="center"/>
              <w:rPr>
                <w:rFonts w:cs="Calibri Light"/>
                <w:b/>
              </w:rPr>
            </w:pPr>
          </w:p>
        </w:tc>
      </w:tr>
      <w:tr w:rsidR="00AF2F30" w:rsidRPr="00F245E6" w14:paraId="4364AF4A" w14:textId="77777777" w:rsidTr="000F4D2E">
        <w:tc>
          <w:tcPr>
            <w:tcW w:w="988" w:type="dxa"/>
            <w:tcBorders>
              <w:top w:val="single" w:sz="4" w:space="0" w:color="auto"/>
              <w:left w:val="single" w:sz="4" w:space="0" w:color="auto"/>
              <w:bottom w:val="single" w:sz="4" w:space="0" w:color="auto"/>
              <w:right w:val="single" w:sz="4" w:space="0" w:color="auto"/>
            </w:tcBorders>
          </w:tcPr>
          <w:p w14:paraId="70B3EC21" w14:textId="77777777" w:rsidR="00AF2F30" w:rsidRPr="00F245E6" w:rsidRDefault="00AF2F30">
            <w:pPr>
              <w:rPr>
                <w:rFonts w:cs="Calibri Light"/>
                <w:color w:val="C00000"/>
              </w:rPr>
            </w:pPr>
          </w:p>
        </w:tc>
        <w:tc>
          <w:tcPr>
            <w:tcW w:w="6831" w:type="dxa"/>
            <w:tcBorders>
              <w:right w:val="single" w:sz="4" w:space="0" w:color="auto"/>
            </w:tcBorders>
            <w:vAlign w:val="center"/>
            <w:hideMark/>
          </w:tcPr>
          <w:p w14:paraId="4176A067" w14:textId="77777777" w:rsidR="00AF2F30" w:rsidRPr="00F245E6" w:rsidRDefault="00AF2F30">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7EF47757" w14:textId="77777777" w:rsidR="00AF2F30" w:rsidRPr="00F245E6" w:rsidRDefault="00AF2F30">
            <w:pPr>
              <w:rPr>
                <w:rFonts w:cs="Calibri Light"/>
                <w:sz w:val="20"/>
                <w:szCs w:val="20"/>
                <w:lang w:val="de-AT" w:eastAsia="de-AT"/>
              </w:rPr>
            </w:pPr>
          </w:p>
        </w:tc>
        <w:tc>
          <w:tcPr>
            <w:tcW w:w="734" w:type="dxa"/>
            <w:vMerge/>
            <w:tcBorders>
              <w:top w:val="single" w:sz="4" w:space="0" w:color="auto"/>
              <w:left w:val="single" w:sz="4" w:space="0" w:color="auto"/>
              <w:bottom w:val="single" w:sz="4" w:space="0" w:color="auto"/>
              <w:right w:val="single" w:sz="4" w:space="0" w:color="auto"/>
            </w:tcBorders>
            <w:vAlign w:val="center"/>
            <w:hideMark/>
          </w:tcPr>
          <w:p w14:paraId="03934257" w14:textId="77777777" w:rsidR="00AF2F30" w:rsidRPr="00F245E6" w:rsidRDefault="00AF2F30">
            <w:pPr>
              <w:rPr>
                <w:rFonts w:cs="Calibri Light"/>
                <w:b/>
              </w:rPr>
            </w:pPr>
          </w:p>
        </w:tc>
      </w:tr>
    </w:tbl>
    <w:p w14:paraId="08A57FC1"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2"/>
        <w:gridCol w:w="738"/>
        <w:gridCol w:w="739"/>
      </w:tblGrid>
      <w:tr w:rsidR="00AF2F30" w:rsidRPr="00F245E6" w14:paraId="2C5C207D"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022C8BC" w14:textId="77777777" w:rsidR="00AF2F30" w:rsidRPr="00F245E6" w:rsidRDefault="00AF2F30">
            <w:pPr>
              <w:rPr>
                <w:rFonts w:cs="Calibri Light"/>
              </w:rPr>
            </w:pPr>
            <w:r w:rsidRPr="00F245E6">
              <w:rPr>
                <w:rFonts w:cs="Calibri Light"/>
              </w:rPr>
              <w:t>E.4.3.b</w:t>
            </w:r>
          </w:p>
        </w:tc>
        <w:tc>
          <w:tcPr>
            <w:tcW w:w="6822" w:type="dxa"/>
            <w:tcBorders>
              <w:top w:val="single" w:sz="4" w:space="0" w:color="auto"/>
              <w:left w:val="single" w:sz="4" w:space="0" w:color="auto"/>
              <w:bottom w:val="single" w:sz="4" w:space="0" w:color="auto"/>
              <w:right w:val="single" w:sz="4" w:space="0" w:color="auto"/>
            </w:tcBorders>
            <w:hideMark/>
          </w:tcPr>
          <w:p w14:paraId="617BA1EC" w14:textId="77777777" w:rsidR="00AF2F30" w:rsidRPr="00F245E6" w:rsidRDefault="00AF2F30">
            <w:pPr>
              <w:rPr>
                <w:rFonts w:cs="Calibri Light"/>
              </w:rPr>
            </w:pPr>
            <w:r w:rsidRPr="00F245E6">
              <w:rPr>
                <w:rFonts w:cs="Calibri Light"/>
              </w:rPr>
              <w:t>Gibt es einen Beschluss des Konzeptes Energieräumliche Beurteilung von Großprojekten?</w:t>
            </w:r>
          </w:p>
          <w:p w14:paraId="5EFFBB77" w14:textId="77777777" w:rsidR="00AF2F30" w:rsidRPr="00F245E6" w:rsidRDefault="00AF2F30">
            <w:pPr>
              <w:rPr>
                <w:rFonts w:cs="Calibri Light"/>
              </w:rPr>
            </w:pPr>
            <w:r w:rsidRPr="00F245E6">
              <w:rPr>
                <w:rFonts w:cs="Calibri Light"/>
              </w:rPr>
              <w:t>(Ja = 3 Punkte)</w:t>
            </w:r>
          </w:p>
        </w:tc>
        <w:tc>
          <w:tcPr>
            <w:tcW w:w="738" w:type="dxa"/>
            <w:vMerge w:val="restart"/>
            <w:tcBorders>
              <w:top w:val="single" w:sz="4" w:space="0" w:color="auto"/>
              <w:left w:val="single" w:sz="4" w:space="0" w:color="auto"/>
              <w:right w:val="single" w:sz="4" w:space="0" w:color="auto"/>
            </w:tcBorders>
            <w:hideMark/>
          </w:tcPr>
          <w:p w14:paraId="13C7B12E" w14:textId="77777777" w:rsidR="00AF2F30" w:rsidRPr="00F245E6" w:rsidRDefault="00AF2F30">
            <w:pPr>
              <w:rPr>
                <w:rFonts w:cs="Calibri Light"/>
              </w:rPr>
            </w:pPr>
            <w:r w:rsidRPr="00F245E6">
              <w:rPr>
                <w:rFonts w:cs="Calibri Light"/>
              </w:rPr>
              <w:t>mögl.</w:t>
            </w:r>
          </w:p>
          <w:p w14:paraId="6EE4E93B" w14:textId="77777777" w:rsidR="00AF2F30" w:rsidRPr="00F245E6" w:rsidRDefault="00AF2F30">
            <w:pPr>
              <w:jc w:val="center"/>
              <w:rPr>
                <w:rFonts w:cs="Calibri Light"/>
                <w:b/>
              </w:rPr>
            </w:pPr>
            <w:r w:rsidRPr="00F245E6">
              <w:rPr>
                <w:rFonts w:cs="Calibri Light"/>
                <w:b/>
              </w:rPr>
              <w:t>3 (K)</w:t>
            </w:r>
          </w:p>
        </w:tc>
        <w:tc>
          <w:tcPr>
            <w:tcW w:w="739" w:type="dxa"/>
            <w:vMerge w:val="restart"/>
            <w:tcBorders>
              <w:top w:val="single" w:sz="4" w:space="0" w:color="auto"/>
              <w:left w:val="single" w:sz="4" w:space="0" w:color="auto"/>
              <w:bottom w:val="single" w:sz="4" w:space="0" w:color="auto"/>
              <w:right w:val="single" w:sz="4" w:space="0" w:color="auto"/>
            </w:tcBorders>
          </w:tcPr>
          <w:p w14:paraId="5ED46D20" w14:textId="77777777" w:rsidR="00AF2F30" w:rsidRPr="00F245E6" w:rsidRDefault="00AF2F30">
            <w:pPr>
              <w:rPr>
                <w:rFonts w:cs="Calibri Light"/>
              </w:rPr>
            </w:pPr>
            <w:r w:rsidRPr="00F245E6">
              <w:rPr>
                <w:rFonts w:cs="Calibri Light"/>
              </w:rPr>
              <w:t>tats.</w:t>
            </w:r>
          </w:p>
          <w:p w14:paraId="166B45A9" w14:textId="77777777" w:rsidR="00AF2F30" w:rsidRPr="00F245E6" w:rsidRDefault="00AF2F30">
            <w:pPr>
              <w:jc w:val="center"/>
              <w:rPr>
                <w:rFonts w:cs="Calibri Light"/>
                <w:b/>
              </w:rPr>
            </w:pPr>
          </w:p>
        </w:tc>
      </w:tr>
      <w:tr w:rsidR="00AF2F30" w:rsidRPr="00F245E6" w14:paraId="6EA7E0B1" w14:textId="77777777" w:rsidTr="000F4D2E">
        <w:tc>
          <w:tcPr>
            <w:tcW w:w="988" w:type="dxa"/>
            <w:tcBorders>
              <w:top w:val="single" w:sz="4" w:space="0" w:color="auto"/>
              <w:left w:val="single" w:sz="4" w:space="0" w:color="auto"/>
              <w:bottom w:val="single" w:sz="4" w:space="0" w:color="auto"/>
              <w:right w:val="single" w:sz="4" w:space="0" w:color="auto"/>
            </w:tcBorders>
          </w:tcPr>
          <w:p w14:paraId="655728CF" w14:textId="77777777" w:rsidR="00AF2F30" w:rsidRPr="00F245E6" w:rsidRDefault="00AF2F30">
            <w:pPr>
              <w:rPr>
                <w:rFonts w:cs="Calibri Light"/>
                <w:color w:val="C00000"/>
              </w:rPr>
            </w:pPr>
          </w:p>
        </w:tc>
        <w:tc>
          <w:tcPr>
            <w:tcW w:w="6822" w:type="dxa"/>
            <w:tcBorders>
              <w:right w:val="single" w:sz="4" w:space="0" w:color="auto"/>
            </w:tcBorders>
            <w:vAlign w:val="center"/>
            <w:hideMark/>
          </w:tcPr>
          <w:p w14:paraId="5BC57F63" w14:textId="77777777" w:rsidR="00AF2F30" w:rsidRPr="00F245E6" w:rsidRDefault="00AF2F30">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42B4F246" w14:textId="77777777" w:rsidR="00AF2F30" w:rsidRPr="00F245E6" w:rsidRDefault="00AF2F30">
            <w:pPr>
              <w:rPr>
                <w:rFonts w:cs="Calibri Light"/>
                <w:sz w:val="20"/>
                <w:szCs w:val="20"/>
                <w:lang w:val="de-AT" w:eastAsia="de-AT"/>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32BF4431" w14:textId="77777777" w:rsidR="00AF2F30" w:rsidRPr="00F245E6" w:rsidRDefault="00AF2F30">
            <w:pPr>
              <w:rPr>
                <w:rFonts w:cs="Calibri Light"/>
                <w:b/>
              </w:rPr>
            </w:pPr>
          </w:p>
        </w:tc>
      </w:tr>
    </w:tbl>
    <w:p w14:paraId="3963DEC9"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3"/>
        <w:gridCol w:w="733"/>
        <w:gridCol w:w="733"/>
      </w:tblGrid>
      <w:tr w:rsidR="00AF2F30" w:rsidRPr="00F245E6" w14:paraId="44D41E74"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766A1DB" w14:textId="77777777" w:rsidR="00AF2F30" w:rsidRPr="00F245E6" w:rsidRDefault="00AF2F30">
            <w:pPr>
              <w:rPr>
                <w:rFonts w:cs="Calibri Light"/>
              </w:rPr>
            </w:pPr>
            <w:r w:rsidRPr="00F245E6">
              <w:rPr>
                <w:rFonts w:cs="Calibri Light"/>
              </w:rPr>
              <w:t>E.4.4.b</w:t>
            </w:r>
          </w:p>
        </w:tc>
        <w:tc>
          <w:tcPr>
            <w:tcW w:w="6833" w:type="dxa"/>
            <w:tcBorders>
              <w:top w:val="single" w:sz="4" w:space="0" w:color="auto"/>
              <w:left w:val="single" w:sz="4" w:space="0" w:color="auto"/>
              <w:bottom w:val="single" w:sz="4" w:space="0" w:color="auto"/>
              <w:right w:val="single" w:sz="4" w:space="0" w:color="auto"/>
            </w:tcBorders>
            <w:hideMark/>
          </w:tcPr>
          <w:p w14:paraId="475C2A6C" w14:textId="69D95CB3" w:rsidR="00AF2F30" w:rsidRPr="00F245E6" w:rsidRDefault="00AF2F30">
            <w:pPr>
              <w:rPr>
                <w:rFonts w:cs="Calibri Light"/>
              </w:rPr>
            </w:pPr>
            <w:r w:rsidRPr="00F245E6">
              <w:rPr>
                <w:rFonts w:cs="Calibri Light"/>
              </w:rPr>
              <w:t xml:space="preserve">Gibt es eine Einrichtung eines Expertenbeirats für energetische Optimierung von privaten und öffentlichen Investitionen? Gibt es eine Zusammenarbeit mit Energieberatungsstellen oder lokalem e5-Team </w:t>
            </w:r>
            <w:r w:rsidR="007F0C2E">
              <w:rPr>
                <w:rFonts w:cs="Calibri Light"/>
              </w:rPr>
              <w:t>o</w:t>
            </w:r>
            <w:r w:rsidRPr="00F245E6">
              <w:rPr>
                <w:rFonts w:cs="Calibri Light"/>
              </w:rPr>
              <w:t>der gibt es die Verstärkung des Gestaltungsbeirates mit einem Experten für Energie? Beschreibung?</w:t>
            </w:r>
          </w:p>
          <w:p w14:paraId="35D43F3C" w14:textId="77777777" w:rsidR="00AF2F30" w:rsidRPr="00F245E6" w:rsidRDefault="00AF2F30">
            <w:pPr>
              <w:rPr>
                <w:rFonts w:cs="Calibri Light"/>
              </w:rPr>
            </w:pPr>
            <w:r w:rsidRPr="00F245E6">
              <w:rPr>
                <w:rFonts w:cs="Calibri Light"/>
              </w:rPr>
              <w:t>(Ja + Beschreibung = 3 Punkte)</w:t>
            </w:r>
          </w:p>
        </w:tc>
        <w:tc>
          <w:tcPr>
            <w:tcW w:w="733" w:type="dxa"/>
            <w:vMerge w:val="restart"/>
            <w:tcBorders>
              <w:top w:val="single" w:sz="4" w:space="0" w:color="auto"/>
              <w:left w:val="single" w:sz="4" w:space="0" w:color="auto"/>
              <w:right w:val="single" w:sz="4" w:space="0" w:color="auto"/>
            </w:tcBorders>
            <w:hideMark/>
          </w:tcPr>
          <w:p w14:paraId="2A8ABE02" w14:textId="77777777" w:rsidR="00AF2F30" w:rsidRPr="00F245E6" w:rsidRDefault="00AF2F30">
            <w:pPr>
              <w:rPr>
                <w:rFonts w:cs="Calibri Light"/>
              </w:rPr>
            </w:pPr>
            <w:r w:rsidRPr="00F245E6">
              <w:rPr>
                <w:rFonts w:cs="Calibri Light"/>
              </w:rPr>
              <w:t>mögl.</w:t>
            </w:r>
          </w:p>
          <w:p w14:paraId="27A82B12" w14:textId="77777777" w:rsidR="00AF2F30" w:rsidRPr="00F245E6" w:rsidRDefault="00AF2F30">
            <w:pPr>
              <w:jc w:val="center"/>
              <w:rPr>
                <w:rFonts w:cs="Calibri Light"/>
                <w:b/>
              </w:rPr>
            </w:pPr>
            <w:r w:rsidRPr="00F245E6">
              <w:rPr>
                <w:rFonts w:cs="Calibri Light"/>
                <w:b/>
              </w:rPr>
              <w:t>3 (K)</w:t>
            </w:r>
          </w:p>
        </w:tc>
        <w:tc>
          <w:tcPr>
            <w:tcW w:w="733" w:type="dxa"/>
            <w:vMerge w:val="restart"/>
            <w:tcBorders>
              <w:top w:val="single" w:sz="4" w:space="0" w:color="auto"/>
              <w:left w:val="single" w:sz="4" w:space="0" w:color="auto"/>
              <w:bottom w:val="single" w:sz="4" w:space="0" w:color="auto"/>
              <w:right w:val="single" w:sz="4" w:space="0" w:color="auto"/>
            </w:tcBorders>
          </w:tcPr>
          <w:p w14:paraId="79890AEE" w14:textId="77777777" w:rsidR="00AF2F30" w:rsidRPr="00F245E6" w:rsidRDefault="00AF2F30">
            <w:pPr>
              <w:rPr>
                <w:rFonts w:cs="Calibri Light"/>
              </w:rPr>
            </w:pPr>
            <w:r w:rsidRPr="00F245E6">
              <w:rPr>
                <w:rFonts w:cs="Calibri Light"/>
              </w:rPr>
              <w:t>tats.</w:t>
            </w:r>
          </w:p>
          <w:p w14:paraId="197551E9" w14:textId="77777777" w:rsidR="00AF2F30" w:rsidRPr="00F245E6" w:rsidRDefault="00AF2F30">
            <w:pPr>
              <w:jc w:val="center"/>
              <w:rPr>
                <w:rFonts w:cs="Calibri Light"/>
                <w:b/>
              </w:rPr>
            </w:pPr>
          </w:p>
        </w:tc>
      </w:tr>
      <w:tr w:rsidR="00AF2F30" w:rsidRPr="00F245E6" w14:paraId="32FC324F" w14:textId="77777777" w:rsidTr="000F4D2E">
        <w:tc>
          <w:tcPr>
            <w:tcW w:w="988" w:type="dxa"/>
            <w:tcBorders>
              <w:top w:val="single" w:sz="4" w:space="0" w:color="auto"/>
              <w:left w:val="single" w:sz="4" w:space="0" w:color="auto"/>
              <w:bottom w:val="single" w:sz="4" w:space="0" w:color="auto"/>
              <w:right w:val="single" w:sz="4" w:space="0" w:color="auto"/>
            </w:tcBorders>
          </w:tcPr>
          <w:p w14:paraId="18A11492" w14:textId="77777777" w:rsidR="00AF2F30" w:rsidRPr="00F245E6" w:rsidRDefault="00AF2F30">
            <w:pPr>
              <w:rPr>
                <w:rFonts w:cs="Calibri Light"/>
                <w:color w:val="C00000"/>
              </w:rPr>
            </w:pPr>
          </w:p>
        </w:tc>
        <w:tc>
          <w:tcPr>
            <w:tcW w:w="6833" w:type="dxa"/>
            <w:tcBorders>
              <w:right w:val="single" w:sz="4" w:space="0" w:color="auto"/>
            </w:tcBorders>
            <w:vAlign w:val="center"/>
            <w:hideMark/>
          </w:tcPr>
          <w:p w14:paraId="769EE300" w14:textId="77777777" w:rsidR="00AF2F30" w:rsidRPr="00F245E6" w:rsidRDefault="00AF2F30">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48777F85" w14:textId="77777777" w:rsidR="00AF2F30" w:rsidRPr="00F245E6" w:rsidRDefault="00AF2F30">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2B63E95C" w14:textId="77777777" w:rsidR="00AF2F30" w:rsidRPr="00F245E6" w:rsidRDefault="00AF2F30">
            <w:pPr>
              <w:rPr>
                <w:rFonts w:cs="Calibri Light"/>
                <w:b/>
              </w:rPr>
            </w:pPr>
          </w:p>
        </w:tc>
      </w:tr>
    </w:tbl>
    <w:p w14:paraId="1022C9E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9"/>
        <w:gridCol w:w="735"/>
        <w:gridCol w:w="735"/>
      </w:tblGrid>
      <w:tr w:rsidR="00AF2F30" w:rsidRPr="00F245E6" w14:paraId="0BC55E19"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21A88E84" w14:textId="77777777" w:rsidR="00AF2F30" w:rsidRPr="00F245E6" w:rsidRDefault="00AF2F30">
            <w:pPr>
              <w:rPr>
                <w:rFonts w:cs="Calibri Light"/>
              </w:rPr>
            </w:pPr>
            <w:r w:rsidRPr="00F245E6">
              <w:rPr>
                <w:rFonts w:cs="Calibri Light"/>
              </w:rPr>
              <w:t>E.4.4.c</w:t>
            </w:r>
          </w:p>
        </w:tc>
        <w:tc>
          <w:tcPr>
            <w:tcW w:w="6829" w:type="dxa"/>
            <w:tcBorders>
              <w:top w:val="single" w:sz="4" w:space="0" w:color="auto"/>
              <w:left w:val="single" w:sz="4" w:space="0" w:color="auto"/>
              <w:bottom w:val="single" w:sz="4" w:space="0" w:color="auto"/>
              <w:right w:val="single" w:sz="4" w:space="0" w:color="auto"/>
            </w:tcBorders>
            <w:hideMark/>
          </w:tcPr>
          <w:p w14:paraId="5A70317F" w14:textId="77777777" w:rsidR="00AF2F30" w:rsidRPr="00F245E6" w:rsidRDefault="00AF2F30">
            <w:pPr>
              <w:rPr>
                <w:rFonts w:cs="Calibri Light"/>
              </w:rPr>
            </w:pPr>
            <w:r w:rsidRPr="00F245E6">
              <w:rPr>
                <w:rFonts w:cs="Calibri Light"/>
              </w:rPr>
              <w:t>Beschreibung von Kooperationen mit Fachinstitutionen zur Erreichung der gesetzten Ziele: Schriftliche Fixierung der Kooperationstätigkeit, Darstellung der gemeinsamen Zielsetzungen, Kooperationsumfang, Dauer der Kooperation, Nutzung von externem Know-how?</w:t>
            </w:r>
          </w:p>
          <w:p w14:paraId="1D27C349" w14:textId="77777777" w:rsidR="00AF2F30" w:rsidRPr="00F245E6" w:rsidRDefault="00AF2F30">
            <w:pPr>
              <w:rPr>
                <w:rFonts w:cs="Calibri Light"/>
              </w:rPr>
            </w:pPr>
            <w:r w:rsidRPr="00F245E6">
              <w:rPr>
                <w:rFonts w:cs="Calibri Light"/>
              </w:rPr>
              <w:t>(Ja + Beschreibung, 2 Punkte je Fachinstitution)</w:t>
            </w:r>
          </w:p>
        </w:tc>
        <w:tc>
          <w:tcPr>
            <w:tcW w:w="735" w:type="dxa"/>
            <w:vMerge w:val="restart"/>
            <w:tcBorders>
              <w:top w:val="single" w:sz="4" w:space="0" w:color="auto"/>
              <w:left w:val="single" w:sz="4" w:space="0" w:color="auto"/>
              <w:right w:val="single" w:sz="4" w:space="0" w:color="auto"/>
            </w:tcBorders>
            <w:hideMark/>
          </w:tcPr>
          <w:p w14:paraId="197B7B73" w14:textId="77777777" w:rsidR="00AF2F30" w:rsidRPr="00F245E6" w:rsidRDefault="00AF2F30">
            <w:pPr>
              <w:rPr>
                <w:rFonts w:cs="Calibri Light"/>
              </w:rPr>
            </w:pPr>
            <w:r w:rsidRPr="00F245E6">
              <w:rPr>
                <w:rFonts w:cs="Calibri Light"/>
              </w:rPr>
              <w:t>mögl.</w:t>
            </w:r>
          </w:p>
          <w:p w14:paraId="313B9989" w14:textId="77777777" w:rsidR="00AF2F30" w:rsidRPr="00F245E6" w:rsidRDefault="00AF2F30">
            <w:pPr>
              <w:jc w:val="center"/>
              <w:rPr>
                <w:rFonts w:cs="Calibri Light"/>
                <w:b/>
              </w:rPr>
            </w:pPr>
            <w:r w:rsidRPr="00F245E6">
              <w:rPr>
                <w:rFonts w:cs="Calibri Light"/>
                <w:b/>
              </w:rPr>
              <w:t>4 (K)</w:t>
            </w:r>
          </w:p>
        </w:tc>
        <w:tc>
          <w:tcPr>
            <w:tcW w:w="735" w:type="dxa"/>
            <w:vMerge w:val="restart"/>
            <w:tcBorders>
              <w:top w:val="single" w:sz="4" w:space="0" w:color="auto"/>
              <w:left w:val="single" w:sz="4" w:space="0" w:color="auto"/>
              <w:bottom w:val="single" w:sz="4" w:space="0" w:color="auto"/>
              <w:right w:val="single" w:sz="4" w:space="0" w:color="auto"/>
            </w:tcBorders>
          </w:tcPr>
          <w:p w14:paraId="567DDD6E" w14:textId="77777777" w:rsidR="00AF2F30" w:rsidRPr="00F245E6" w:rsidRDefault="00AF2F30">
            <w:pPr>
              <w:rPr>
                <w:rFonts w:cs="Calibri Light"/>
              </w:rPr>
            </w:pPr>
            <w:r w:rsidRPr="00F245E6">
              <w:rPr>
                <w:rFonts w:cs="Calibri Light"/>
              </w:rPr>
              <w:t>tats.</w:t>
            </w:r>
          </w:p>
          <w:p w14:paraId="35A4BBCC" w14:textId="77777777" w:rsidR="00AF2F30" w:rsidRPr="00F245E6" w:rsidRDefault="00AF2F30">
            <w:pPr>
              <w:jc w:val="center"/>
              <w:rPr>
                <w:rFonts w:cs="Calibri Light"/>
                <w:b/>
              </w:rPr>
            </w:pPr>
          </w:p>
        </w:tc>
      </w:tr>
      <w:tr w:rsidR="00AF2F30" w:rsidRPr="00F245E6" w14:paraId="16D255C9" w14:textId="77777777" w:rsidTr="000F4D2E">
        <w:tc>
          <w:tcPr>
            <w:tcW w:w="988" w:type="dxa"/>
            <w:tcBorders>
              <w:top w:val="single" w:sz="4" w:space="0" w:color="auto"/>
              <w:left w:val="single" w:sz="4" w:space="0" w:color="auto"/>
              <w:bottom w:val="single" w:sz="4" w:space="0" w:color="auto"/>
              <w:right w:val="single" w:sz="4" w:space="0" w:color="auto"/>
            </w:tcBorders>
          </w:tcPr>
          <w:p w14:paraId="2DB7A885" w14:textId="77777777" w:rsidR="00AF2F30" w:rsidRPr="00F245E6" w:rsidRDefault="00AF2F30">
            <w:pPr>
              <w:rPr>
                <w:rFonts w:cs="Calibri Light"/>
                <w:color w:val="C00000"/>
              </w:rPr>
            </w:pPr>
          </w:p>
        </w:tc>
        <w:tc>
          <w:tcPr>
            <w:tcW w:w="6829" w:type="dxa"/>
            <w:tcBorders>
              <w:right w:val="single" w:sz="4" w:space="0" w:color="auto"/>
            </w:tcBorders>
            <w:vAlign w:val="center"/>
            <w:hideMark/>
          </w:tcPr>
          <w:p w14:paraId="79C8BC12" w14:textId="77777777" w:rsidR="00AF2F30" w:rsidRPr="00F245E6" w:rsidRDefault="00AF2F30">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24E402DD" w14:textId="77777777" w:rsidR="00AF2F30" w:rsidRPr="00F245E6" w:rsidRDefault="00AF2F30">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5A4EA9BB" w14:textId="77777777" w:rsidR="00AF2F30" w:rsidRPr="00F245E6" w:rsidRDefault="00AF2F30">
            <w:pPr>
              <w:rPr>
                <w:rFonts w:cs="Calibri Light"/>
                <w:b/>
              </w:rPr>
            </w:pPr>
          </w:p>
        </w:tc>
      </w:tr>
    </w:tbl>
    <w:p w14:paraId="1E31B43F"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9"/>
        <w:gridCol w:w="735"/>
        <w:gridCol w:w="735"/>
      </w:tblGrid>
      <w:tr w:rsidR="00AF2F30" w:rsidRPr="00F245E6" w14:paraId="658EE38C"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73DC9F83" w14:textId="77777777" w:rsidR="00AF2F30" w:rsidRPr="00F245E6" w:rsidRDefault="00AF2F30">
            <w:pPr>
              <w:rPr>
                <w:rFonts w:cs="Calibri Light"/>
              </w:rPr>
            </w:pPr>
            <w:r w:rsidRPr="00F245E6">
              <w:rPr>
                <w:rFonts w:cs="Calibri Light"/>
              </w:rPr>
              <w:t>E.4.5.a</w:t>
            </w:r>
          </w:p>
        </w:tc>
        <w:tc>
          <w:tcPr>
            <w:tcW w:w="6829" w:type="dxa"/>
            <w:tcBorders>
              <w:top w:val="single" w:sz="4" w:space="0" w:color="auto"/>
              <w:left w:val="single" w:sz="4" w:space="0" w:color="auto"/>
              <w:bottom w:val="single" w:sz="4" w:space="0" w:color="auto"/>
              <w:right w:val="single" w:sz="4" w:space="0" w:color="auto"/>
            </w:tcBorders>
            <w:hideMark/>
          </w:tcPr>
          <w:p w14:paraId="71E0617E" w14:textId="7E6D3DA0" w:rsidR="00AF2F30" w:rsidRPr="00F245E6" w:rsidRDefault="00AF2F30">
            <w:pPr>
              <w:rPr>
                <w:rFonts w:cs="Calibri Light"/>
              </w:rPr>
            </w:pPr>
            <w:r w:rsidRPr="00F245E6">
              <w:rPr>
                <w:rFonts w:cs="Calibri Light"/>
              </w:rPr>
              <w:t xml:space="preserve">Gibt es einen strukturierten, regelmäßigen fachlichen Austausch mit zwei anderen Gemeinden zu Themen der </w:t>
            </w:r>
            <w:r w:rsidRPr="00EF707B">
              <w:rPr>
                <w:rFonts w:cs="Calibri Light"/>
              </w:rPr>
              <w:t>Energieraumplanung</w:t>
            </w:r>
            <w:r w:rsidR="00EF707B" w:rsidRPr="00EF707B">
              <w:rPr>
                <w:rFonts w:cs="Calibri Light"/>
              </w:rPr>
              <w:t xml:space="preserve"> (mindestens 4 Mal im Jahr in den vergangenen 5 Jahren)</w:t>
            </w:r>
            <w:r w:rsidRPr="00EF707B">
              <w:rPr>
                <w:rFonts w:cs="Calibri Light"/>
              </w:rPr>
              <w:t>?</w:t>
            </w:r>
            <w:r w:rsidRPr="00F245E6">
              <w:rPr>
                <w:rFonts w:cs="Calibri Light"/>
              </w:rPr>
              <w:t xml:space="preserve"> Übernahme von Leuchtturmprojekten und Erfolgsmodellen? </w:t>
            </w:r>
          </w:p>
          <w:p w14:paraId="4809172F" w14:textId="77777777" w:rsidR="00AF2F30" w:rsidRPr="00F245E6" w:rsidRDefault="00AF2F30">
            <w:pPr>
              <w:rPr>
                <w:rFonts w:cs="Calibri Light"/>
              </w:rPr>
            </w:pPr>
            <w:r w:rsidRPr="00F245E6">
              <w:rPr>
                <w:rFonts w:cs="Calibri Light"/>
              </w:rPr>
              <w:t>(Ja + 1. Gemeinde = 1 Punkt + 2. Gemeinde 2 Punkte)</w:t>
            </w:r>
          </w:p>
        </w:tc>
        <w:tc>
          <w:tcPr>
            <w:tcW w:w="735" w:type="dxa"/>
            <w:vMerge w:val="restart"/>
            <w:tcBorders>
              <w:top w:val="single" w:sz="4" w:space="0" w:color="auto"/>
              <w:left w:val="single" w:sz="4" w:space="0" w:color="auto"/>
              <w:right w:val="single" w:sz="4" w:space="0" w:color="auto"/>
            </w:tcBorders>
            <w:hideMark/>
          </w:tcPr>
          <w:p w14:paraId="1FCB3C05" w14:textId="77777777" w:rsidR="00AF2F30" w:rsidRPr="00F245E6" w:rsidRDefault="00AF2F30">
            <w:pPr>
              <w:rPr>
                <w:rFonts w:cs="Calibri Light"/>
              </w:rPr>
            </w:pPr>
            <w:r w:rsidRPr="00F245E6">
              <w:rPr>
                <w:rFonts w:cs="Calibri Light"/>
              </w:rPr>
              <w:t>mögl.</w:t>
            </w:r>
          </w:p>
          <w:p w14:paraId="52CA4C67" w14:textId="77777777" w:rsidR="00AF2F30" w:rsidRPr="00F245E6" w:rsidRDefault="00AF2F30">
            <w:pPr>
              <w:jc w:val="center"/>
              <w:rPr>
                <w:rFonts w:cs="Calibri Light"/>
                <w:b/>
              </w:rPr>
            </w:pPr>
            <w:r w:rsidRPr="00F245E6">
              <w:rPr>
                <w:rFonts w:cs="Calibri Light"/>
                <w:b/>
              </w:rPr>
              <w:t xml:space="preserve"> (K)</w:t>
            </w:r>
          </w:p>
        </w:tc>
        <w:tc>
          <w:tcPr>
            <w:tcW w:w="735" w:type="dxa"/>
            <w:vMerge w:val="restart"/>
            <w:tcBorders>
              <w:top w:val="single" w:sz="4" w:space="0" w:color="auto"/>
              <w:left w:val="single" w:sz="4" w:space="0" w:color="auto"/>
              <w:bottom w:val="single" w:sz="4" w:space="0" w:color="auto"/>
              <w:right w:val="single" w:sz="4" w:space="0" w:color="auto"/>
            </w:tcBorders>
          </w:tcPr>
          <w:p w14:paraId="35E1FB49" w14:textId="77777777" w:rsidR="00AF2F30" w:rsidRPr="00F245E6" w:rsidRDefault="00AF2F30">
            <w:pPr>
              <w:rPr>
                <w:rFonts w:cs="Calibri Light"/>
              </w:rPr>
            </w:pPr>
            <w:r w:rsidRPr="00F245E6">
              <w:rPr>
                <w:rFonts w:cs="Calibri Light"/>
              </w:rPr>
              <w:t>tats.</w:t>
            </w:r>
          </w:p>
          <w:p w14:paraId="397200A1" w14:textId="77777777" w:rsidR="00AF2F30" w:rsidRPr="00F245E6" w:rsidRDefault="00AF2F30">
            <w:pPr>
              <w:jc w:val="center"/>
              <w:rPr>
                <w:rFonts w:cs="Calibri Light"/>
                <w:b/>
              </w:rPr>
            </w:pPr>
          </w:p>
        </w:tc>
      </w:tr>
      <w:tr w:rsidR="00AF2F30" w:rsidRPr="00F245E6" w14:paraId="6237F136" w14:textId="77777777" w:rsidTr="000F4D2E">
        <w:tc>
          <w:tcPr>
            <w:tcW w:w="988" w:type="dxa"/>
            <w:tcBorders>
              <w:top w:val="single" w:sz="4" w:space="0" w:color="auto"/>
              <w:left w:val="single" w:sz="4" w:space="0" w:color="auto"/>
              <w:bottom w:val="single" w:sz="4" w:space="0" w:color="auto"/>
              <w:right w:val="single" w:sz="4" w:space="0" w:color="auto"/>
            </w:tcBorders>
          </w:tcPr>
          <w:p w14:paraId="35BC6181" w14:textId="77777777" w:rsidR="00AF2F30" w:rsidRPr="00F245E6" w:rsidRDefault="00AF2F30">
            <w:pPr>
              <w:rPr>
                <w:rFonts w:cs="Calibri Light"/>
                <w:color w:val="C00000"/>
              </w:rPr>
            </w:pPr>
          </w:p>
        </w:tc>
        <w:tc>
          <w:tcPr>
            <w:tcW w:w="6829" w:type="dxa"/>
            <w:tcBorders>
              <w:right w:val="single" w:sz="4" w:space="0" w:color="auto"/>
            </w:tcBorders>
            <w:vAlign w:val="center"/>
            <w:hideMark/>
          </w:tcPr>
          <w:p w14:paraId="16F55E11" w14:textId="77777777" w:rsidR="00AF2F30" w:rsidRPr="00F245E6" w:rsidRDefault="00AF2F30">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5E268199" w14:textId="77777777" w:rsidR="00AF2F30" w:rsidRPr="00F245E6" w:rsidRDefault="00AF2F30">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0646B91B" w14:textId="77777777" w:rsidR="00AF2F30" w:rsidRPr="00F245E6" w:rsidRDefault="00AF2F30">
            <w:pPr>
              <w:rPr>
                <w:rFonts w:cs="Calibri Light"/>
                <w:b/>
              </w:rPr>
            </w:pPr>
          </w:p>
        </w:tc>
      </w:tr>
    </w:tbl>
    <w:p w14:paraId="172D8B7F"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3"/>
        <w:gridCol w:w="733"/>
        <w:gridCol w:w="733"/>
      </w:tblGrid>
      <w:tr w:rsidR="00AF2F30" w:rsidRPr="00F245E6" w14:paraId="152B34FB"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494D49AC" w14:textId="77777777" w:rsidR="00AF2F30" w:rsidRPr="00F245E6" w:rsidRDefault="00AF2F30">
            <w:pPr>
              <w:rPr>
                <w:rFonts w:cs="Calibri Light"/>
              </w:rPr>
            </w:pPr>
            <w:r w:rsidRPr="00F245E6">
              <w:rPr>
                <w:rFonts w:cs="Calibri Light"/>
              </w:rPr>
              <w:t>E.4.5.b</w:t>
            </w:r>
          </w:p>
        </w:tc>
        <w:tc>
          <w:tcPr>
            <w:tcW w:w="6833" w:type="dxa"/>
            <w:tcBorders>
              <w:top w:val="single" w:sz="4" w:space="0" w:color="auto"/>
              <w:left w:val="single" w:sz="4" w:space="0" w:color="auto"/>
              <w:bottom w:val="single" w:sz="4" w:space="0" w:color="auto"/>
              <w:right w:val="single" w:sz="4" w:space="0" w:color="auto"/>
            </w:tcBorders>
            <w:hideMark/>
          </w:tcPr>
          <w:p w14:paraId="351030B7" w14:textId="77777777" w:rsidR="00AF2F30" w:rsidRPr="00F245E6" w:rsidRDefault="00AF2F30">
            <w:pPr>
              <w:rPr>
                <w:rFonts w:cs="Calibri Light"/>
              </w:rPr>
            </w:pPr>
            <w:r w:rsidRPr="00F245E6">
              <w:rPr>
                <w:rFonts w:cs="Calibri Light"/>
              </w:rPr>
              <w:t>Gibt es eine Teilnahme an überregionalen anwendungsorientierten Forschungsprojekten im Themenfeld Energieraumplanung innerhalb der letzten 5 Jahre Mindestbudget der Gemeinde je Projekt beträgt Einwohnerzahl x 1 Euro (Pilotinitiativen, LEADER, INTERREG, COMET u.a.)?</w:t>
            </w:r>
          </w:p>
          <w:p w14:paraId="49299F2B" w14:textId="77777777" w:rsidR="00AF2F30" w:rsidRPr="00F245E6" w:rsidRDefault="00AF2F30">
            <w:pPr>
              <w:rPr>
                <w:rFonts w:cs="Calibri Light"/>
              </w:rPr>
            </w:pPr>
            <w:r w:rsidRPr="00F245E6">
              <w:rPr>
                <w:rFonts w:cs="Calibri Light"/>
              </w:rPr>
              <w:t>(Ja + Beschreibung, 3 Punkte je Teilnahme)</w:t>
            </w:r>
          </w:p>
        </w:tc>
        <w:tc>
          <w:tcPr>
            <w:tcW w:w="733" w:type="dxa"/>
            <w:vMerge w:val="restart"/>
            <w:tcBorders>
              <w:top w:val="single" w:sz="4" w:space="0" w:color="auto"/>
              <w:left w:val="single" w:sz="4" w:space="0" w:color="auto"/>
              <w:right w:val="single" w:sz="4" w:space="0" w:color="auto"/>
            </w:tcBorders>
            <w:hideMark/>
          </w:tcPr>
          <w:p w14:paraId="5CCC016C" w14:textId="77777777" w:rsidR="00AF2F30" w:rsidRPr="00F245E6" w:rsidRDefault="00AF2F30">
            <w:pPr>
              <w:rPr>
                <w:rFonts w:cs="Calibri Light"/>
              </w:rPr>
            </w:pPr>
            <w:r w:rsidRPr="00F245E6">
              <w:rPr>
                <w:rFonts w:cs="Calibri Light"/>
              </w:rPr>
              <w:t>mögl.</w:t>
            </w:r>
          </w:p>
          <w:p w14:paraId="195F6D0B" w14:textId="77777777" w:rsidR="00AF2F30" w:rsidRPr="00F245E6" w:rsidRDefault="00AF2F30">
            <w:pPr>
              <w:jc w:val="center"/>
              <w:rPr>
                <w:rFonts w:cs="Calibri Light"/>
                <w:b/>
              </w:rPr>
            </w:pPr>
            <w:r w:rsidRPr="00F245E6">
              <w:rPr>
                <w:rFonts w:cs="Calibri Light"/>
                <w:b/>
              </w:rPr>
              <w:t>6 (K)</w:t>
            </w:r>
          </w:p>
        </w:tc>
        <w:tc>
          <w:tcPr>
            <w:tcW w:w="733" w:type="dxa"/>
            <w:vMerge w:val="restart"/>
            <w:tcBorders>
              <w:top w:val="single" w:sz="4" w:space="0" w:color="auto"/>
              <w:left w:val="single" w:sz="4" w:space="0" w:color="auto"/>
              <w:bottom w:val="single" w:sz="4" w:space="0" w:color="auto"/>
              <w:right w:val="single" w:sz="4" w:space="0" w:color="auto"/>
            </w:tcBorders>
          </w:tcPr>
          <w:p w14:paraId="7CE70C8B" w14:textId="77777777" w:rsidR="00AF2F30" w:rsidRPr="00F245E6" w:rsidRDefault="00AF2F30">
            <w:pPr>
              <w:rPr>
                <w:rFonts w:cs="Calibri Light"/>
              </w:rPr>
            </w:pPr>
            <w:r w:rsidRPr="00F245E6">
              <w:rPr>
                <w:rFonts w:cs="Calibri Light"/>
              </w:rPr>
              <w:t>tats.</w:t>
            </w:r>
          </w:p>
          <w:p w14:paraId="46D930A0" w14:textId="77777777" w:rsidR="00AF2F30" w:rsidRPr="00F245E6" w:rsidRDefault="00AF2F30">
            <w:pPr>
              <w:jc w:val="center"/>
              <w:rPr>
                <w:rFonts w:cs="Calibri Light"/>
                <w:b/>
              </w:rPr>
            </w:pPr>
          </w:p>
        </w:tc>
      </w:tr>
      <w:tr w:rsidR="00AF2F30" w:rsidRPr="00F245E6" w14:paraId="1550FF63" w14:textId="77777777" w:rsidTr="000F4D2E">
        <w:tc>
          <w:tcPr>
            <w:tcW w:w="988" w:type="dxa"/>
            <w:tcBorders>
              <w:top w:val="single" w:sz="4" w:space="0" w:color="auto"/>
              <w:left w:val="single" w:sz="4" w:space="0" w:color="auto"/>
              <w:bottom w:val="single" w:sz="4" w:space="0" w:color="auto"/>
              <w:right w:val="single" w:sz="4" w:space="0" w:color="auto"/>
            </w:tcBorders>
          </w:tcPr>
          <w:p w14:paraId="359C4645" w14:textId="77777777" w:rsidR="00AF2F30" w:rsidRPr="00F245E6" w:rsidRDefault="00AF2F30">
            <w:pPr>
              <w:rPr>
                <w:rFonts w:cs="Calibri Light"/>
                <w:color w:val="C00000"/>
              </w:rPr>
            </w:pPr>
          </w:p>
        </w:tc>
        <w:tc>
          <w:tcPr>
            <w:tcW w:w="6833" w:type="dxa"/>
            <w:tcBorders>
              <w:right w:val="single" w:sz="4" w:space="0" w:color="auto"/>
            </w:tcBorders>
            <w:vAlign w:val="center"/>
            <w:hideMark/>
          </w:tcPr>
          <w:p w14:paraId="47408AAD" w14:textId="77777777" w:rsidR="00AF2F30" w:rsidRPr="00F245E6" w:rsidRDefault="00AF2F30">
            <w:pPr>
              <w:rPr>
                <w:rFonts w:cs="Calibri Light"/>
                <w:sz w:val="20"/>
                <w:szCs w:val="20"/>
                <w:lang w:val="de-AT" w:eastAsia="de-AT"/>
              </w:rPr>
            </w:pPr>
          </w:p>
        </w:tc>
        <w:tc>
          <w:tcPr>
            <w:tcW w:w="733" w:type="dxa"/>
            <w:vMerge/>
            <w:tcBorders>
              <w:left w:val="single" w:sz="4" w:space="0" w:color="auto"/>
              <w:right w:val="single" w:sz="4" w:space="0" w:color="auto"/>
            </w:tcBorders>
            <w:vAlign w:val="center"/>
            <w:hideMark/>
          </w:tcPr>
          <w:p w14:paraId="1214DEE0" w14:textId="77777777" w:rsidR="00AF2F30" w:rsidRPr="00F245E6" w:rsidRDefault="00AF2F30">
            <w:pPr>
              <w:rPr>
                <w:rFonts w:cs="Calibri Light"/>
                <w:sz w:val="20"/>
                <w:szCs w:val="20"/>
                <w:lang w:val="de-AT" w:eastAsia="de-AT"/>
              </w:rPr>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45B6EA8D" w14:textId="77777777" w:rsidR="00AF2F30" w:rsidRPr="00F245E6" w:rsidRDefault="00AF2F30">
            <w:pPr>
              <w:rPr>
                <w:rFonts w:cs="Calibri Light"/>
                <w:b/>
              </w:rPr>
            </w:pPr>
          </w:p>
        </w:tc>
      </w:tr>
    </w:tbl>
    <w:p w14:paraId="5F623C79"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0"/>
        <w:gridCol w:w="734"/>
        <w:gridCol w:w="735"/>
      </w:tblGrid>
      <w:tr w:rsidR="00AF2F30" w:rsidRPr="00F245E6" w14:paraId="4039283A"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6B6E10C" w14:textId="77777777" w:rsidR="00AF2F30" w:rsidRPr="00F245E6" w:rsidRDefault="00AF2F30">
            <w:pPr>
              <w:rPr>
                <w:rFonts w:cs="Calibri Light"/>
              </w:rPr>
            </w:pPr>
            <w:r w:rsidRPr="00F245E6">
              <w:rPr>
                <w:rFonts w:cs="Calibri Light"/>
              </w:rPr>
              <w:t>E.4.6.a</w:t>
            </w:r>
          </w:p>
        </w:tc>
        <w:tc>
          <w:tcPr>
            <w:tcW w:w="6830" w:type="dxa"/>
            <w:tcBorders>
              <w:top w:val="single" w:sz="4" w:space="0" w:color="auto"/>
              <w:left w:val="single" w:sz="4" w:space="0" w:color="auto"/>
              <w:bottom w:val="single" w:sz="4" w:space="0" w:color="auto"/>
              <w:right w:val="single" w:sz="4" w:space="0" w:color="auto"/>
            </w:tcBorders>
            <w:hideMark/>
          </w:tcPr>
          <w:p w14:paraId="40E46333" w14:textId="77777777" w:rsidR="00AF2F30" w:rsidRPr="00F245E6" w:rsidRDefault="00AF2F30">
            <w:pPr>
              <w:rPr>
                <w:rFonts w:cs="Calibri Light"/>
              </w:rPr>
            </w:pPr>
            <w:r w:rsidRPr="00F245E6">
              <w:rPr>
                <w:rFonts w:cs="Calibri Light"/>
              </w:rPr>
              <w:t>Gibt es eine organisatorische oder finanzielle Unterstützung der Gemeinde für lokale Initiativen zur Entwicklung von energiebezogenen Gemeinschaftsanlagen zur Produktion, Verteilung oder Speicherung von erneuerbarer Energie?</w:t>
            </w:r>
          </w:p>
          <w:p w14:paraId="14BE6D34" w14:textId="77777777" w:rsidR="00AF2F30" w:rsidRPr="00F245E6" w:rsidRDefault="00AF2F30">
            <w:pPr>
              <w:rPr>
                <w:rFonts w:cs="Calibri Light"/>
              </w:rPr>
            </w:pPr>
            <w:r w:rsidRPr="00F245E6">
              <w:rPr>
                <w:rFonts w:cs="Calibri Light"/>
              </w:rPr>
              <w:t>(Ja + Beschreibung = 5 Punkte)</w:t>
            </w:r>
          </w:p>
        </w:tc>
        <w:tc>
          <w:tcPr>
            <w:tcW w:w="734" w:type="dxa"/>
            <w:vMerge w:val="restart"/>
            <w:tcBorders>
              <w:top w:val="single" w:sz="4" w:space="0" w:color="auto"/>
              <w:left w:val="single" w:sz="4" w:space="0" w:color="auto"/>
              <w:right w:val="single" w:sz="4" w:space="0" w:color="auto"/>
            </w:tcBorders>
            <w:hideMark/>
          </w:tcPr>
          <w:p w14:paraId="687016EA" w14:textId="77777777" w:rsidR="00AF2F30" w:rsidRPr="00F245E6" w:rsidRDefault="00AF2F30">
            <w:pPr>
              <w:rPr>
                <w:rFonts w:cs="Calibri Light"/>
              </w:rPr>
            </w:pPr>
            <w:r w:rsidRPr="00F245E6">
              <w:rPr>
                <w:rFonts w:cs="Calibri Light"/>
              </w:rPr>
              <w:t>mögl.</w:t>
            </w:r>
          </w:p>
          <w:p w14:paraId="2F2C0399" w14:textId="77777777" w:rsidR="00AF2F30" w:rsidRPr="00F245E6" w:rsidRDefault="00AF2F30">
            <w:pPr>
              <w:jc w:val="center"/>
              <w:rPr>
                <w:rFonts w:cs="Calibri Light"/>
                <w:b/>
              </w:rPr>
            </w:pPr>
            <w:r w:rsidRPr="00F245E6">
              <w:rPr>
                <w:rFonts w:cs="Calibri Light"/>
                <w:b/>
              </w:rPr>
              <w:t>5 (K)</w:t>
            </w:r>
          </w:p>
        </w:tc>
        <w:tc>
          <w:tcPr>
            <w:tcW w:w="735" w:type="dxa"/>
            <w:vMerge w:val="restart"/>
            <w:tcBorders>
              <w:top w:val="single" w:sz="4" w:space="0" w:color="auto"/>
              <w:left w:val="single" w:sz="4" w:space="0" w:color="auto"/>
              <w:bottom w:val="single" w:sz="4" w:space="0" w:color="auto"/>
              <w:right w:val="single" w:sz="4" w:space="0" w:color="auto"/>
            </w:tcBorders>
          </w:tcPr>
          <w:p w14:paraId="4692D056" w14:textId="77777777" w:rsidR="00AF2F30" w:rsidRPr="00F245E6" w:rsidRDefault="00AF2F30">
            <w:pPr>
              <w:rPr>
                <w:rFonts w:cs="Calibri Light"/>
              </w:rPr>
            </w:pPr>
            <w:r w:rsidRPr="00F245E6">
              <w:rPr>
                <w:rFonts w:cs="Calibri Light"/>
              </w:rPr>
              <w:t>tats.</w:t>
            </w:r>
          </w:p>
          <w:p w14:paraId="094F3F39" w14:textId="77777777" w:rsidR="00AF2F30" w:rsidRPr="00F245E6" w:rsidRDefault="00AF2F30">
            <w:pPr>
              <w:jc w:val="center"/>
              <w:rPr>
                <w:rFonts w:cs="Calibri Light"/>
                <w:b/>
              </w:rPr>
            </w:pPr>
          </w:p>
        </w:tc>
      </w:tr>
      <w:tr w:rsidR="00AF2F30" w:rsidRPr="00F245E6" w14:paraId="47632CC3" w14:textId="77777777" w:rsidTr="000F4D2E">
        <w:tc>
          <w:tcPr>
            <w:tcW w:w="988" w:type="dxa"/>
            <w:tcBorders>
              <w:top w:val="single" w:sz="4" w:space="0" w:color="auto"/>
              <w:left w:val="single" w:sz="4" w:space="0" w:color="auto"/>
              <w:bottom w:val="single" w:sz="4" w:space="0" w:color="auto"/>
              <w:right w:val="single" w:sz="4" w:space="0" w:color="auto"/>
            </w:tcBorders>
          </w:tcPr>
          <w:p w14:paraId="6BC90D96" w14:textId="77777777" w:rsidR="00AF2F30" w:rsidRPr="00F245E6" w:rsidRDefault="00AF2F30">
            <w:pPr>
              <w:rPr>
                <w:rFonts w:cs="Calibri Light"/>
                <w:color w:val="C00000"/>
              </w:rPr>
            </w:pPr>
          </w:p>
        </w:tc>
        <w:tc>
          <w:tcPr>
            <w:tcW w:w="6830" w:type="dxa"/>
            <w:tcBorders>
              <w:right w:val="single" w:sz="4" w:space="0" w:color="auto"/>
            </w:tcBorders>
            <w:vAlign w:val="center"/>
            <w:hideMark/>
          </w:tcPr>
          <w:p w14:paraId="1B1B2F80" w14:textId="77777777" w:rsidR="00AF2F30" w:rsidRPr="00F245E6" w:rsidRDefault="00AF2F30">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7CFA0CA6" w14:textId="77777777" w:rsidR="00AF2F30" w:rsidRPr="00F245E6" w:rsidRDefault="00AF2F30">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1FC443A1" w14:textId="77777777" w:rsidR="00AF2F30" w:rsidRPr="00F245E6" w:rsidRDefault="00AF2F30">
            <w:pPr>
              <w:rPr>
                <w:rFonts w:cs="Calibri Light"/>
                <w:b/>
              </w:rPr>
            </w:pPr>
          </w:p>
        </w:tc>
      </w:tr>
    </w:tbl>
    <w:p w14:paraId="42B9144C"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30"/>
        <w:gridCol w:w="734"/>
        <w:gridCol w:w="735"/>
      </w:tblGrid>
      <w:tr w:rsidR="00AF2F30" w:rsidRPr="00F245E6" w14:paraId="42B3CBCF"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14C912F" w14:textId="77777777" w:rsidR="00AF2F30" w:rsidRPr="00F245E6" w:rsidRDefault="00AF2F30">
            <w:pPr>
              <w:rPr>
                <w:rFonts w:cs="Calibri Light"/>
              </w:rPr>
            </w:pPr>
            <w:r w:rsidRPr="00F245E6">
              <w:rPr>
                <w:rFonts w:cs="Calibri Light"/>
              </w:rPr>
              <w:t>E.4.6.b</w:t>
            </w:r>
          </w:p>
        </w:tc>
        <w:tc>
          <w:tcPr>
            <w:tcW w:w="6830" w:type="dxa"/>
            <w:tcBorders>
              <w:top w:val="single" w:sz="4" w:space="0" w:color="auto"/>
              <w:left w:val="single" w:sz="4" w:space="0" w:color="auto"/>
              <w:bottom w:val="single" w:sz="4" w:space="0" w:color="auto"/>
              <w:right w:val="single" w:sz="4" w:space="0" w:color="auto"/>
            </w:tcBorders>
            <w:hideMark/>
          </w:tcPr>
          <w:p w14:paraId="016A8F4B" w14:textId="77777777" w:rsidR="00AF2F30" w:rsidRPr="00F245E6" w:rsidRDefault="00AF2F30">
            <w:pPr>
              <w:rPr>
                <w:rFonts w:cs="Calibri Light"/>
              </w:rPr>
            </w:pPr>
            <w:r w:rsidRPr="00F245E6">
              <w:rPr>
                <w:rFonts w:cs="Calibri Light"/>
              </w:rPr>
              <w:t>Gibt es eine Bereitstellung durch die Gemeinde von energiebezogenen Gemeinschaftsanlagen zur Produktion, Verteilung oder Speicherung von erneuerbarer Energie für die Einwohner und Unternehmen?</w:t>
            </w:r>
          </w:p>
          <w:p w14:paraId="7007F434" w14:textId="77777777" w:rsidR="00AF2F30" w:rsidRPr="00F245E6" w:rsidRDefault="00AF2F30">
            <w:pPr>
              <w:rPr>
                <w:rFonts w:cs="Calibri Light"/>
              </w:rPr>
            </w:pPr>
            <w:r w:rsidRPr="00F245E6">
              <w:rPr>
                <w:rFonts w:cs="Calibri Light"/>
              </w:rPr>
              <w:t>(Ja + Beschreibung = 5 Punkte)</w:t>
            </w:r>
          </w:p>
        </w:tc>
        <w:tc>
          <w:tcPr>
            <w:tcW w:w="734" w:type="dxa"/>
            <w:vMerge w:val="restart"/>
            <w:tcBorders>
              <w:top w:val="single" w:sz="4" w:space="0" w:color="auto"/>
              <w:left w:val="single" w:sz="4" w:space="0" w:color="auto"/>
              <w:right w:val="single" w:sz="4" w:space="0" w:color="auto"/>
            </w:tcBorders>
            <w:hideMark/>
          </w:tcPr>
          <w:p w14:paraId="7C30656D" w14:textId="77777777" w:rsidR="00AF2F30" w:rsidRPr="00F245E6" w:rsidRDefault="00AF2F30">
            <w:pPr>
              <w:rPr>
                <w:rFonts w:cs="Calibri Light"/>
              </w:rPr>
            </w:pPr>
            <w:r w:rsidRPr="00F245E6">
              <w:rPr>
                <w:rFonts w:cs="Calibri Light"/>
              </w:rPr>
              <w:t>mögl.</w:t>
            </w:r>
          </w:p>
          <w:p w14:paraId="67AFF99C" w14:textId="77777777" w:rsidR="00AF2F30" w:rsidRPr="00F245E6" w:rsidRDefault="00AF2F30">
            <w:pPr>
              <w:jc w:val="center"/>
              <w:rPr>
                <w:rFonts w:cs="Calibri Light"/>
                <w:b/>
              </w:rPr>
            </w:pPr>
            <w:r w:rsidRPr="00F245E6">
              <w:rPr>
                <w:rFonts w:cs="Calibri Light"/>
                <w:b/>
              </w:rPr>
              <w:t>5 (K)</w:t>
            </w:r>
          </w:p>
        </w:tc>
        <w:tc>
          <w:tcPr>
            <w:tcW w:w="735" w:type="dxa"/>
            <w:vMerge w:val="restart"/>
            <w:tcBorders>
              <w:top w:val="single" w:sz="4" w:space="0" w:color="auto"/>
              <w:left w:val="single" w:sz="4" w:space="0" w:color="auto"/>
              <w:bottom w:val="single" w:sz="4" w:space="0" w:color="auto"/>
              <w:right w:val="single" w:sz="4" w:space="0" w:color="auto"/>
            </w:tcBorders>
          </w:tcPr>
          <w:p w14:paraId="6507CEFB" w14:textId="77777777" w:rsidR="00AF2F30" w:rsidRPr="00F245E6" w:rsidRDefault="00AF2F30">
            <w:pPr>
              <w:rPr>
                <w:rFonts w:cs="Calibri Light"/>
              </w:rPr>
            </w:pPr>
            <w:r w:rsidRPr="00F245E6">
              <w:rPr>
                <w:rFonts w:cs="Calibri Light"/>
              </w:rPr>
              <w:t>tats.</w:t>
            </w:r>
          </w:p>
          <w:p w14:paraId="779C4FF1" w14:textId="77777777" w:rsidR="00AF2F30" w:rsidRPr="00F245E6" w:rsidRDefault="00AF2F30">
            <w:pPr>
              <w:jc w:val="center"/>
              <w:rPr>
                <w:rFonts w:cs="Calibri Light"/>
                <w:b/>
              </w:rPr>
            </w:pPr>
          </w:p>
        </w:tc>
      </w:tr>
      <w:tr w:rsidR="00AF2F30" w:rsidRPr="00F245E6" w14:paraId="6B938B39" w14:textId="77777777" w:rsidTr="000F4D2E">
        <w:tc>
          <w:tcPr>
            <w:tcW w:w="988" w:type="dxa"/>
            <w:tcBorders>
              <w:top w:val="single" w:sz="4" w:space="0" w:color="auto"/>
              <w:left w:val="single" w:sz="4" w:space="0" w:color="auto"/>
              <w:bottom w:val="single" w:sz="4" w:space="0" w:color="auto"/>
              <w:right w:val="single" w:sz="4" w:space="0" w:color="auto"/>
            </w:tcBorders>
          </w:tcPr>
          <w:p w14:paraId="069E9666" w14:textId="77777777" w:rsidR="00AF2F30" w:rsidRPr="00F245E6" w:rsidRDefault="00AF2F30">
            <w:pPr>
              <w:rPr>
                <w:rFonts w:cs="Calibri Light"/>
                <w:color w:val="C00000"/>
              </w:rPr>
            </w:pPr>
          </w:p>
        </w:tc>
        <w:tc>
          <w:tcPr>
            <w:tcW w:w="6830" w:type="dxa"/>
            <w:tcBorders>
              <w:right w:val="single" w:sz="4" w:space="0" w:color="auto"/>
            </w:tcBorders>
            <w:vAlign w:val="center"/>
            <w:hideMark/>
          </w:tcPr>
          <w:p w14:paraId="0CFC8480" w14:textId="77777777" w:rsidR="00AF2F30" w:rsidRPr="00F245E6" w:rsidRDefault="00AF2F30">
            <w:pPr>
              <w:rPr>
                <w:rFonts w:cs="Calibri Light"/>
                <w:sz w:val="20"/>
                <w:szCs w:val="20"/>
                <w:lang w:val="de-AT" w:eastAsia="de-AT"/>
              </w:rPr>
            </w:pPr>
          </w:p>
        </w:tc>
        <w:tc>
          <w:tcPr>
            <w:tcW w:w="734" w:type="dxa"/>
            <w:vMerge/>
            <w:tcBorders>
              <w:left w:val="single" w:sz="4" w:space="0" w:color="auto"/>
              <w:right w:val="single" w:sz="4" w:space="0" w:color="auto"/>
            </w:tcBorders>
            <w:vAlign w:val="center"/>
            <w:hideMark/>
          </w:tcPr>
          <w:p w14:paraId="4E73D3E1" w14:textId="77777777" w:rsidR="00AF2F30" w:rsidRPr="00F245E6" w:rsidRDefault="00AF2F30">
            <w:pPr>
              <w:rPr>
                <w:rFonts w:cs="Calibri Light"/>
                <w:sz w:val="20"/>
                <w:szCs w:val="20"/>
                <w:lang w:val="de-AT" w:eastAsia="de-AT"/>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4C942D1D" w14:textId="77777777" w:rsidR="00AF2F30" w:rsidRPr="00F245E6" w:rsidRDefault="00AF2F30">
            <w:pPr>
              <w:rPr>
                <w:rFonts w:cs="Calibri Light"/>
                <w:b/>
              </w:rPr>
            </w:pPr>
          </w:p>
        </w:tc>
      </w:tr>
    </w:tbl>
    <w:p w14:paraId="47984368" w14:textId="77777777" w:rsidR="00EA5D13" w:rsidRPr="00F245E6" w:rsidRDefault="00EA5D13"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8"/>
        <w:gridCol w:w="735"/>
        <w:gridCol w:w="736"/>
      </w:tblGrid>
      <w:tr w:rsidR="00AF2F30" w:rsidRPr="00F245E6" w14:paraId="6D52D519"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3AA60778" w14:textId="77777777" w:rsidR="00AF2F30" w:rsidRPr="00F245E6" w:rsidRDefault="00AF2F30">
            <w:pPr>
              <w:rPr>
                <w:rFonts w:cs="Calibri Light"/>
              </w:rPr>
            </w:pPr>
            <w:r w:rsidRPr="00F245E6">
              <w:rPr>
                <w:rFonts w:cs="Calibri Light"/>
              </w:rPr>
              <w:t>E.3.1.b</w:t>
            </w:r>
          </w:p>
        </w:tc>
        <w:tc>
          <w:tcPr>
            <w:tcW w:w="6828" w:type="dxa"/>
            <w:tcBorders>
              <w:top w:val="single" w:sz="4" w:space="0" w:color="auto"/>
              <w:left w:val="single" w:sz="4" w:space="0" w:color="auto"/>
              <w:bottom w:val="single" w:sz="4" w:space="0" w:color="auto"/>
              <w:right w:val="single" w:sz="4" w:space="0" w:color="auto"/>
            </w:tcBorders>
            <w:hideMark/>
          </w:tcPr>
          <w:p w14:paraId="0E795413" w14:textId="77777777" w:rsidR="00AF2F30" w:rsidRPr="00F245E6" w:rsidRDefault="00AF2F30">
            <w:pPr>
              <w:rPr>
                <w:rFonts w:cs="Calibri Light"/>
              </w:rPr>
            </w:pPr>
            <w:r w:rsidRPr="00F245E6">
              <w:rPr>
                <w:rFonts w:cs="Calibri Light"/>
              </w:rPr>
              <w:t>Gibt es eine Einbindung der Bevölkerung in die Erstellung des Energiemasterplanes unter Einbindung relevanter Interessensvertreter und der Bevölkerung? Wenn ja, Beschreibung</w:t>
            </w:r>
          </w:p>
          <w:p w14:paraId="5F9B0955" w14:textId="77777777" w:rsidR="00AF2F30" w:rsidRPr="00F245E6" w:rsidRDefault="00AF2F30">
            <w:pPr>
              <w:rPr>
                <w:rFonts w:cs="Calibri Light"/>
              </w:rPr>
            </w:pPr>
            <w:r w:rsidRPr="00F245E6">
              <w:rPr>
                <w:rFonts w:cs="Calibri Light"/>
              </w:rPr>
              <w:t>(Ja, Information = 5 Punkte + Beteiligung 5 Punkte)</w:t>
            </w:r>
          </w:p>
        </w:tc>
        <w:tc>
          <w:tcPr>
            <w:tcW w:w="735" w:type="dxa"/>
            <w:vMerge w:val="restart"/>
            <w:tcBorders>
              <w:top w:val="single" w:sz="4" w:space="0" w:color="auto"/>
              <w:left w:val="single" w:sz="4" w:space="0" w:color="auto"/>
              <w:right w:val="single" w:sz="4" w:space="0" w:color="auto"/>
            </w:tcBorders>
            <w:hideMark/>
          </w:tcPr>
          <w:p w14:paraId="59C1F711" w14:textId="77777777" w:rsidR="00AF2F30" w:rsidRPr="00F245E6" w:rsidRDefault="00AF2F30">
            <w:pPr>
              <w:rPr>
                <w:rFonts w:cs="Calibri Light"/>
              </w:rPr>
            </w:pPr>
            <w:r w:rsidRPr="00F245E6">
              <w:rPr>
                <w:rFonts w:cs="Calibri Light"/>
              </w:rPr>
              <w:t>mögl.</w:t>
            </w:r>
          </w:p>
          <w:p w14:paraId="01302451" w14:textId="77777777" w:rsidR="00AF2F30" w:rsidRPr="00F245E6" w:rsidRDefault="00AF2F30">
            <w:pPr>
              <w:jc w:val="center"/>
              <w:rPr>
                <w:rFonts w:cs="Calibri Light"/>
                <w:b/>
              </w:rPr>
            </w:pPr>
            <w:r w:rsidRPr="00F245E6">
              <w:rPr>
                <w:rFonts w:cs="Calibri Light"/>
                <w:b/>
              </w:rPr>
              <w:t>10 (K)</w:t>
            </w:r>
          </w:p>
        </w:tc>
        <w:tc>
          <w:tcPr>
            <w:tcW w:w="736" w:type="dxa"/>
            <w:vMerge w:val="restart"/>
            <w:tcBorders>
              <w:top w:val="single" w:sz="4" w:space="0" w:color="auto"/>
              <w:left w:val="single" w:sz="4" w:space="0" w:color="auto"/>
              <w:bottom w:val="single" w:sz="4" w:space="0" w:color="auto"/>
              <w:right w:val="single" w:sz="4" w:space="0" w:color="auto"/>
            </w:tcBorders>
          </w:tcPr>
          <w:p w14:paraId="2EEDE270" w14:textId="77777777" w:rsidR="00AF2F30" w:rsidRPr="00F245E6" w:rsidRDefault="00AF2F30">
            <w:pPr>
              <w:rPr>
                <w:rFonts w:cs="Calibri Light"/>
              </w:rPr>
            </w:pPr>
            <w:r w:rsidRPr="00F245E6">
              <w:rPr>
                <w:rFonts w:cs="Calibri Light"/>
              </w:rPr>
              <w:t>tats.</w:t>
            </w:r>
          </w:p>
          <w:p w14:paraId="7714A034" w14:textId="77777777" w:rsidR="00AF2F30" w:rsidRPr="00F245E6" w:rsidRDefault="00AF2F30">
            <w:pPr>
              <w:jc w:val="center"/>
              <w:rPr>
                <w:rFonts w:cs="Calibri Light"/>
                <w:b/>
              </w:rPr>
            </w:pPr>
          </w:p>
        </w:tc>
      </w:tr>
      <w:tr w:rsidR="00AF2F30" w:rsidRPr="00F245E6" w14:paraId="5F744112" w14:textId="77777777" w:rsidTr="000F4D2E">
        <w:tc>
          <w:tcPr>
            <w:tcW w:w="988" w:type="dxa"/>
            <w:tcBorders>
              <w:top w:val="single" w:sz="4" w:space="0" w:color="auto"/>
              <w:left w:val="single" w:sz="4" w:space="0" w:color="auto"/>
              <w:bottom w:val="single" w:sz="4" w:space="0" w:color="auto"/>
              <w:right w:val="single" w:sz="4" w:space="0" w:color="auto"/>
            </w:tcBorders>
          </w:tcPr>
          <w:p w14:paraId="1DC61F63" w14:textId="77777777" w:rsidR="00AF2F30" w:rsidRPr="00F245E6" w:rsidRDefault="00AF2F30">
            <w:pPr>
              <w:rPr>
                <w:rFonts w:cs="Calibri Light"/>
                <w:color w:val="C00000"/>
              </w:rPr>
            </w:pPr>
          </w:p>
        </w:tc>
        <w:tc>
          <w:tcPr>
            <w:tcW w:w="6828" w:type="dxa"/>
            <w:tcBorders>
              <w:right w:val="single" w:sz="4" w:space="0" w:color="auto"/>
            </w:tcBorders>
            <w:vAlign w:val="center"/>
            <w:hideMark/>
          </w:tcPr>
          <w:p w14:paraId="54AEE3D1" w14:textId="77777777" w:rsidR="00AF2F30" w:rsidRPr="00F245E6" w:rsidRDefault="00AF2F30">
            <w:pPr>
              <w:rPr>
                <w:rFonts w:cs="Calibri Light"/>
                <w:sz w:val="20"/>
                <w:szCs w:val="20"/>
                <w:lang w:val="de-AT" w:eastAsia="de-AT"/>
              </w:rPr>
            </w:pPr>
          </w:p>
        </w:tc>
        <w:tc>
          <w:tcPr>
            <w:tcW w:w="735" w:type="dxa"/>
            <w:vMerge/>
            <w:tcBorders>
              <w:left w:val="single" w:sz="4" w:space="0" w:color="auto"/>
              <w:right w:val="single" w:sz="4" w:space="0" w:color="auto"/>
            </w:tcBorders>
            <w:vAlign w:val="center"/>
            <w:hideMark/>
          </w:tcPr>
          <w:p w14:paraId="5466B45F" w14:textId="77777777" w:rsidR="00AF2F30" w:rsidRPr="00F245E6" w:rsidRDefault="00AF2F30">
            <w:pPr>
              <w:rPr>
                <w:rFonts w:cs="Calibri Light"/>
                <w:sz w:val="20"/>
                <w:szCs w:val="20"/>
                <w:lang w:val="de-AT" w:eastAsia="de-AT"/>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03228C7D" w14:textId="77777777" w:rsidR="00AF2F30" w:rsidRPr="00F245E6" w:rsidRDefault="00AF2F30">
            <w:pPr>
              <w:rPr>
                <w:rFonts w:cs="Calibri Light"/>
                <w:b/>
              </w:rPr>
            </w:pPr>
          </w:p>
        </w:tc>
      </w:tr>
    </w:tbl>
    <w:p w14:paraId="09F12916"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19"/>
        <w:gridCol w:w="740"/>
        <w:gridCol w:w="740"/>
      </w:tblGrid>
      <w:tr w:rsidR="00AF2F30" w:rsidRPr="00F245E6" w14:paraId="6DB16AA1"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03C1D76F" w14:textId="77777777" w:rsidR="00AF2F30" w:rsidRPr="00F245E6" w:rsidRDefault="00AF2F30">
            <w:pPr>
              <w:rPr>
                <w:rFonts w:cs="Calibri Light"/>
              </w:rPr>
            </w:pPr>
            <w:r w:rsidRPr="00F245E6">
              <w:rPr>
                <w:rFonts w:cs="Calibri Light"/>
              </w:rPr>
              <w:t>E.4.4.a</w:t>
            </w:r>
          </w:p>
        </w:tc>
        <w:tc>
          <w:tcPr>
            <w:tcW w:w="6819" w:type="dxa"/>
            <w:tcBorders>
              <w:top w:val="single" w:sz="4" w:space="0" w:color="auto"/>
              <w:left w:val="single" w:sz="4" w:space="0" w:color="auto"/>
              <w:bottom w:val="single" w:sz="4" w:space="0" w:color="auto"/>
              <w:right w:val="single" w:sz="4" w:space="0" w:color="auto"/>
            </w:tcBorders>
            <w:hideMark/>
          </w:tcPr>
          <w:p w14:paraId="3E7277C5" w14:textId="77777777" w:rsidR="00AF2F30" w:rsidRPr="00F245E6" w:rsidRDefault="00AF2F30">
            <w:pPr>
              <w:rPr>
                <w:rFonts w:cs="Calibri Light"/>
              </w:rPr>
            </w:pPr>
            <w:r w:rsidRPr="00F245E6">
              <w:rPr>
                <w:rFonts w:cs="Calibri Light"/>
              </w:rPr>
              <w:t>Gibt es eine Kontakt- und Beratungsstelle für Bürger im Gemeindeamt für die energetische Optimierung? Ist die Kontaktstelle an mindestens 2 Tagen für je eine 1 Stunde je Monat öffentlich zugänglich?</w:t>
            </w:r>
          </w:p>
          <w:p w14:paraId="48698E1E" w14:textId="77777777" w:rsidR="00AF2F30" w:rsidRPr="00F245E6" w:rsidRDefault="00AF2F30">
            <w:pPr>
              <w:rPr>
                <w:rFonts w:cs="Calibri Light"/>
              </w:rPr>
            </w:pPr>
            <w:r w:rsidRPr="00F245E6">
              <w:rPr>
                <w:rFonts w:cs="Calibri Light"/>
              </w:rPr>
              <w:t>(Ja + Beschreibung = 3 Punkte)</w:t>
            </w:r>
          </w:p>
        </w:tc>
        <w:tc>
          <w:tcPr>
            <w:tcW w:w="740" w:type="dxa"/>
            <w:vMerge w:val="restart"/>
            <w:tcBorders>
              <w:top w:val="single" w:sz="4" w:space="0" w:color="auto"/>
              <w:left w:val="single" w:sz="4" w:space="0" w:color="auto"/>
              <w:right w:val="single" w:sz="4" w:space="0" w:color="auto"/>
            </w:tcBorders>
            <w:hideMark/>
          </w:tcPr>
          <w:p w14:paraId="147DEEAA" w14:textId="77777777" w:rsidR="00AF2F30" w:rsidRPr="00F245E6" w:rsidRDefault="00AF2F30">
            <w:pPr>
              <w:rPr>
                <w:rFonts w:cs="Calibri Light"/>
              </w:rPr>
            </w:pPr>
            <w:r w:rsidRPr="00F245E6">
              <w:rPr>
                <w:rFonts w:cs="Calibri Light"/>
              </w:rPr>
              <w:t>mögl.</w:t>
            </w:r>
          </w:p>
          <w:p w14:paraId="3E39BA76" w14:textId="77777777" w:rsidR="00AF2F30" w:rsidRPr="00F245E6" w:rsidRDefault="00AF2F30">
            <w:pPr>
              <w:jc w:val="center"/>
              <w:rPr>
                <w:rFonts w:cs="Calibri Light"/>
                <w:b/>
              </w:rPr>
            </w:pPr>
            <w:r w:rsidRPr="00F245E6">
              <w:rPr>
                <w:rFonts w:cs="Calibri Light"/>
                <w:b/>
              </w:rPr>
              <w:t>3 (K)</w:t>
            </w:r>
          </w:p>
        </w:tc>
        <w:tc>
          <w:tcPr>
            <w:tcW w:w="740" w:type="dxa"/>
            <w:vMerge w:val="restart"/>
            <w:tcBorders>
              <w:top w:val="single" w:sz="4" w:space="0" w:color="auto"/>
              <w:left w:val="single" w:sz="4" w:space="0" w:color="auto"/>
              <w:bottom w:val="single" w:sz="4" w:space="0" w:color="auto"/>
              <w:right w:val="single" w:sz="4" w:space="0" w:color="auto"/>
            </w:tcBorders>
          </w:tcPr>
          <w:p w14:paraId="47B31E61" w14:textId="77777777" w:rsidR="00AF2F30" w:rsidRPr="00F245E6" w:rsidRDefault="00AF2F30">
            <w:pPr>
              <w:rPr>
                <w:rFonts w:cs="Calibri Light"/>
              </w:rPr>
            </w:pPr>
            <w:r w:rsidRPr="00F245E6">
              <w:rPr>
                <w:rFonts w:cs="Calibri Light"/>
              </w:rPr>
              <w:t>tats.</w:t>
            </w:r>
          </w:p>
          <w:p w14:paraId="3DA13D17" w14:textId="77777777" w:rsidR="00AF2F30" w:rsidRPr="00F245E6" w:rsidRDefault="00AF2F30">
            <w:pPr>
              <w:jc w:val="center"/>
              <w:rPr>
                <w:rFonts w:cs="Calibri Light"/>
                <w:b/>
              </w:rPr>
            </w:pPr>
          </w:p>
        </w:tc>
      </w:tr>
      <w:tr w:rsidR="00AF2F30" w:rsidRPr="00F245E6" w14:paraId="39ABA2B0" w14:textId="77777777" w:rsidTr="000F4D2E">
        <w:tc>
          <w:tcPr>
            <w:tcW w:w="988" w:type="dxa"/>
            <w:tcBorders>
              <w:top w:val="single" w:sz="4" w:space="0" w:color="auto"/>
              <w:left w:val="single" w:sz="4" w:space="0" w:color="auto"/>
              <w:bottom w:val="single" w:sz="4" w:space="0" w:color="auto"/>
              <w:right w:val="single" w:sz="4" w:space="0" w:color="auto"/>
            </w:tcBorders>
          </w:tcPr>
          <w:p w14:paraId="4A548312" w14:textId="77777777" w:rsidR="00AF2F30" w:rsidRPr="00F245E6" w:rsidRDefault="00AF2F30">
            <w:pPr>
              <w:rPr>
                <w:rFonts w:cs="Calibri Light"/>
                <w:color w:val="C00000"/>
              </w:rPr>
            </w:pPr>
          </w:p>
        </w:tc>
        <w:tc>
          <w:tcPr>
            <w:tcW w:w="6819" w:type="dxa"/>
            <w:tcBorders>
              <w:right w:val="single" w:sz="4" w:space="0" w:color="auto"/>
            </w:tcBorders>
            <w:vAlign w:val="center"/>
            <w:hideMark/>
          </w:tcPr>
          <w:p w14:paraId="273528A0" w14:textId="77777777" w:rsidR="00AF2F30" w:rsidRPr="00F245E6" w:rsidRDefault="00AF2F30">
            <w:pPr>
              <w:rPr>
                <w:rFonts w:cs="Calibri Light"/>
                <w:sz w:val="20"/>
                <w:szCs w:val="20"/>
                <w:lang w:val="de-AT" w:eastAsia="de-AT"/>
              </w:rPr>
            </w:pPr>
          </w:p>
        </w:tc>
        <w:tc>
          <w:tcPr>
            <w:tcW w:w="740" w:type="dxa"/>
            <w:vMerge/>
            <w:tcBorders>
              <w:left w:val="single" w:sz="4" w:space="0" w:color="auto"/>
              <w:right w:val="single" w:sz="4" w:space="0" w:color="auto"/>
            </w:tcBorders>
            <w:vAlign w:val="center"/>
            <w:hideMark/>
          </w:tcPr>
          <w:p w14:paraId="3D6448DC" w14:textId="77777777" w:rsidR="00AF2F30" w:rsidRPr="00F245E6" w:rsidRDefault="00AF2F30">
            <w:pPr>
              <w:rPr>
                <w:rFonts w:cs="Calibri Light"/>
                <w:sz w:val="20"/>
                <w:szCs w:val="20"/>
                <w:lang w:val="de-AT" w:eastAsia="de-AT"/>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B4BE561" w14:textId="77777777" w:rsidR="00AF2F30" w:rsidRPr="00F245E6" w:rsidRDefault="00AF2F30">
            <w:pPr>
              <w:rPr>
                <w:rFonts w:cs="Calibri Light"/>
                <w:b/>
              </w:rPr>
            </w:pPr>
          </w:p>
        </w:tc>
      </w:tr>
    </w:tbl>
    <w:p w14:paraId="088D1BB9"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3"/>
        <w:gridCol w:w="738"/>
        <w:gridCol w:w="738"/>
      </w:tblGrid>
      <w:tr w:rsidR="00AF2F30" w:rsidRPr="00F245E6" w14:paraId="5B9E7178"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286D3D42" w14:textId="77777777" w:rsidR="00AF2F30" w:rsidRPr="00F245E6" w:rsidRDefault="00AF2F30">
            <w:pPr>
              <w:rPr>
                <w:rFonts w:cs="Calibri Light"/>
              </w:rPr>
            </w:pPr>
            <w:r w:rsidRPr="00F245E6">
              <w:rPr>
                <w:rFonts w:cs="Calibri Light"/>
              </w:rPr>
              <w:t>E.4.7.a</w:t>
            </w:r>
          </w:p>
        </w:tc>
        <w:tc>
          <w:tcPr>
            <w:tcW w:w="6823" w:type="dxa"/>
            <w:tcBorders>
              <w:top w:val="single" w:sz="4" w:space="0" w:color="auto"/>
              <w:left w:val="single" w:sz="4" w:space="0" w:color="auto"/>
              <w:bottom w:val="single" w:sz="4" w:space="0" w:color="auto"/>
              <w:right w:val="single" w:sz="4" w:space="0" w:color="auto"/>
            </w:tcBorders>
            <w:hideMark/>
          </w:tcPr>
          <w:p w14:paraId="01D3D789" w14:textId="438AB0C3" w:rsidR="00AF2F30" w:rsidRPr="00F245E6" w:rsidRDefault="00AF2F30">
            <w:pPr>
              <w:rPr>
                <w:rFonts w:cs="Calibri Light"/>
              </w:rPr>
            </w:pPr>
            <w:r w:rsidRPr="00F245E6">
              <w:rPr>
                <w:rFonts w:cs="Calibri Light"/>
              </w:rPr>
              <w:t>Gibt es ein Angebot eines Bildungsprojektes zum Thema Energie für Kinder/Schüler, Skala 1-10 (1 Teilnahme mindestens 10 % aller Kinder/Schüler bis 5 für Teilnahme von mindestens 50 % aller Kinder/Schüler sowie Faktor 1</w:t>
            </w:r>
            <w:r w:rsidR="00682979">
              <w:rPr>
                <w:rFonts w:cs="Calibri Light"/>
              </w:rPr>
              <w:t>,</w:t>
            </w:r>
            <w:r w:rsidRPr="00F245E6">
              <w:rPr>
                <w:rFonts w:cs="Calibri Light"/>
              </w:rPr>
              <w:t xml:space="preserve"> wenn überörtlich und Faktor 2 vor Ort angeboten wurde)?</w:t>
            </w:r>
          </w:p>
          <w:p w14:paraId="37004BFB" w14:textId="77777777" w:rsidR="00AF2F30" w:rsidRPr="00F245E6" w:rsidRDefault="00AF2F30">
            <w:pPr>
              <w:rPr>
                <w:rFonts w:cs="Calibri Light"/>
              </w:rPr>
            </w:pPr>
            <w:r w:rsidRPr="00F245E6">
              <w:rPr>
                <w:rFonts w:cs="Calibri Light"/>
              </w:rPr>
              <w:t>(1-2 = 1 Punkte, 3-4 = 2 Punkte, 5-6 = 3 Punkte, 7-8 = 4 Punkte, 9-10 = 5 Punkte)</w:t>
            </w:r>
          </w:p>
        </w:tc>
        <w:tc>
          <w:tcPr>
            <w:tcW w:w="738" w:type="dxa"/>
            <w:vMerge w:val="restart"/>
            <w:tcBorders>
              <w:top w:val="single" w:sz="4" w:space="0" w:color="auto"/>
              <w:left w:val="single" w:sz="4" w:space="0" w:color="auto"/>
              <w:right w:val="single" w:sz="4" w:space="0" w:color="auto"/>
            </w:tcBorders>
            <w:hideMark/>
          </w:tcPr>
          <w:p w14:paraId="216FB248" w14:textId="77777777" w:rsidR="00AF2F30" w:rsidRPr="00F245E6" w:rsidRDefault="00AF2F30">
            <w:pPr>
              <w:rPr>
                <w:rFonts w:cs="Calibri Light"/>
              </w:rPr>
            </w:pPr>
            <w:r w:rsidRPr="00F245E6">
              <w:rPr>
                <w:rFonts w:cs="Calibri Light"/>
              </w:rPr>
              <w:t>mögl.</w:t>
            </w:r>
          </w:p>
          <w:p w14:paraId="55173352" w14:textId="77777777" w:rsidR="00AF2F30" w:rsidRPr="00F245E6" w:rsidRDefault="00AF2F30">
            <w:pPr>
              <w:jc w:val="center"/>
              <w:rPr>
                <w:rFonts w:cs="Calibri Light"/>
                <w:b/>
              </w:rPr>
            </w:pPr>
            <w:r w:rsidRPr="00F245E6">
              <w:rPr>
                <w:rFonts w:cs="Calibri Light"/>
                <w:b/>
              </w:rPr>
              <w:t>5 (K)</w:t>
            </w:r>
          </w:p>
        </w:tc>
        <w:tc>
          <w:tcPr>
            <w:tcW w:w="738" w:type="dxa"/>
            <w:vMerge w:val="restart"/>
            <w:tcBorders>
              <w:top w:val="single" w:sz="4" w:space="0" w:color="auto"/>
              <w:left w:val="single" w:sz="4" w:space="0" w:color="auto"/>
              <w:bottom w:val="single" w:sz="4" w:space="0" w:color="auto"/>
              <w:right w:val="single" w:sz="4" w:space="0" w:color="auto"/>
            </w:tcBorders>
          </w:tcPr>
          <w:p w14:paraId="7618AF58" w14:textId="77777777" w:rsidR="00AF2F30" w:rsidRPr="00F245E6" w:rsidRDefault="00AF2F30">
            <w:pPr>
              <w:rPr>
                <w:rFonts w:cs="Calibri Light"/>
              </w:rPr>
            </w:pPr>
            <w:r w:rsidRPr="00F245E6">
              <w:rPr>
                <w:rFonts w:cs="Calibri Light"/>
              </w:rPr>
              <w:t>tats.</w:t>
            </w:r>
          </w:p>
          <w:p w14:paraId="2C0BCC04" w14:textId="77777777" w:rsidR="00AF2F30" w:rsidRPr="00F245E6" w:rsidRDefault="00AF2F30">
            <w:pPr>
              <w:jc w:val="center"/>
              <w:rPr>
                <w:rFonts w:cs="Calibri Light"/>
                <w:b/>
              </w:rPr>
            </w:pPr>
          </w:p>
        </w:tc>
      </w:tr>
      <w:tr w:rsidR="00AF2F30" w:rsidRPr="00F245E6" w14:paraId="015FACC1" w14:textId="77777777" w:rsidTr="000F4D2E">
        <w:tc>
          <w:tcPr>
            <w:tcW w:w="988" w:type="dxa"/>
            <w:tcBorders>
              <w:top w:val="single" w:sz="4" w:space="0" w:color="auto"/>
              <w:left w:val="single" w:sz="4" w:space="0" w:color="auto"/>
              <w:bottom w:val="single" w:sz="4" w:space="0" w:color="auto"/>
              <w:right w:val="single" w:sz="4" w:space="0" w:color="auto"/>
            </w:tcBorders>
          </w:tcPr>
          <w:p w14:paraId="6873F563" w14:textId="77777777" w:rsidR="00AF2F30" w:rsidRPr="00F245E6" w:rsidRDefault="00AF2F30">
            <w:pPr>
              <w:rPr>
                <w:rFonts w:cs="Calibri Light"/>
                <w:color w:val="C00000"/>
              </w:rPr>
            </w:pPr>
          </w:p>
        </w:tc>
        <w:tc>
          <w:tcPr>
            <w:tcW w:w="6823" w:type="dxa"/>
            <w:tcBorders>
              <w:right w:val="single" w:sz="4" w:space="0" w:color="auto"/>
            </w:tcBorders>
            <w:vAlign w:val="center"/>
            <w:hideMark/>
          </w:tcPr>
          <w:p w14:paraId="4399CD47" w14:textId="77777777" w:rsidR="00AF2F30" w:rsidRPr="00F245E6" w:rsidRDefault="00AF2F30">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7E64EF5C" w14:textId="77777777" w:rsidR="00AF2F30" w:rsidRPr="00F245E6" w:rsidRDefault="00AF2F30">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13FA312" w14:textId="77777777" w:rsidR="00AF2F30" w:rsidRPr="00F245E6" w:rsidRDefault="00AF2F30">
            <w:pPr>
              <w:rPr>
                <w:rFonts w:cs="Calibri Light"/>
                <w:b/>
              </w:rPr>
            </w:pPr>
          </w:p>
        </w:tc>
      </w:tr>
    </w:tbl>
    <w:p w14:paraId="4E7318F8"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3"/>
        <w:gridCol w:w="738"/>
        <w:gridCol w:w="738"/>
      </w:tblGrid>
      <w:tr w:rsidR="00AF2F30" w:rsidRPr="00F245E6" w14:paraId="55131BB1"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3091B18E" w14:textId="77777777" w:rsidR="00AF2F30" w:rsidRPr="00F245E6" w:rsidRDefault="00AF2F30">
            <w:pPr>
              <w:rPr>
                <w:rFonts w:cs="Calibri Light"/>
              </w:rPr>
            </w:pPr>
            <w:r w:rsidRPr="00F245E6">
              <w:rPr>
                <w:rFonts w:cs="Calibri Light"/>
              </w:rPr>
              <w:t>E.4.7.b</w:t>
            </w:r>
          </w:p>
        </w:tc>
        <w:tc>
          <w:tcPr>
            <w:tcW w:w="6823" w:type="dxa"/>
            <w:tcBorders>
              <w:top w:val="single" w:sz="4" w:space="0" w:color="auto"/>
              <w:left w:val="single" w:sz="4" w:space="0" w:color="auto"/>
              <w:bottom w:val="single" w:sz="4" w:space="0" w:color="auto"/>
              <w:right w:val="single" w:sz="4" w:space="0" w:color="auto"/>
            </w:tcBorders>
            <w:hideMark/>
          </w:tcPr>
          <w:p w14:paraId="60555C71" w14:textId="3AAC023B" w:rsidR="00AF2F30" w:rsidRPr="00F245E6" w:rsidRDefault="00AF2F30">
            <w:pPr>
              <w:rPr>
                <w:rFonts w:cs="Calibri Light"/>
              </w:rPr>
            </w:pPr>
            <w:r w:rsidRPr="00F245E6">
              <w:rPr>
                <w:rFonts w:cs="Calibri Light"/>
              </w:rPr>
              <w:t>Gibt es ein Angebot eines Bildungsprojektes zum Thema Energie für Jugendliche, Skala 1-10 (1 Teilnahme mindestens 10 % aller Jugendlichen bis 5 für Teilnahme von mindestens 50 % aller Jugendlichen sowie Faktor 1</w:t>
            </w:r>
            <w:r w:rsidR="00682979">
              <w:rPr>
                <w:rFonts w:cs="Calibri Light"/>
              </w:rPr>
              <w:t>,</w:t>
            </w:r>
            <w:r w:rsidRPr="00F245E6">
              <w:rPr>
                <w:rFonts w:cs="Calibri Light"/>
              </w:rPr>
              <w:t xml:space="preserve"> wenn überörtlich und Faktor 2 vor Ort angeboten wurde)?</w:t>
            </w:r>
          </w:p>
          <w:p w14:paraId="45C83C4F" w14:textId="77777777" w:rsidR="00AF2F30" w:rsidRPr="00F245E6" w:rsidRDefault="00AF2F30">
            <w:pPr>
              <w:rPr>
                <w:rFonts w:cs="Calibri Light"/>
              </w:rPr>
            </w:pPr>
            <w:r w:rsidRPr="00F245E6">
              <w:rPr>
                <w:rFonts w:cs="Calibri Light"/>
              </w:rPr>
              <w:t>(1-2 = 1 Punkte, 3-4 = 2 Punkte, 5-6 = 3 Punkte, 7-8 = 4 Punkte, 9-10 = 5 Punkte)</w:t>
            </w:r>
          </w:p>
        </w:tc>
        <w:tc>
          <w:tcPr>
            <w:tcW w:w="738" w:type="dxa"/>
            <w:vMerge w:val="restart"/>
            <w:tcBorders>
              <w:top w:val="single" w:sz="4" w:space="0" w:color="auto"/>
              <w:left w:val="single" w:sz="4" w:space="0" w:color="auto"/>
              <w:right w:val="single" w:sz="4" w:space="0" w:color="auto"/>
            </w:tcBorders>
            <w:hideMark/>
          </w:tcPr>
          <w:p w14:paraId="2DBE73B3" w14:textId="77777777" w:rsidR="00AF2F30" w:rsidRPr="00F245E6" w:rsidRDefault="00AF2F30">
            <w:pPr>
              <w:rPr>
                <w:rFonts w:cs="Calibri Light"/>
              </w:rPr>
            </w:pPr>
            <w:r w:rsidRPr="00F245E6">
              <w:rPr>
                <w:rFonts w:cs="Calibri Light"/>
              </w:rPr>
              <w:t>mögl.</w:t>
            </w:r>
          </w:p>
          <w:p w14:paraId="7E695B10" w14:textId="77777777" w:rsidR="00AF2F30" w:rsidRPr="00F245E6" w:rsidRDefault="00AF2F30">
            <w:pPr>
              <w:jc w:val="center"/>
              <w:rPr>
                <w:rFonts w:cs="Calibri Light"/>
                <w:b/>
              </w:rPr>
            </w:pPr>
            <w:r w:rsidRPr="00F245E6">
              <w:rPr>
                <w:rFonts w:cs="Calibri Light"/>
                <w:b/>
              </w:rPr>
              <w:t>5 (K)</w:t>
            </w:r>
          </w:p>
        </w:tc>
        <w:tc>
          <w:tcPr>
            <w:tcW w:w="738" w:type="dxa"/>
            <w:vMerge w:val="restart"/>
            <w:tcBorders>
              <w:top w:val="single" w:sz="4" w:space="0" w:color="auto"/>
              <w:left w:val="single" w:sz="4" w:space="0" w:color="auto"/>
              <w:bottom w:val="single" w:sz="4" w:space="0" w:color="auto"/>
              <w:right w:val="single" w:sz="4" w:space="0" w:color="auto"/>
            </w:tcBorders>
          </w:tcPr>
          <w:p w14:paraId="2AD76821" w14:textId="77777777" w:rsidR="00AF2F30" w:rsidRPr="00F245E6" w:rsidRDefault="00AF2F30">
            <w:pPr>
              <w:rPr>
                <w:rFonts w:cs="Calibri Light"/>
              </w:rPr>
            </w:pPr>
            <w:r w:rsidRPr="00F245E6">
              <w:rPr>
                <w:rFonts w:cs="Calibri Light"/>
              </w:rPr>
              <w:t>tats.</w:t>
            </w:r>
          </w:p>
          <w:p w14:paraId="24C28272" w14:textId="77777777" w:rsidR="00AF2F30" w:rsidRPr="00F245E6" w:rsidRDefault="00AF2F30">
            <w:pPr>
              <w:jc w:val="center"/>
              <w:rPr>
                <w:rFonts w:cs="Calibri Light"/>
                <w:b/>
              </w:rPr>
            </w:pPr>
          </w:p>
        </w:tc>
      </w:tr>
      <w:tr w:rsidR="00AF2F30" w:rsidRPr="00F245E6" w14:paraId="0D45941E" w14:textId="77777777" w:rsidTr="000F4D2E">
        <w:tc>
          <w:tcPr>
            <w:tcW w:w="988" w:type="dxa"/>
            <w:tcBorders>
              <w:top w:val="single" w:sz="4" w:space="0" w:color="auto"/>
              <w:left w:val="single" w:sz="4" w:space="0" w:color="auto"/>
              <w:bottom w:val="single" w:sz="4" w:space="0" w:color="auto"/>
              <w:right w:val="single" w:sz="4" w:space="0" w:color="auto"/>
            </w:tcBorders>
          </w:tcPr>
          <w:p w14:paraId="591A2BB1" w14:textId="77777777" w:rsidR="00AF2F30" w:rsidRPr="00F245E6" w:rsidRDefault="00AF2F30">
            <w:pPr>
              <w:rPr>
                <w:rFonts w:cs="Calibri Light"/>
                <w:color w:val="C00000"/>
              </w:rPr>
            </w:pPr>
          </w:p>
        </w:tc>
        <w:tc>
          <w:tcPr>
            <w:tcW w:w="6823" w:type="dxa"/>
            <w:tcBorders>
              <w:right w:val="single" w:sz="4" w:space="0" w:color="auto"/>
            </w:tcBorders>
            <w:vAlign w:val="center"/>
            <w:hideMark/>
          </w:tcPr>
          <w:p w14:paraId="5C0B0FB3" w14:textId="77777777" w:rsidR="00AF2F30" w:rsidRPr="00F245E6" w:rsidRDefault="00AF2F30">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2F661D2C" w14:textId="77777777" w:rsidR="00AF2F30" w:rsidRPr="00F245E6" w:rsidRDefault="00AF2F30">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B79DDF9" w14:textId="77777777" w:rsidR="00AF2F30" w:rsidRPr="00F245E6" w:rsidRDefault="00AF2F30">
            <w:pPr>
              <w:rPr>
                <w:rFonts w:cs="Calibri Light"/>
                <w:b/>
              </w:rPr>
            </w:pPr>
          </w:p>
        </w:tc>
      </w:tr>
    </w:tbl>
    <w:p w14:paraId="415003B6"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3"/>
        <w:gridCol w:w="738"/>
        <w:gridCol w:w="738"/>
      </w:tblGrid>
      <w:tr w:rsidR="00AF2F30" w:rsidRPr="00F245E6" w14:paraId="3479CF04"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35AB3B87" w14:textId="77777777" w:rsidR="00AF2F30" w:rsidRPr="00F245E6" w:rsidRDefault="00AF2F30">
            <w:pPr>
              <w:rPr>
                <w:rFonts w:cs="Calibri Light"/>
              </w:rPr>
            </w:pPr>
            <w:r w:rsidRPr="00F245E6">
              <w:rPr>
                <w:rFonts w:cs="Calibri Light"/>
              </w:rPr>
              <w:t>E.4.7.c</w:t>
            </w:r>
          </w:p>
        </w:tc>
        <w:tc>
          <w:tcPr>
            <w:tcW w:w="6823" w:type="dxa"/>
            <w:tcBorders>
              <w:top w:val="single" w:sz="4" w:space="0" w:color="auto"/>
              <w:left w:val="single" w:sz="4" w:space="0" w:color="auto"/>
              <w:bottom w:val="single" w:sz="4" w:space="0" w:color="auto"/>
              <w:right w:val="single" w:sz="4" w:space="0" w:color="auto"/>
            </w:tcBorders>
            <w:hideMark/>
          </w:tcPr>
          <w:p w14:paraId="05177ECA" w14:textId="3CB7108B" w:rsidR="00AF2F30" w:rsidRPr="00F245E6" w:rsidRDefault="00AF2F30">
            <w:pPr>
              <w:rPr>
                <w:rFonts w:cs="Calibri Light"/>
              </w:rPr>
            </w:pPr>
            <w:r w:rsidRPr="00F245E6">
              <w:rPr>
                <w:rFonts w:cs="Calibri Light"/>
              </w:rPr>
              <w:t>Gibt es ein Angebot eines Bildungsprojektes zum Thema Energie für Erwachsene, Skala 1-10 (1 Teilnahme mindestens 1 % aller Erwachsenen bis 5 für Teilnahme von mindestens 25 % aller Erwachsenen sowie Faktor 1</w:t>
            </w:r>
            <w:r w:rsidR="004110D4">
              <w:rPr>
                <w:rFonts w:cs="Calibri Light"/>
              </w:rPr>
              <w:t>,</w:t>
            </w:r>
            <w:r w:rsidRPr="00F245E6">
              <w:rPr>
                <w:rFonts w:cs="Calibri Light"/>
              </w:rPr>
              <w:t xml:space="preserve"> wenn überörtlich und Faktor 2 vor Ort angeboten wurde)?</w:t>
            </w:r>
          </w:p>
          <w:p w14:paraId="7167CF91" w14:textId="77777777" w:rsidR="00AF2F30" w:rsidRPr="00F245E6" w:rsidRDefault="00AF2F30">
            <w:pPr>
              <w:rPr>
                <w:rFonts w:cs="Calibri Light"/>
              </w:rPr>
            </w:pPr>
            <w:r w:rsidRPr="00F245E6">
              <w:rPr>
                <w:rFonts w:cs="Calibri Light"/>
              </w:rPr>
              <w:t>(1-2 = 1 Punkte, 3-4 = 2 Punkte, 5-6 = 3 Punkte, 7-8 = 4 Punkte, 9-10 = 5 Punkte)</w:t>
            </w:r>
          </w:p>
        </w:tc>
        <w:tc>
          <w:tcPr>
            <w:tcW w:w="738" w:type="dxa"/>
            <w:vMerge w:val="restart"/>
            <w:tcBorders>
              <w:top w:val="single" w:sz="4" w:space="0" w:color="auto"/>
              <w:left w:val="single" w:sz="4" w:space="0" w:color="auto"/>
              <w:right w:val="single" w:sz="4" w:space="0" w:color="auto"/>
            </w:tcBorders>
            <w:hideMark/>
          </w:tcPr>
          <w:p w14:paraId="3692D2C1" w14:textId="77777777" w:rsidR="00AF2F30" w:rsidRPr="00F245E6" w:rsidRDefault="00AF2F30">
            <w:pPr>
              <w:rPr>
                <w:rFonts w:cs="Calibri Light"/>
              </w:rPr>
            </w:pPr>
            <w:r w:rsidRPr="00F245E6">
              <w:rPr>
                <w:rFonts w:cs="Calibri Light"/>
              </w:rPr>
              <w:t>mögl.</w:t>
            </w:r>
          </w:p>
          <w:p w14:paraId="39AC114D" w14:textId="77777777" w:rsidR="00AF2F30" w:rsidRPr="00F245E6" w:rsidRDefault="00AF2F30">
            <w:pPr>
              <w:jc w:val="center"/>
              <w:rPr>
                <w:rFonts w:cs="Calibri Light"/>
                <w:b/>
              </w:rPr>
            </w:pPr>
            <w:r w:rsidRPr="00F245E6">
              <w:rPr>
                <w:rFonts w:cs="Calibri Light"/>
                <w:b/>
              </w:rPr>
              <w:t>5 (K)</w:t>
            </w:r>
          </w:p>
        </w:tc>
        <w:tc>
          <w:tcPr>
            <w:tcW w:w="738" w:type="dxa"/>
            <w:vMerge w:val="restart"/>
            <w:tcBorders>
              <w:top w:val="single" w:sz="4" w:space="0" w:color="auto"/>
              <w:left w:val="single" w:sz="4" w:space="0" w:color="auto"/>
              <w:bottom w:val="single" w:sz="4" w:space="0" w:color="auto"/>
              <w:right w:val="single" w:sz="4" w:space="0" w:color="auto"/>
            </w:tcBorders>
          </w:tcPr>
          <w:p w14:paraId="192092FD" w14:textId="77777777" w:rsidR="00AF2F30" w:rsidRPr="00F245E6" w:rsidRDefault="00AF2F30">
            <w:pPr>
              <w:rPr>
                <w:rFonts w:cs="Calibri Light"/>
              </w:rPr>
            </w:pPr>
            <w:r w:rsidRPr="00F245E6">
              <w:rPr>
                <w:rFonts w:cs="Calibri Light"/>
              </w:rPr>
              <w:t>tats.</w:t>
            </w:r>
          </w:p>
          <w:p w14:paraId="11B3A97D" w14:textId="77777777" w:rsidR="00AF2F30" w:rsidRPr="00F245E6" w:rsidRDefault="00AF2F30">
            <w:pPr>
              <w:jc w:val="center"/>
              <w:rPr>
                <w:rFonts w:cs="Calibri Light"/>
                <w:b/>
              </w:rPr>
            </w:pPr>
          </w:p>
        </w:tc>
      </w:tr>
      <w:tr w:rsidR="00AF2F30" w:rsidRPr="00F245E6" w14:paraId="2F12E3A0" w14:textId="77777777" w:rsidTr="000F4D2E">
        <w:tc>
          <w:tcPr>
            <w:tcW w:w="988" w:type="dxa"/>
            <w:tcBorders>
              <w:top w:val="single" w:sz="4" w:space="0" w:color="auto"/>
              <w:left w:val="single" w:sz="4" w:space="0" w:color="auto"/>
              <w:bottom w:val="single" w:sz="4" w:space="0" w:color="auto"/>
              <w:right w:val="single" w:sz="4" w:space="0" w:color="auto"/>
            </w:tcBorders>
          </w:tcPr>
          <w:p w14:paraId="4007A58B" w14:textId="77777777" w:rsidR="00AF2F30" w:rsidRPr="00F245E6" w:rsidRDefault="00AF2F30">
            <w:pPr>
              <w:rPr>
                <w:rFonts w:cs="Calibri Light"/>
                <w:color w:val="C00000"/>
              </w:rPr>
            </w:pPr>
          </w:p>
        </w:tc>
        <w:tc>
          <w:tcPr>
            <w:tcW w:w="6823" w:type="dxa"/>
            <w:tcBorders>
              <w:right w:val="single" w:sz="4" w:space="0" w:color="auto"/>
            </w:tcBorders>
            <w:vAlign w:val="center"/>
            <w:hideMark/>
          </w:tcPr>
          <w:p w14:paraId="00669E37" w14:textId="77777777" w:rsidR="00AF2F30" w:rsidRPr="00F245E6" w:rsidRDefault="00AF2F30">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7BD059DA" w14:textId="77777777" w:rsidR="00AF2F30" w:rsidRPr="00F245E6" w:rsidRDefault="00AF2F30">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313F10B" w14:textId="77777777" w:rsidR="00AF2F30" w:rsidRPr="00F245E6" w:rsidRDefault="00AF2F30">
            <w:pPr>
              <w:rPr>
                <w:rFonts w:cs="Calibri Light"/>
                <w:b/>
              </w:rPr>
            </w:pPr>
          </w:p>
        </w:tc>
      </w:tr>
    </w:tbl>
    <w:p w14:paraId="02B3468D"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3"/>
        <w:gridCol w:w="738"/>
        <w:gridCol w:w="738"/>
      </w:tblGrid>
      <w:tr w:rsidR="00AF2F30" w:rsidRPr="00F245E6" w14:paraId="08386142"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32A63609" w14:textId="77777777" w:rsidR="00AF2F30" w:rsidRPr="00F245E6" w:rsidRDefault="00AF2F30">
            <w:pPr>
              <w:rPr>
                <w:rFonts w:cs="Calibri Light"/>
              </w:rPr>
            </w:pPr>
            <w:r w:rsidRPr="00F245E6">
              <w:rPr>
                <w:rFonts w:cs="Calibri Light"/>
              </w:rPr>
              <w:t>E.4.7.d</w:t>
            </w:r>
          </w:p>
        </w:tc>
        <w:tc>
          <w:tcPr>
            <w:tcW w:w="6823" w:type="dxa"/>
            <w:tcBorders>
              <w:top w:val="single" w:sz="4" w:space="0" w:color="auto"/>
              <w:left w:val="single" w:sz="4" w:space="0" w:color="auto"/>
              <w:bottom w:val="single" w:sz="4" w:space="0" w:color="auto"/>
              <w:right w:val="single" w:sz="4" w:space="0" w:color="auto"/>
            </w:tcBorders>
            <w:hideMark/>
          </w:tcPr>
          <w:p w14:paraId="2D73D48F" w14:textId="56027A83" w:rsidR="00AF2F30" w:rsidRPr="00F245E6" w:rsidRDefault="00AF2F30">
            <w:pPr>
              <w:rPr>
                <w:rFonts w:cs="Calibri Light"/>
              </w:rPr>
            </w:pPr>
            <w:r w:rsidRPr="00F245E6">
              <w:rPr>
                <w:rFonts w:cs="Calibri Light"/>
              </w:rPr>
              <w:t>Gibt es ein Angebot eines Bildungsprojektes zum Thema Energie für Senioren, Skala 1-10 (1 Teilnahme mindestens 1 % aller Senioren bis 5 für Teilnahme von mindestens 25 % aller Senioren sowie Faktor 1</w:t>
            </w:r>
            <w:r w:rsidR="004110D4">
              <w:rPr>
                <w:rFonts w:cs="Calibri Light"/>
              </w:rPr>
              <w:t>,</w:t>
            </w:r>
            <w:r w:rsidRPr="00F245E6">
              <w:rPr>
                <w:rFonts w:cs="Calibri Light"/>
              </w:rPr>
              <w:t xml:space="preserve"> wenn überörtlich und Faktor 2 vor Ort angeboten wurde)?</w:t>
            </w:r>
          </w:p>
          <w:p w14:paraId="4FAE41E6" w14:textId="77777777" w:rsidR="00AF2F30" w:rsidRPr="00F245E6" w:rsidRDefault="00AF2F30">
            <w:pPr>
              <w:rPr>
                <w:rFonts w:cs="Calibri Light"/>
              </w:rPr>
            </w:pPr>
            <w:r w:rsidRPr="00F245E6">
              <w:rPr>
                <w:rFonts w:cs="Calibri Light"/>
              </w:rPr>
              <w:t>(1-2 = 1 Punkte, 3-4 = 2 Punkte, 5-6 = 3 Punkte, 7-8 = 4 Punkte, 9-10 = 5 Punkte)</w:t>
            </w:r>
          </w:p>
        </w:tc>
        <w:tc>
          <w:tcPr>
            <w:tcW w:w="738" w:type="dxa"/>
            <w:vMerge w:val="restart"/>
            <w:tcBorders>
              <w:top w:val="single" w:sz="4" w:space="0" w:color="auto"/>
              <w:left w:val="single" w:sz="4" w:space="0" w:color="auto"/>
              <w:right w:val="single" w:sz="4" w:space="0" w:color="auto"/>
            </w:tcBorders>
            <w:hideMark/>
          </w:tcPr>
          <w:p w14:paraId="6B22E720" w14:textId="77777777" w:rsidR="00AF2F30" w:rsidRPr="00F245E6" w:rsidRDefault="00AF2F30">
            <w:pPr>
              <w:rPr>
                <w:rFonts w:cs="Calibri Light"/>
              </w:rPr>
            </w:pPr>
            <w:r w:rsidRPr="00F245E6">
              <w:rPr>
                <w:rFonts w:cs="Calibri Light"/>
              </w:rPr>
              <w:t>mögl.</w:t>
            </w:r>
          </w:p>
          <w:p w14:paraId="350996E9" w14:textId="77777777" w:rsidR="00AF2F30" w:rsidRPr="00F245E6" w:rsidRDefault="00AF2F30">
            <w:pPr>
              <w:jc w:val="center"/>
              <w:rPr>
                <w:rFonts w:cs="Calibri Light"/>
                <w:b/>
              </w:rPr>
            </w:pPr>
            <w:r w:rsidRPr="00F245E6">
              <w:rPr>
                <w:rFonts w:cs="Calibri Light"/>
                <w:b/>
              </w:rPr>
              <w:t>5 (K)</w:t>
            </w:r>
          </w:p>
        </w:tc>
        <w:tc>
          <w:tcPr>
            <w:tcW w:w="738" w:type="dxa"/>
            <w:vMerge w:val="restart"/>
            <w:tcBorders>
              <w:top w:val="single" w:sz="4" w:space="0" w:color="auto"/>
              <w:left w:val="single" w:sz="4" w:space="0" w:color="auto"/>
              <w:bottom w:val="single" w:sz="4" w:space="0" w:color="auto"/>
              <w:right w:val="single" w:sz="4" w:space="0" w:color="auto"/>
            </w:tcBorders>
          </w:tcPr>
          <w:p w14:paraId="4BEF2BDB" w14:textId="77777777" w:rsidR="00AF2F30" w:rsidRPr="00F245E6" w:rsidRDefault="00AF2F30">
            <w:pPr>
              <w:rPr>
                <w:rFonts w:cs="Calibri Light"/>
              </w:rPr>
            </w:pPr>
            <w:r w:rsidRPr="00F245E6">
              <w:rPr>
                <w:rFonts w:cs="Calibri Light"/>
              </w:rPr>
              <w:t>tats.</w:t>
            </w:r>
          </w:p>
          <w:p w14:paraId="317247C7" w14:textId="77777777" w:rsidR="00AF2F30" w:rsidRPr="00F245E6" w:rsidRDefault="00AF2F30">
            <w:pPr>
              <w:jc w:val="center"/>
              <w:rPr>
                <w:rFonts w:cs="Calibri Light"/>
                <w:b/>
              </w:rPr>
            </w:pPr>
          </w:p>
        </w:tc>
      </w:tr>
      <w:tr w:rsidR="00AF2F30" w:rsidRPr="00F245E6" w14:paraId="65DD50B0" w14:textId="77777777" w:rsidTr="000F4D2E">
        <w:tc>
          <w:tcPr>
            <w:tcW w:w="988" w:type="dxa"/>
            <w:tcBorders>
              <w:top w:val="single" w:sz="4" w:space="0" w:color="auto"/>
              <w:left w:val="single" w:sz="4" w:space="0" w:color="auto"/>
              <w:bottom w:val="single" w:sz="4" w:space="0" w:color="auto"/>
              <w:right w:val="single" w:sz="4" w:space="0" w:color="auto"/>
            </w:tcBorders>
          </w:tcPr>
          <w:p w14:paraId="75F7CAC9" w14:textId="77777777" w:rsidR="00AF2F30" w:rsidRPr="00F245E6" w:rsidRDefault="00AF2F30">
            <w:pPr>
              <w:rPr>
                <w:rFonts w:cs="Calibri Light"/>
                <w:color w:val="C00000"/>
              </w:rPr>
            </w:pPr>
          </w:p>
        </w:tc>
        <w:tc>
          <w:tcPr>
            <w:tcW w:w="6823" w:type="dxa"/>
            <w:tcBorders>
              <w:right w:val="single" w:sz="4" w:space="0" w:color="auto"/>
            </w:tcBorders>
            <w:vAlign w:val="center"/>
            <w:hideMark/>
          </w:tcPr>
          <w:p w14:paraId="3E2B687F" w14:textId="77777777" w:rsidR="00AF2F30" w:rsidRPr="00F245E6" w:rsidRDefault="00AF2F30">
            <w:pPr>
              <w:rPr>
                <w:rFonts w:cs="Calibri Light"/>
                <w:sz w:val="20"/>
                <w:szCs w:val="20"/>
                <w:lang w:val="de-AT" w:eastAsia="de-AT"/>
              </w:rPr>
            </w:pPr>
          </w:p>
        </w:tc>
        <w:tc>
          <w:tcPr>
            <w:tcW w:w="738" w:type="dxa"/>
            <w:vMerge/>
            <w:tcBorders>
              <w:left w:val="single" w:sz="4" w:space="0" w:color="auto"/>
              <w:right w:val="single" w:sz="4" w:space="0" w:color="auto"/>
            </w:tcBorders>
            <w:vAlign w:val="center"/>
            <w:hideMark/>
          </w:tcPr>
          <w:p w14:paraId="2254A422" w14:textId="77777777" w:rsidR="00AF2F30" w:rsidRPr="00F245E6" w:rsidRDefault="00AF2F30">
            <w:pPr>
              <w:rPr>
                <w:rFonts w:cs="Calibri Light"/>
                <w:sz w:val="20"/>
                <w:szCs w:val="20"/>
                <w:lang w:val="de-AT" w:eastAsia="de-AT"/>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4297795" w14:textId="77777777" w:rsidR="00AF2F30" w:rsidRPr="00F245E6" w:rsidRDefault="00AF2F30">
            <w:pPr>
              <w:rPr>
                <w:rFonts w:cs="Calibri Light"/>
                <w:b/>
              </w:rPr>
            </w:pPr>
          </w:p>
        </w:tc>
      </w:tr>
    </w:tbl>
    <w:p w14:paraId="766D6DAA"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AF2F30" w:rsidRPr="00F245E6" w14:paraId="6F1BCBE3"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5F150B04" w14:textId="77777777" w:rsidR="00AF2F30" w:rsidRPr="00F245E6" w:rsidRDefault="00AF2F30">
            <w:pPr>
              <w:rPr>
                <w:rFonts w:cs="Calibri Light"/>
              </w:rPr>
            </w:pPr>
            <w:r w:rsidRPr="00F245E6">
              <w:rPr>
                <w:rFonts w:cs="Calibri Light"/>
              </w:rPr>
              <w:t>E.4.8.a</w:t>
            </w:r>
          </w:p>
        </w:tc>
        <w:tc>
          <w:tcPr>
            <w:tcW w:w="6826" w:type="dxa"/>
            <w:tcBorders>
              <w:top w:val="single" w:sz="4" w:space="0" w:color="auto"/>
              <w:left w:val="single" w:sz="4" w:space="0" w:color="auto"/>
              <w:bottom w:val="single" w:sz="4" w:space="0" w:color="auto"/>
              <w:right w:val="single" w:sz="4" w:space="0" w:color="auto"/>
            </w:tcBorders>
            <w:hideMark/>
          </w:tcPr>
          <w:p w14:paraId="455486D3" w14:textId="77777777" w:rsidR="00AF2F30" w:rsidRPr="00F245E6" w:rsidRDefault="00AF2F30">
            <w:pPr>
              <w:rPr>
                <w:rFonts w:cs="Calibri Light"/>
              </w:rPr>
            </w:pPr>
            <w:r w:rsidRPr="00F245E6">
              <w:rPr>
                <w:rFonts w:cs="Calibri Light"/>
              </w:rPr>
              <w:t>Gibt es eine Öffentlichkeitsarbeit im Rahmen der Umsetzungen einzelner Maßnahmen im Bereich Energie zusammenfassend im Gemeindeblatt (oder Ähnlichem), an der Amtstafel sowie umfangreich auf der Website der Gemeinde?</w:t>
            </w:r>
          </w:p>
          <w:p w14:paraId="56C5157B" w14:textId="77777777" w:rsidR="00AF2F30" w:rsidRPr="00F245E6" w:rsidRDefault="00AF2F30">
            <w:pPr>
              <w:rPr>
                <w:rFonts w:cs="Calibri Light"/>
              </w:rPr>
            </w:pPr>
            <w:r w:rsidRPr="00F245E6">
              <w:rPr>
                <w:rFonts w:cs="Calibri Light"/>
              </w:rPr>
              <w:t>(Ja = 2 Punkte)</w:t>
            </w:r>
          </w:p>
        </w:tc>
        <w:tc>
          <w:tcPr>
            <w:tcW w:w="736" w:type="dxa"/>
            <w:vMerge w:val="restart"/>
            <w:tcBorders>
              <w:top w:val="single" w:sz="4" w:space="0" w:color="auto"/>
              <w:left w:val="single" w:sz="4" w:space="0" w:color="auto"/>
              <w:right w:val="single" w:sz="4" w:space="0" w:color="auto"/>
            </w:tcBorders>
            <w:hideMark/>
          </w:tcPr>
          <w:p w14:paraId="61D5FECD" w14:textId="77777777" w:rsidR="00AF2F30" w:rsidRPr="00F245E6" w:rsidRDefault="00AF2F30">
            <w:pPr>
              <w:rPr>
                <w:rFonts w:cs="Calibri Light"/>
              </w:rPr>
            </w:pPr>
            <w:r w:rsidRPr="00F245E6">
              <w:rPr>
                <w:rFonts w:cs="Calibri Light"/>
              </w:rPr>
              <w:t>mögl.</w:t>
            </w:r>
          </w:p>
          <w:p w14:paraId="699CE69F" w14:textId="77777777" w:rsidR="00AF2F30" w:rsidRPr="00F245E6" w:rsidRDefault="00AF2F30">
            <w:pPr>
              <w:jc w:val="center"/>
              <w:rPr>
                <w:rFonts w:cs="Calibri Light"/>
                <w:b/>
              </w:rPr>
            </w:pPr>
            <w:r w:rsidRPr="00F245E6">
              <w:rPr>
                <w:rFonts w:cs="Calibri Light"/>
                <w:b/>
              </w:rPr>
              <w:t>2 (K)</w:t>
            </w:r>
          </w:p>
        </w:tc>
        <w:tc>
          <w:tcPr>
            <w:tcW w:w="737" w:type="dxa"/>
            <w:vMerge w:val="restart"/>
            <w:tcBorders>
              <w:top w:val="single" w:sz="4" w:space="0" w:color="auto"/>
              <w:left w:val="single" w:sz="4" w:space="0" w:color="auto"/>
              <w:bottom w:val="single" w:sz="4" w:space="0" w:color="auto"/>
              <w:right w:val="single" w:sz="4" w:space="0" w:color="auto"/>
            </w:tcBorders>
          </w:tcPr>
          <w:p w14:paraId="43484E09" w14:textId="77777777" w:rsidR="00AF2F30" w:rsidRPr="00F245E6" w:rsidRDefault="00AF2F30">
            <w:pPr>
              <w:rPr>
                <w:rFonts w:cs="Calibri Light"/>
              </w:rPr>
            </w:pPr>
            <w:r w:rsidRPr="00F245E6">
              <w:rPr>
                <w:rFonts w:cs="Calibri Light"/>
              </w:rPr>
              <w:t>tats.</w:t>
            </w:r>
          </w:p>
          <w:p w14:paraId="47E674CE" w14:textId="77777777" w:rsidR="00AF2F30" w:rsidRPr="00F245E6" w:rsidRDefault="00AF2F30">
            <w:pPr>
              <w:jc w:val="center"/>
              <w:rPr>
                <w:rFonts w:cs="Calibri Light"/>
                <w:b/>
              </w:rPr>
            </w:pPr>
          </w:p>
        </w:tc>
      </w:tr>
      <w:tr w:rsidR="00AF2F30" w:rsidRPr="00F245E6" w14:paraId="47EA6287" w14:textId="77777777" w:rsidTr="000F4D2E">
        <w:tc>
          <w:tcPr>
            <w:tcW w:w="988" w:type="dxa"/>
            <w:tcBorders>
              <w:top w:val="single" w:sz="4" w:space="0" w:color="auto"/>
              <w:left w:val="single" w:sz="4" w:space="0" w:color="auto"/>
              <w:bottom w:val="single" w:sz="4" w:space="0" w:color="auto"/>
              <w:right w:val="single" w:sz="4" w:space="0" w:color="auto"/>
            </w:tcBorders>
          </w:tcPr>
          <w:p w14:paraId="1869C77E" w14:textId="77777777" w:rsidR="00AF2F30" w:rsidRPr="00F245E6" w:rsidRDefault="00AF2F30">
            <w:pPr>
              <w:rPr>
                <w:rFonts w:cs="Calibri Light"/>
                <w:color w:val="C00000"/>
              </w:rPr>
            </w:pPr>
          </w:p>
        </w:tc>
        <w:tc>
          <w:tcPr>
            <w:tcW w:w="6826" w:type="dxa"/>
            <w:tcBorders>
              <w:right w:val="single" w:sz="4" w:space="0" w:color="auto"/>
            </w:tcBorders>
            <w:vAlign w:val="center"/>
            <w:hideMark/>
          </w:tcPr>
          <w:p w14:paraId="2D16E259" w14:textId="77777777" w:rsidR="00AF2F30" w:rsidRPr="00F245E6" w:rsidRDefault="00AF2F30">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61F6454D" w14:textId="77777777" w:rsidR="00AF2F30" w:rsidRPr="00F245E6" w:rsidRDefault="00AF2F30">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FCD7410" w14:textId="77777777" w:rsidR="00AF2F30" w:rsidRPr="00F245E6" w:rsidRDefault="00AF2F30">
            <w:pPr>
              <w:rPr>
                <w:rFonts w:cs="Calibri Light"/>
                <w:b/>
              </w:rPr>
            </w:pPr>
          </w:p>
        </w:tc>
      </w:tr>
    </w:tbl>
    <w:p w14:paraId="05D2B149"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AF2F30" w:rsidRPr="00F245E6" w14:paraId="47F4D6E2" w14:textId="77777777" w:rsidTr="000F4D2E">
        <w:tc>
          <w:tcPr>
            <w:tcW w:w="988" w:type="dxa"/>
            <w:tcBorders>
              <w:top w:val="single" w:sz="4" w:space="0" w:color="auto"/>
              <w:left w:val="single" w:sz="4" w:space="0" w:color="auto"/>
              <w:bottom w:val="single" w:sz="4" w:space="0" w:color="auto"/>
              <w:right w:val="single" w:sz="4" w:space="0" w:color="auto"/>
            </w:tcBorders>
            <w:hideMark/>
          </w:tcPr>
          <w:p w14:paraId="7EE7E1A2" w14:textId="77777777" w:rsidR="00AF2F30" w:rsidRPr="00F245E6" w:rsidRDefault="00AF2F30">
            <w:pPr>
              <w:rPr>
                <w:rFonts w:cs="Calibri Light"/>
              </w:rPr>
            </w:pPr>
            <w:r w:rsidRPr="00F245E6">
              <w:rPr>
                <w:rFonts w:cs="Calibri Light"/>
              </w:rPr>
              <w:t>E.4.8.b</w:t>
            </w:r>
          </w:p>
        </w:tc>
        <w:tc>
          <w:tcPr>
            <w:tcW w:w="6826" w:type="dxa"/>
            <w:tcBorders>
              <w:top w:val="single" w:sz="4" w:space="0" w:color="auto"/>
              <w:left w:val="single" w:sz="4" w:space="0" w:color="auto"/>
              <w:bottom w:val="single" w:sz="4" w:space="0" w:color="auto"/>
              <w:right w:val="single" w:sz="4" w:space="0" w:color="auto"/>
            </w:tcBorders>
            <w:hideMark/>
          </w:tcPr>
          <w:p w14:paraId="20C7F2D3" w14:textId="779AE8F0" w:rsidR="00AF2F30" w:rsidRPr="00F245E6" w:rsidRDefault="00AF2F30">
            <w:pPr>
              <w:rPr>
                <w:rFonts w:cs="Calibri Light"/>
              </w:rPr>
            </w:pPr>
            <w:r w:rsidRPr="00F245E6">
              <w:rPr>
                <w:rFonts w:cs="Calibri Light"/>
              </w:rPr>
              <w:t xml:space="preserve">Gibt es eine Öffentlichkeitsarbeit im Rahmen der Umsetzungen einzelner Maßnahmen im Bereich Energie mittels Postwurf, </w:t>
            </w:r>
            <w:r w:rsidR="004110D4" w:rsidRPr="00F245E6">
              <w:rPr>
                <w:rFonts w:cs="Calibri Light"/>
              </w:rPr>
              <w:t>E-Mail</w:t>
            </w:r>
            <w:r w:rsidRPr="00F245E6">
              <w:rPr>
                <w:rFonts w:cs="Calibri Light"/>
              </w:rPr>
              <w:t>, Facebook, Twitter?</w:t>
            </w:r>
          </w:p>
          <w:p w14:paraId="31BB3C94" w14:textId="77777777" w:rsidR="00AF2F30" w:rsidRPr="00F245E6" w:rsidRDefault="00AF2F30">
            <w:pPr>
              <w:rPr>
                <w:rFonts w:cs="Calibri Light"/>
              </w:rPr>
            </w:pPr>
            <w:r w:rsidRPr="00F245E6">
              <w:rPr>
                <w:rFonts w:cs="Calibri Light"/>
              </w:rPr>
              <w:t>(Ja = 1 Punkt)</w:t>
            </w:r>
          </w:p>
        </w:tc>
        <w:tc>
          <w:tcPr>
            <w:tcW w:w="736" w:type="dxa"/>
            <w:vMerge w:val="restart"/>
            <w:tcBorders>
              <w:top w:val="single" w:sz="4" w:space="0" w:color="auto"/>
              <w:left w:val="single" w:sz="4" w:space="0" w:color="auto"/>
              <w:right w:val="single" w:sz="4" w:space="0" w:color="auto"/>
            </w:tcBorders>
            <w:hideMark/>
          </w:tcPr>
          <w:p w14:paraId="770FCEE2" w14:textId="77777777" w:rsidR="00AF2F30" w:rsidRPr="00F245E6" w:rsidRDefault="00AF2F30">
            <w:pPr>
              <w:rPr>
                <w:rFonts w:cs="Calibri Light"/>
              </w:rPr>
            </w:pPr>
            <w:r w:rsidRPr="00F245E6">
              <w:rPr>
                <w:rFonts w:cs="Calibri Light"/>
              </w:rPr>
              <w:t>mögl.</w:t>
            </w:r>
          </w:p>
          <w:p w14:paraId="34809B21" w14:textId="77777777" w:rsidR="00AF2F30" w:rsidRPr="00F245E6" w:rsidRDefault="00AF2F30">
            <w:pPr>
              <w:jc w:val="center"/>
              <w:rPr>
                <w:rFonts w:cs="Calibri Light"/>
                <w:b/>
              </w:rPr>
            </w:pPr>
            <w:r w:rsidRPr="00F245E6">
              <w:rPr>
                <w:rFonts w:cs="Calibri Light"/>
                <w:b/>
              </w:rPr>
              <w:t>1 (K)</w:t>
            </w:r>
          </w:p>
        </w:tc>
        <w:tc>
          <w:tcPr>
            <w:tcW w:w="737" w:type="dxa"/>
            <w:vMerge w:val="restart"/>
            <w:tcBorders>
              <w:top w:val="single" w:sz="4" w:space="0" w:color="auto"/>
              <w:left w:val="single" w:sz="4" w:space="0" w:color="auto"/>
              <w:bottom w:val="single" w:sz="4" w:space="0" w:color="auto"/>
              <w:right w:val="single" w:sz="4" w:space="0" w:color="auto"/>
            </w:tcBorders>
          </w:tcPr>
          <w:p w14:paraId="44CC1189" w14:textId="77777777" w:rsidR="00AF2F30" w:rsidRPr="00F245E6" w:rsidRDefault="00AF2F30">
            <w:pPr>
              <w:rPr>
                <w:rFonts w:cs="Calibri Light"/>
              </w:rPr>
            </w:pPr>
            <w:r w:rsidRPr="00F245E6">
              <w:rPr>
                <w:rFonts w:cs="Calibri Light"/>
              </w:rPr>
              <w:t>tats.</w:t>
            </w:r>
          </w:p>
          <w:p w14:paraId="63C998B9" w14:textId="77777777" w:rsidR="00AF2F30" w:rsidRPr="00F245E6" w:rsidRDefault="00AF2F30">
            <w:pPr>
              <w:jc w:val="center"/>
              <w:rPr>
                <w:rFonts w:cs="Calibri Light"/>
                <w:b/>
              </w:rPr>
            </w:pPr>
          </w:p>
        </w:tc>
      </w:tr>
      <w:tr w:rsidR="00AF2F30" w:rsidRPr="00F245E6" w14:paraId="7D5E0A67" w14:textId="77777777" w:rsidTr="000F4D2E">
        <w:tc>
          <w:tcPr>
            <w:tcW w:w="988" w:type="dxa"/>
            <w:tcBorders>
              <w:top w:val="single" w:sz="4" w:space="0" w:color="auto"/>
              <w:left w:val="single" w:sz="4" w:space="0" w:color="auto"/>
              <w:bottom w:val="single" w:sz="4" w:space="0" w:color="auto"/>
              <w:right w:val="single" w:sz="4" w:space="0" w:color="auto"/>
            </w:tcBorders>
          </w:tcPr>
          <w:p w14:paraId="16E4889A" w14:textId="77777777" w:rsidR="00AF2F30" w:rsidRPr="00F245E6" w:rsidRDefault="00AF2F30">
            <w:pPr>
              <w:rPr>
                <w:rFonts w:cs="Calibri Light"/>
                <w:color w:val="C00000"/>
              </w:rPr>
            </w:pPr>
          </w:p>
        </w:tc>
        <w:tc>
          <w:tcPr>
            <w:tcW w:w="6826" w:type="dxa"/>
            <w:tcBorders>
              <w:right w:val="single" w:sz="4" w:space="0" w:color="auto"/>
            </w:tcBorders>
            <w:vAlign w:val="center"/>
            <w:hideMark/>
          </w:tcPr>
          <w:p w14:paraId="58593005" w14:textId="77777777" w:rsidR="00AF2F30" w:rsidRPr="00F245E6" w:rsidRDefault="00AF2F30">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709412DE" w14:textId="77777777" w:rsidR="00AF2F30" w:rsidRPr="00F245E6" w:rsidRDefault="00AF2F30">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BA4D3CB" w14:textId="77777777" w:rsidR="00AF2F30" w:rsidRPr="00F245E6" w:rsidRDefault="00AF2F30">
            <w:pPr>
              <w:rPr>
                <w:rFonts w:cs="Calibri Light"/>
                <w:b/>
              </w:rPr>
            </w:pPr>
          </w:p>
        </w:tc>
      </w:tr>
    </w:tbl>
    <w:p w14:paraId="1BC214C5"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26"/>
        <w:gridCol w:w="736"/>
        <w:gridCol w:w="737"/>
      </w:tblGrid>
      <w:tr w:rsidR="00AF2F30" w:rsidRPr="00F245E6" w14:paraId="54230242" w14:textId="77777777" w:rsidTr="001F1334">
        <w:tc>
          <w:tcPr>
            <w:tcW w:w="988" w:type="dxa"/>
            <w:tcBorders>
              <w:top w:val="single" w:sz="4" w:space="0" w:color="auto"/>
              <w:left w:val="single" w:sz="4" w:space="0" w:color="auto"/>
              <w:bottom w:val="single" w:sz="4" w:space="0" w:color="auto"/>
              <w:right w:val="single" w:sz="4" w:space="0" w:color="auto"/>
            </w:tcBorders>
            <w:hideMark/>
          </w:tcPr>
          <w:p w14:paraId="7FA38D13" w14:textId="77777777" w:rsidR="00AF2F30" w:rsidRPr="00F245E6" w:rsidRDefault="00AF2F30">
            <w:pPr>
              <w:rPr>
                <w:rFonts w:cs="Calibri Light"/>
              </w:rPr>
            </w:pPr>
            <w:r w:rsidRPr="00F245E6">
              <w:rPr>
                <w:rFonts w:cs="Calibri Light"/>
              </w:rPr>
              <w:t>E.4.8.c</w:t>
            </w:r>
          </w:p>
        </w:tc>
        <w:tc>
          <w:tcPr>
            <w:tcW w:w="6826" w:type="dxa"/>
            <w:tcBorders>
              <w:top w:val="single" w:sz="4" w:space="0" w:color="auto"/>
              <w:left w:val="single" w:sz="4" w:space="0" w:color="auto"/>
              <w:bottom w:val="single" w:sz="4" w:space="0" w:color="auto"/>
              <w:right w:val="single" w:sz="4" w:space="0" w:color="auto"/>
            </w:tcBorders>
            <w:hideMark/>
          </w:tcPr>
          <w:p w14:paraId="406804FE" w14:textId="77777777" w:rsidR="00AF2F30" w:rsidRPr="00F245E6" w:rsidRDefault="00AF2F30">
            <w:pPr>
              <w:rPr>
                <w:rFonts w:cs="Calibri Light"/>
              </w:rPr>
            </w:pPr>
            <w:r w:rsidRPr="00F245E6">
              <w:rPr>
                <w:rFonts w:cs="Calibri Light"/>
              </w:rPr>
              <w:t>Gibt es eine sonstige Öffentlichkeitsarbeit im Rahmen der Umsetzungen einzelner Maßnahmen z.B. Aktionstag etc.? Beschreibung</w:t>
            </w:r>
          </w:p>
          <w:p w14:paraId="71945E1C" w14:textId="77777777" w:rsidR="00AF2F30" w:rsidRPr="00F245E6" w:rsidRDefault="00AF2F30">
            <w:pPr>
              <w:rPr>
                <w:rFonts w:cs="Calibri Light"/>
              </w:rPr>
            </w:pPr>
            <w:r w:rsidRPr="00F245E6">
              <w:rPr>
                <w:rFonts w:cs="Calibri Light"/>
              </w:rPr>
              <w:t>(Ja + Beschreibung, 1 Punkt je Maßnahme)</w:t>
            </w:r>
          </w:p>
        </w:tc>
        <w:tc>
          <w:tcPr>
            <w:tcW w:w="736" w:type="dxa"/>
            <w:vMerge w:val="restart"/>
            <w:tcBorders>
              <w:top w:val="single" w:sz="4" w:space="0" w:color="auto"/>
              <w:left w:val="single" w:sz="4" w:space="0" w:color="auto"/>
              <w:right w:val="single" w:sz="4" w:space="0" w:color="auto"/>
            </w:tcBorders>
            <w:hideMark/>
          </w:tcPr>
          <w:p w14:paraId="63EB5035" w14:textId="77777777" w:rsidR="00AF2F30" w:rsidRPr="00F245E6" w:rsidRDefault="00AF2F30">
            <w:pPr>
              <w:rPr>
                <w:rFonts w:cs="Calibri Light"/>
              </w:rPr>
            </w:pPr>
            <w:r w:rsidRPr="00F245E6">
              <w:rPr>
                <w:rFonts w:cs="Calibri Light"/>
              </w:rPr>
              <w:t>mögl.</w:t>
            </w:r>
          </w:p>
          <w:p w14:paraId="5570DACB" w14:textId="77777777" w:rsidR="00AF2F30" w:rsidRPr="00F245E6" w:rsidRDefault="00AF2F30">
            <w:pPr>
              <w:jc w:val="center"/>
              <w:rPr>
                <w:rFonts w:cs="Calibri Light"/>
                <w:b/>
              </w:rPr>
            </w:pPr>
            <w:r w:rsidRPr="00F245E6">
              <w:rPr>
                <w:rFonts w:cs="Calibri Light"/>
                <w:b/>
              </w:rPr>
              <w:t>3 (K)</w:t>
            </w:r>
          </w:p>
        </w:tc>
        <w:tc>
          <w:tcPr>
            <w:tcW w:w="737" w:type="dxa"/>
            <w:vMerge w:val="restart"/>
            <w:tcBorders>
              <w:top w:val="single" w:sz="4" w:space="0" w:color="auto"/>
              <w:left w:val="single" w:sz="4" w:space="0" w:color="auto"/>
              <w:bottom w:val="single" w:sz="4" w:space="0" w:color="auto"/>
              <w:right w:val="single" w:sz="4" w:space="0" w:color="auto"/>
            </w:tcBorders>
          </w:tcPr>
          <w:p w14:paraId="658679E8" w14:textId="77777777" w:rsidR="00AF2F30" w:rsidRPr="00F245E6" w:rsidRDefault="00AF2F30">
            <w:pPr>
              <w:rPr>
                <w:rFonts w:cs="Calibri Light"/>
              </w:rPr>
            </w:pPr>
            <w:r w:rsidRPr="00F245E6">
              <w:rPr>
                <w:rFonts w:cs="Calibri Light"/>
              </w:rPr>
              <w:t>tats.</w:t>
            </w:r>
          </w:p>
          <w:p w14:paraId="72FFA327" w14:textId="77777777" w:rsidR="00AF2F30" w:rsidRPr="00F245E6" w:rsidRDefault="00AF2F30">
            <w:pPr>
              <w:jc w:val="center"/>
              <w:rPr>
                <w:rFonts w:cs="Calibri Light"/>
                <w:b/>
              </w:rPr>
            </w:pPr>
          </w:p>
        </w:tc>
      </w:tr>
      <w:tr w:rsidR="00AF2F30" w:rsidRPr="00F245E6" w14:paraId="14C53754" w14:textId="77777777" w:rsidTr="001F1334">
        <w:tc>
          <w:tcPr>
            <w:tcW w:w="988" w:type="dxa"/>
            <w:tcBorders>
              <w:top w:val="single" w:sz="4" w:space="0" w:color="auto"/>
              <w:left w:val="single" w:sz="4" w:space="0" w:color="auto"/>
              <w:bottom w:val="single" w:sz="4" w:space="0" w:color="auto"/>
              <w:right w:val="single" w:sz="4" w:space="0" w:color="auto"/>
            </w:tcBorders>
          </w:tcPr>
          <w:p w14:paraId="5E1A77D0" w14:textId="77777777" w:rsidR="00AF2F30" w:rsidRPr="00F245E6" w:rsidRDefault="00AF2F30">
            <w:pPr>
              <w:rPr>
                <w:rFonts w:cs="Calibri Light"/>
                <w:color w:val="C00000"/>
              </w:rPr>
            </w:pPr>
          </w:p>
        </w:tc>
        <w:tc>
          <w:tcPr>
            <w:tcW w:w="6826" w:type="dxa"/>
            <w:tcBorders>
              <w:right w:val="single" w:sz="4" w:space="0" w:color="auto"/>
            </w:tcBorders>
            <w:vAlign w:val="center"/>
            <w:hideMark/>
          </w:tcPr>
          <w:p w14:paraId="38735E99" w14:textId="77777777" w:rsidR="00AF2F30" w:rsidRPr="00F245E6" w:rsidRDefault="00AF2F30">
            <w:pPr>
              <w:rPr>
                <w:rFonts w:cs="Calibri Light"/>
                <w:sz w:val="20"/>
                <w:szCs w:val="20"/>
                <w:lang w:val="de-AT" w:eastAsia="de-AT"/>
              </w:rPr>
            </w:pPr>
          </w:p>
        </w:tc>
        <w:tc>
          <w:tcPr>
            <w:tcW w:w="736" w:type="dxa"/>
            <w:vMerge/>
            <w:tcBorders>
              <w:left w:val="single" w:sz="4" w:space="0" w:color="auto"/>
              <w:right w:val="single" w:sz="4" w:space="0" w:color="auto"/>
            </w:tcBorders>
            <w:vAlign w:val="center"/>
            <w:hideMark/>
          </w:tcPr>
          <w:p w14:paraId="3D00ECF9" w14:textId="77777777" w:rsidR="00AF2F30" w:rsidRPr="00F245E6" w:rsidRDefault="00AF2F30">
            <w:pPr>
              <w:rPr>
                <w:rFonts w:cs="Calibri Light"/>
                <w:sz w:val="20"/>
                <w:szCs w:val="20"/>
                <w:lang w:val="de-AT" w:eastAsia="de-AT"/>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678FDAAE" w14:textId="77777777" w:rsidR="00AF2F30" w:rsidRPr="00F245E6" w:rsidRDefault="00AF2F30">
            <w:pPr>
              <w:rPr>
                <w:rFonts w:cs="Calibri Light"/>
                <w:b/>
              </w:rPr>
            </w:pPr>
          </w:p>
        </w:tc>
      </w:tr>
    </w:tbl>
    <w:p w14:paraId="6CE85D7E"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41"/>
        <w:gridCol w:w="729"/>
        <w:gridCol w:w="729"/>
      </w:tblGrid>
      <w:tr w:rsidR="00AF2F30" w:rsidRPr="00F245E6" w14:paraId="3E60C036" w14:textId="77777777" w:rsidTr="001F1334">
        <w:tc>
          <w:tcPr>
            <w:tcW w:w="988" w:type="dxa"/>
            <w:tcBorders>
              <w:top w:val="single" w:sz="4" w:space="0" w:color="auto"/>
              <w:left w:val="single" w:sz="4" w:space="0" w:color="auto"/>
              <w:bottom w:val="single" w:sz="4" w:space="0" w:color="auto"/>
              <w:right w:val="single" w:sz="4" w:space="0" w:color="auto"/>
            </w:tcBorders>
            <w:hideMark/>
          </w:tcPr>
          <w:p w14:paraId="29578BA8" w14:textId="77777777" w:rsidR="00AF2F30" w:rsidRPr="00F245E6" w:rsidRDefault="00AF2F30">
            <w:pPr>
              <w:rPr>
                <w:rFonts w:cs="Calibri Light"/>
              </w:rPr>
            </w:pPr>
            <w:r w:rsidRPr="00F245E6">
              <w:rPr>
                <w:rFonts w:cs="Calibri Light"/>
              </w:rPr>
              <w:t>E.4.4.d</w:t>
            </w:r>
          </w:p>
        </w:tc>
        <w:tc>
          <w:tcPr>
            <w:tcW w:w="6841" w:type="dxa"/>
            <w:tcBorders>
              <w:top w:val="single" w:sz="4" w:space="0" w:color="auto"/>
              <w:left w:val="single" w:sz="4" w:space="0" w:color="auto"/>
              <w:bottom w:val="single" w:sz="4" w:space="0" w:color="auto"/>
              <w:right w:val="single" w:sz="4" w:space="0" w:color="auto"/>
            </w:tcBorders>
            <w:hideMark/>
          </w:tcPr>
          <w:p w14:paraId="1E9580A1" w14:textId="0CE72518" w:rsidR="00AF2F30" w:rsidRPr="00F245E6" w:rsidRDefault="00AF2F30">
            <w:pPr>
              <w:rPr>
                <w:rFonts w:cs="Calibri Light"/>
              </w:rPr>
            </w:pPr>
            <w:r w:rsidRPr="00F245E6">
              <w:rPr>
                <w:rFonts w:cs="Calibri Light"/>
              </w:rPr>
              <w:t>Welche Unterstützung benötigt bzw. welche Wünsche hat die Gemeinde an die Landesregierung bezüglich dem Thema Energie? (Differenzierung nach fachlicher/ideel</w:t>
            </w:r>
            <w:r w:rsidR="004110D4">
              <w:rPr>
                <w:rFonts w:cs="Calibri Light"/>
              </w:rPr>
              <w:t>l</w:t>
            </w:r>
            <w:r w:rsidRPr="00F245E6">
              <w:rPr>
                <w:rFonts w:cs="Calibri Light"/>
              </w:rPr>
              <w:t>er/finanzieller Unterstützung)</w:t>
            </w:r>
          </w:p>
          <w:p w14:paraId="687456BC" w14:textId="77777777" w:rsidR="00AF2F30" w:rsidRPr="00F245E6" w:rsidRDefault="00AF2F30">
            <w:pPr>
              <w:rPr>
                <w:rFonts w:cs="Calibri Light"/>
              </w:rPr>
            </w:pPr>
            <w:r w:rsidRPr="00F245E6">
              <w:rPr>
                <w:rFonts w:cs="Calibri Light"/>
              </w:rPr>
              <w:t>(Beschreibung, 0,5 Punkte je Wunsch)</w:t>
            </w:r>
          </w:p>
        </w:tc>
        <w:tc>
          <w:tcPr>
            <w:tcW w:w="729" w:type="dxa"/>
            <w:vMerge w:val="restart"/>
            <w:tcBorders>
              <w:top w:val="single" w:sz="4" w:space="0" w:color="auto"/>
              <w:left w:val="single" w:sz="4" w:space="0" w:color="auto"/>
              <w:right w:val="single" w:sz="4" w:space="0" w:color="auto"/>
            </w:tcBorders>
            <w:hideMark/>
          </w:tcPr>
          <w:p w14:paraId="5230579E" w14:textId="77777777" w:rsidR="00AF2F30" w:rsidRPr="00F245E6" w:rsidRDefault="00AF2F30">
            <w:pPr>
              <w:rPr>
                <w:rFonts w:cs="Calibri Light"/>
              </w:rPr>
            </w:pPr>
            <w:r w:rsidRPr="00F245E6">
              <w:rPr>
                <w:rFonts w:cs="Calibri Light"/>
              </w:rPr>
              <w:t>mögl.</w:t>
            </w:r>
          </w:p>
          <w:p w14:paraId="239E22C4" w14:textId="77777777" w:rsidR="00AF2F30" w:rsidRPr="00F245E6" w:rsidRDefault="00AF2F30">
            <w:pPr>
              <w:jc w:val="center"/>
              <w:rPr>
                <w:rFonts w:cs="Calibri Light"/>
                <w:b/>
              </w:rPr>
            </w:pPr>
            <w:r w:rsidRPr="00F245E6">
              <w:rPr>
                <w:rFonts w:cs="Calibri Light"/>
                <w:b/>
              </w:rPr>
              <w:t>2 (K)</w:t>
            </w:r>
          </w:p>
        </w:tc>
        <w:tc>
          <w:tcPr>
            <w:tcW w:w="729" w:type="dxa"/>
            <w:vMerge w:val="restart"/>
            <w:tcBorders>
              <w:top w:val="single" w:sz="4" w:space="0" w:color="auto"/>
              <w:left w:val="single" w:sz="4" w:space="0" w:color="auto"/>
              <w:bottom w:val="single" w:sz="4" w:space="0" w:color="auto"/>
              <w:right w:val="single" w:sz="4" w:space="0" w:color="auto"/>
            </w:tcBorders>
          </w:tcPr>
          <w:p w14:paraId="04A86EEE" w14:textId="77777777" w:rsidR="00AF2F30" w:rsidRPr="00F245E6" w:rsidRDefault="00AF2F30">
            <w:pPr>
              <w:rPr>
                <w:rFonts w:cs="Calibri Light"/>
              </w:rPr>
            </w:pPr>
            <w:r w:rsidRPr="00F245E6">
              <w:rPr>
                <w:rFonts w:cs="Calibri Light"/>
              </w:rPr>
              <w:t>tats.</w:t>
            </w:r>
          </w:p>
          <w:p w14:paraId="4CB45D01" w14:textId="77777777" w:rsidR="00AF2F30" w:rsidRPr="00F245E6" w:rsidRDefault="00AF2F30">
            <w:pPr>
              <w:jc w:val="center"/>
              <w:rPr>
                <w:rFonts w:cs="Calibri Light"/>
                <w:b/>
              </w:rPr>
            </w:pPr>
          </w:p>
        </w:tc>
      </w:tr>
      <w:tr w:rsidR="00AF2F30" w:rsidRPr="00F245E6" w14:paraId="36210D60" w14:textId="77777777" w:rsidTr="001F1334">
        <w:tc>
          <w:tcPr>
            <w:tcW w:w="988" w:type="dxa"/>
            <w:tcBorders>
              <w:top w:val="single" w:sz="4" w:space="0" w:color="auto"/>
              <w:left w:val="single" w:sz="4" w:space="0" w:color="auto"/>
              <w:bottom w:val="single" w:sz="4" w:space="0" w:color="auto"/>
              <w:right w:val="single" w:sz="4" w:space="0" w:color="auto"/>
            </w:tcBorders>
          </w:tcPr>
          <w:p w14:paraId="20BAB115" w14:textId="77777777" w:rsidR="00AF2F30" w:rsidRPr="00F245E6" w:rsidRDefault="00AF2F30">
            <w:pPr>
              <w:rPr>
                <w:rFonts w:cs="Calibri Light"/>
                <w:color w:val="C00000"/>
              </w:rPr>
            </w:pPr>
          </w:p>
        </w:tc>
        <w:tc>
          <w:tcPr>
            <w:tcW w:w="6841" w:type="dxa"/>
            <w:tcBorders>
              <w:right w:val="single" w:sz="4" w:space="0" w:color="auto"/>
            </w:tcBorders>
            <w:vAlign w:val="center"/>
            <w:hideMark/>
          </w:tcPr>
          <w:p w14:paraId="352847D3" w14:textId="77777777" w:rsidR="00AF2F30" w:rsidRPr="00F245E6" w:rsidRDefault="00AF2F30">
            <w:pPr>
              <w:rPr>
                <w:rFonts w:cs="Calibri Light"/>
                <w:sz w:val="20"/>
                <w:szCs w:val="20"/>
                <w:lang w:val="de-AT" w:eastAsia="de-AT"/>
              </w:rPr>
            </w:pPr>
          </w:p>
        </w:tc>
        <w:tc>
          <w:tcPr>
            <w:tcW w:w="729" w:type="dxa"/>
            <w:vMerge/>
            <w:tcBorders>
              <w:left w:val="single" w:sz="4" w:space="0" w:color="auto"/>
              <w:right w:val="single" w:sz="4" w:space="0" w:color="auto"/>
            </w:tcBorders>
            <w:vAlign w:val="center"/>
            <w:hideMark/>
          </w:tcPr>
          <w:p w14:paraId="65583148" w14:textId="77777777" w:rsidR="00AF2F30" w:rsidRPr="00F245E6" w:rsidRDefault="00AF2F30">
            <w:pPr>
              <w:rPr>
                <w:rFonts w:cs="Calibri Light"/>
                <w:sz w:val="20"/>
                <w:szCs w:val="20"/>
                <w:lang w:val="de-AT" w:eastAsia="de-AT"/>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36789E0" w14:textId="77777777" w:rsidR="00AF2F30" w:rsidRPr="00F245E6" w:rsidRDefault="00AF2F30">
            <w:pPr>
              <w:rPr>
                <w:rFonts w:cs="Calibri Light"/>
                <w:b/>
              </w:rPr>
            </w:pPr>
          </w:p>
        </w:tc>
      </w:tr>
    </w:tbl>
    <w:p w14:paraId="2D0ADBCA" w14:textId="77777777" w:rsidR="00D94C7A" w:rsidRPr="00F245E6" w:rsidRDefault="00D94C7A" w:rsidP="00D94C7A">
      <w:pPr>
        <w:rPr>
          <w:rFonts w:cs="Calibri Light"/>
          <w:lang w:val="de-DE"/>
        </w:rPr>
      </w:pPr>
    </w:p>
    <w:tbl>
      <w:tblPr>
        <w:tblStyle w:val="Tabellenraster"/>
        <w:tblW w:w="9287" w:type="dxa"/>
        <w:tblInd w:w="0" w:type="dxa"/>
        <w:tblLook w:val="04A0" w:firstRow="1" w:lastRow="0" w:firstColumn="1" w:lastColumn="0" w:noHBand="0" w:noVBand="1"/>
      </w:tblPr>
      <w:tblGrid>
        <w:gridCol w:w="988"/>
        <w:gridCol w:w="6841"/>
        <w:gridCol w:w="729"/>
        <w:gridCol w:w="729"/>
      </w:tblGrid>
      <w:tr w:rsidR="00AF2F30" w:rsidRPr="00F245E6" w14:paraId="2C9E6EAB" w14:textId="77777777" w:rsidTr="001F1334">
        <w:tc>
          <w:tcPr>
            <w:tcW w:w="988" w:type="dxa"/>
            <w:tcBorders>
              <w:top w:val="single" w:sz="4" w:space="0" w:color="auto"/>
              <w:left w:val="single" w:sz="4" w:space="0" w:color="auto"/>
              <w:bottom w:val="single" w:sz="4" w:space="0" w:color="auto"/>
              <w:right w:val="single" w:sz="4" w:space="0" w:color="auto"/>
            </w:tcBorders>
            <w:hideMark/>
          </w:tcPr>
          <w:p w14:paraId="149EABE7" w14:textId="77777777" w:rsidR="00AF2F30" w:rsidRPr="00F245E6" w:rsidRDefault="00AF2F30">
            <w:pPr>
              <w:rPr>
                <w:rFonts w:cs="Calibri Light"/>
              </w:rPr>
            </w:pPr>
            <w:r w:rsidRPr="00F245E6">
              <w:rPr>
                <w:rFonts w:cs="Calibri Light"/>
              </w:rPr>
              <w:t>E.4.4.e</w:t>
            </w:r>
          </w:p>
        </w:tc>
        <w:tc>
          <w:tcPr>
            <w:tcW w:w="6841" w:type="dxa"/>
            <w:tcBorders>
              <w:top w:val="single" w:sz="4" w:space="0" w:color="auto"/>
              <w:left w:val="single" w:sz="4" w:space="0" w:color="auto"/>
              <w:bottom w:val="single" w:sz="4" w:space="0" w:color="auto"/>
              <w:right w:val="single" w:sz="4" w:space="0" w:color="auto"/>
            </w:tcBorders>
            <w:hideMark/>
          </w:tcPr>
          <w:p w14:paraId="26357664" w14:textId="3067FD20" w:rsidR="00AF2F30" w:rsidRPr="00F245E6" w:rsidRDefault="00AF2F30">
            <w:pPr>
              <w:rPr>
                <w:rFonts w:cs="Calibri Light"/>
              </w:rPr>
            </w:pPr>
            <w:r w:rsidRPr="00F245E6">
              <w:rPr>
                <w:rFonts w:cs="Calibri Light"/>
              </w:rPr>
              <w:t>Welche Unterstützung benötigt bzw. welche Wünsche hat die Gemeinde an die Wissenschaft bzw. fachliche Institutionen bezüglich dem Thema Energie? (Differenzierung nach fachlicher/ideel</w:t>
            </w:r>
            <w:r w:rsidR="004110D4">
              <w:rPr>
                <w:rFonts w:cs="Calibri Light"/>
              </w:rPr>
              <w:t>l</w:t>
            </w:r>
            <w:r w:rsidRPr="00F245E6">
              <w:rPr>
                <w:rFonts w:cs="Calibri Light"/>
              </w:rPr>
              <w:t>er/finanzieller Unterstützung)</w:t>
            </w:r>
          </w:p>
          <w:p w14:paraId="6C0B9A04" w14:textId="77777777" w:rsidR="00AF2F30" w:rsidRPr="00F245E6" w:rsidRDefault="00AF2F30">
            <w:pPr>
              <w:rPr>
                <w:rFonts w:cs="Calibri Light"/>
              </w:rPr>
            </w:pPr>
            <w:r w:rsidRPr="00F245E6">
              <w:rPr>
                <w:rFonts w:cs="Calibri Light"/>
              </w:rPr>
              <w:t>(Beschreibung, 0,5 Punkte je Wunsch)</w:t>
            </w:r>
          </w:p>
        </w:tc>
        <w:tc>
          <w:tcPr>
            <w:tcW w:w="729" w:type="dxa"/>
            <w:vMerge w:val="restart"/>
            <w:tcBorders>
              <w:top w:val="single" w:sz="4" w:space="0" w:color="auto"/>
              <w:left w:val="single" w:sz="4" w:space="0" w:color="auto"/>
              <w:right w:val="single" w:sz="4" w:space="0" w:color="auto"/>
            </w:tcBorders>
            <w:hideMark/>
          </w:tcPr>
          <w:p w14:paraId="1420746E" w14:textId="77777777" w:rsidR="00AF2F30" w:rsidRPr="00F245E6" w:rsidRDefault="00AF2F30">
            <w:pPr>
              <w:rPr>
                <w:rFonts w:cs="Calibri Light"/>
              </w:rPr>
            </w:pPr>
            <w:r w:rsidRPr="00F245E6">
              <w:rPr>
                <w:rFonts w:cs="Calibri Light"/>
              </w:rPr>
              <w:t>mögl.</w:t>
            </w:r>
          </w:p>
          <w:p w14:paraId="3C1F65DF" w14:textId="77777777" w:rsidR="00AF2F30" w:rsidRPr="00F245E6" w:rsidRDefault="00AF2F30">
            <w:pPr>
              <w:jc w:val="center"/>
              <w:rPr>
                <w:rFonts w:cs="Calibri Light"/>
                <w:b/>
              </w:rPr>
            </w:pPr>
            <w:r w:rsidRPr="00F245E6">
              <w:rPr>
                <w:rFonts w:cs="Calibri Light"/>
                <w:b/>
              </w:rPr>
              <w:t>2 (K)</w:t>
            </w:r>
          </w:p>
        </w:tc>
        <w:tc>
          <w:tcPr>
            <w:tcW w:w="729" w:type="dxa"/>
            <w:vMerge w:val="restart"/>
            <w:tcBorders>
              <w:top w:val="single" w:sz="4" w:space="0" w:color="auto"/>
              <w:left w:val="single" w:sz="4" w:space="0" w:color="auto"/>
              <w:bottom w:val="single" w:sz="4" w:space="0" w:color="auto"/>
              <w:right w:val="single" w:sz="4" w:space="0" w:color="auto"/>
            </w:tcBorders>
          </w:tcPr>
          <w:p w14:paraId="1B93E18C" w14:textId="77777777" w:rsidR="00AF2F30" w:rsidRPr="00F245E6" w:rsidRDefault="00AF2F30">
            <w:pPr>
              <w:rPr>
                <w:rFonts w:cs="Calibri Light"/>
              </w:rPr>
            </w:pPr>
            <w:r w:rsidRPr="00F245E6">
              <w:rPr>
                <w:rFonts w:cs="Calibri Light"/>
              </w:rPr>
              <w:t>tats.</w:t>
            </w:r>
          </w:p>
          <w:p w14:paraId="134080EB" w14:textId="77777777" w:rsidR="00AF2F30" w:rsidRPr="00F245E6" w:rsidRDefault="00AF2F30">
            <w:pPr>
              <w:jc w:val="center"/>
              <w:rPr>
                <w:rFonts w:cs="Calibri Light"/>
                <w:b/>
              </w:rPr>
            </w:pPr>
          </w:p>
        </w:tc>
      </w:tr>
      <w:tr w:rsidR="00AF2F30" w:rsidRPr="00F245E6" w14:paraId="27599021" w14:textId="77777777" w:rsidTr="001F1334">
        <w:tc>
          <w:tcPr>
            <w:tcW w:w="988" w:type="dxa"/>
            <w:tcBorders>
              <w:top w:val="single" w:sz="4" w:space="0" w:color="auto"/>
              <w:left w:val="single" w:sz="4" w:space="0" w:color="auto"/>
              <w:bottom w:val="single" w:sz="4" w:space="0" w:color="auto"/>
              <w:right w:val="single" w:sz="4" w:space="0" w:color="auto"/>
            </w:tcBorders>
          </w:tcPr>
          <w:p w14:paraId="550871E8" w14:textId="77777777" w:rsidR="00AF2F30" w:rsidRPr="00F245E6" w:rsidRDefault="00AF2F30">
            <w:pPr>
              <w:rPr>
                <w:rFonts w:cs="Calibri Light"/>
                <w:color w:val="C00000"/>
              </w:rPr>
            </w:pPr>
          </w:p>
        </w:tc>
        <w:tc>
          <w:tcPr>
            <w:tcW w:w="6841" w:type="dxa"/>
            <w:tcBorders>
              <w:right w:val="single" w:sz="4" w:space="0" w:color="auto"/>
            </w:tcBorders>
            <w:vAlign w:val="center"/>
            <w:hideMark/>
          </w:tcPr>
          <w:p w14:paraId="4006BEAD" w14:textId="77777777" w:rsidR="00AF2F30" w:rsidRPr="00F245E6" w:rsidRDefault="00AF2F30">
            <w:pPr>
              <w:rPr>
                <w:rFonts w:cs="Calibri Light"/>
                <w:sz w:val="20"/>
                <w:szCs w:val="20"/>
                <w:lang w:val="de-AT" w:eastAsia="de-AT"/>
              </w:rPr>
            </w:pPr>
          </w:p>
        </w:tc>
        <w:tc>
          <w:tcPr>
            <w:tcW w:w="729" w:type="dxa"/>
            <w:vMerge/>
            <w:tcBorders>
              <w:left w:val="single" w:sz="4" w:space="0" w:color="auto"/>
              <w:right w:val="single" w:sz="4" w:space="0" w:color="auto"/>
            </w:tcBorders>
            <w:vAlign w:val="center"/>
            <w:hideMark/>
          </w:tcPr>
          <w:p w14:paraId="5DCDD42E" w14:textId="77777777" w:rsidR="00AF2F30" w:rsidRPr="00F245E6" w:rsidRDefault="00AF2F30">
            <w:pPr>
              <w:rPr>
                <w:rFonts w:cs="Calibri Light"/>
                <w:sz w:val="20"/>
                <w:szCs w:val="20"/>
                <w:lang w:val="de-AT" w:eastAsia="de-AT"/>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C51C0AD" w14:textId="77777777" w:rsidR="00AF2F30" w:rsidRPr="00F245E6" w:rsidRDefault="00AF2F30">
            <w:pPr>
              <w:rPr>
                <w:rFonts w:cs="Calibri Light"/>
                <w:b/>
              </w:rPr>
            </w:pPr>
          </w:p>
        </w:tc>
      </w:tr>
    </w:tbl>
    <w:p w14:paraId="31FB0F51" w14:textId="77777777" w:rsidR="00D94C7A" w:rsidRPr="00F245E6" w:rsidRDefault="00D94C7A" w:rsidP="00D94C7A">
      <w:pPr>
        <w:rPr>
          <w:rFonts w:cs="Calibri Light"/>
          <w:lang w:val="de-DE"/>
        </w:rPr>
      </w:pPr>
    </w:p>
    <w:p w14:paraId="1F187205" w14:textId="77777777" w:rsidR="00D94C7A" w:rsidRPr="00F245E6" w:rsidRDefault="00D94C7A" w:rsidP="00D94C7A">
      <w:pPr>
        <w:rPr>
          <w:rFonts w:cs="Calibri Light"/>
        </w:rPr>
      </w:pPr>
    </w:p>
    <w:p w14:paraId="763F6BAF" w14:textId="77777777" w:rsidR="00D94C7A" w:rsidRPr="00F245E6" w:rsidRDefault="00D94C7A" w:rsidP="004F723A">
      <w:pPr>
        <w:pBdr>
          <w:top w:val="single" w:sz="4" w:space="1" w:color="auto"/>
          <w:left w:val="single" w:sz="4" w:space="4" w:color="auto"/>
          <w:bottom w:val="single" w:sz="4" w:space="1" w:color="auto"/>
          <w:right w:val="single" w:sz="4" w:space="4" w:color="auto"/>
        </w:pBdr>
        <w:shd w:val="clear" w:color="auto" w:fill="E5B8B7" w:themeFill="accent2" w:themeFillTint="66"/>
        <w:tabs>
          <w:tab w:val="left" w:pos="426"/>
          <w:tab w:val="left" w:pos="2160"/>
        </w:tabs>
        <w:ind w:left="142" w:right="141"/>
        <w:rPr>
          <w:rFonts w:cs="Calibri Light"/>
          <w:b/>
          <w:color w:val="000000" w:themeColor="text1"/>
        </w:rPr>
      </w:pPr>
      <w:r w:rsidRPr="00F245E6">
        <w:rPr>
          <w:rFonts w:cs="Calibri Light"/>
          <w:b/>
          <w:color w:val="000000" w:themeColor="text1"/>
        </w:rPr>
        <w:t>F</w:t>
      </w:r>
      <w:r w:rsidRPr="00F245E6">
        <w:rPr>
          <w:rFonts w:cs="Calibri Light"/>
          <w:b/>
          <w:color w:val="000000" w:themeColor="text1"/>
        </w:rPr>
        <w:tab/>
        <w:t>Soziales</w:t>
      </w:r>
    </w:p>
    <w:p w14:paraId="7A13225D"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AF2F30" w:rsidRPr="00F245E6" w14:paraId="7F07FBFA" w14:textId="77777777" w:rsidTr="001F1334">
        <w:tc>
          <w:tcPr>
            <w:tcW w:w="988" w:type="dxa"/>
          </w:tcPr>
          <w:p w14:paraId="4B1A4B7C" w14:textId="77777777" w:rsidR="00AF2F30" w:rsidRPr="00F245E6" w:rsidRDefault="00AF2F30" w:rsidP="00305183">
            <w:pPr>
              <w:rPr>
                <w:rFonts w:cs="Calibri Light"/>
              </w:rPr>
            </w:pPr>
            <w:r w:rsidRPr="00F245E6">
              <w:rPr>
                <w:rFonts w:cs="Calibri Light"/>
              </w:rPr>
              <w:t>F.2.1.d</w:t>
            </w:r>
          </w:p>
        </w:tc>
        <w:tc>
          <w:tcPr>
            <w:tcW w:w="6643" w:type="dxa"/>
          </w:tcPr>
          <w:p w14:paraId="4ACEBE12" w14:textId="26D5CFAF" w:rsidR="00AF2F30" w:rsidRPr="00F245E6" w:rsidRDefault="00AF2F30" w:rsidP="00305183">
            <w:pPr>
              <w:rPr>
                <w:rFonts w:cs="Calibri Light"/>
                <w:color w:val="000000"/>
              </w:rPr>
            </w:pPr>
            <w:r w:rsidRPr="00F245E6">
              <w:rPr>
                <w:rFonts w:cs="Calibri Light"/>
                <w:color w:val="000000"/>
              </w:rPr>
              <w:t>Wann gehört ein Bürger zu</w:t>
            </w:r>
            <w:r w:rsidR="00EF707B">
              <w:rPr>
                <w:rFonts w:cs="Calibri Light"/>
                <w:color w:val="000000"/>
              </w:rPr>
              <w:t>r Gemeinde ______</w:t>
            </w:r>
            <w:r w:rsidRPr="00F245E6">
              <w:rPr>
                <w:rFonts w:cs="Calibri Light"/>
                <w:color w:val="000000"/>
              </w:rPr>
              <w:t xml:space="preserve">? Was zeichnet ihn aus? </w:t>
            </w:r>
          </w:p>
          <w:p w14:paraId="785E9333" w14:textId="77777777" w:rsidR="00AF2F30" w:rsidRPr="00F245E6" w:rsidRDefault="00AF2F30" w:rsidP="00305183">
            <w:pPr>
              <w:rPr>
                <w:rFonts w:cs="Calibri Light"/>
              </w:rPr>
            </w:pPr>
            <w:r w:rsidRPr="00F245E6">
              <w:rPr>
                <w:rFonts w:cs="Calibri Light"/>
              </w:rPr>
              <w:t>(Beschreibung = 1 Punkt)</w:t>
            </w:r>
          </w:p>
        </w:tc>
        <w:tc>
          <w:tcPr>
            <w:tcW w:w="828" w:type="dxa"/>
            <w:vMerge w:val="restart"/>
          </w:tcPr>
          <w:p w14:paraId="5F42037C" w14:textId="77777777" w:rsidR="00AF2F30" w:rsidRPr="00F245E6" w:rsidRDefault="00AF2F30" w:rsidP="00305183">
            <w:pPr>
              <w:rPr>
                <w:rFonts w:cs="Calibri Light"/>
              </w:rPr>
            </w:pPr>
            <w:r w:rsidRPr="00F245E6">
              <w:rPr>
                <w:rFonts w:cs="Calibri Light"/>
              </w:rPr>
              <w:t>mögl.</w:t>
            </w:r>
          </w:p>
          <w:p w14:paraId="028CA4E9" w14:textId="77777777" w:rsidR="00AF2F30" w:rsidRPr="00F245E6" w:rsidRDefault="00AF2F30" w:rsidP="00305183">
            <w:pPr>
              <w:jc w:val="center"/>
              <w:rPr>
                <w:rFonts w:cs="Calibri Light"/>
                <w:b/>
              </w:rPr>
            </w:pPr>
            <w:r w:rsidRPr="00F245E6">
              <w:rPr>
                <w:rFonts w:cs="Calibri Light"/>
                <w:b/>
              </w:rPr>
              <w:t>1 (K)</w:t>
            </w:r>
          </w:p>
        </w:tc>
        <w:tc>
          <w:tcPr>
            <w:tcW w:w="828" w:type="dxa"/>
            <w:vMerge w:val="restart"/>
          </w:tcPr>
          <w:p w14:paraId="689F3198" w14:textId="77777777" w:rsidR="00AF2F30" w:rsidRPr="00F245E6" w:rsidRDefault="00AF2F30" w:rsidP="00305183">
            <w:pPr>
              <w:rPr>
                <w:rFonts w:cs="Calibri Light"/>
              </w:rPr>
            </w:pPr>
            <w:r w:rsidRPr="00F245E6">
              <w:rPr>
                <w:rFonts w:cs="Calibri Light"/>
              </w:rPr>
              <w:t>tats.</w:t>
            </w:r>
          </w:p>
          <w:p w14:paraId="3E3E81D7" w14:textId="77777777" w:rsidR="00AF2F30" w:rsidRPr="00F245E6" w:rsidRDefault="00AF2F30" w:rsidP="00305183">
            <w:pPr>
              <w:jc w:val="center"/>
              <w:rPr>
                <w:rFonts w:cs="Calibri Light"/>
                <w:b/>
              </w:rPr>
            </w:pPr>
          </w:p>
        </w:tc>
      </w:tr>
      <w:tr w:rsidR="00AF2F30" w:rsidRPr="00F245E6" w14:paraId="4971C6A8" w14:textId="77777777" w:rsidTr="001F1334">
        <w:tc>
          <w:tcPr>
            <w:tcW w:w="988" w:type="dxa"/>
          </w:tcPr>
          <w:p w14:paraId="705AB515" w14:textId="77777777" w:rsidR="00AF2F30" w:rsidRPr="00F245E6" w:rsidRDefault="00AF2F30" w:rsidP="00305183">
            <w:pPr>
              <w:rPr>
                <w:rFonts w:cs="Calibri Light"/>
              </w:rPr>
            </w:pPr>
          </w:p>
        </w:tc>
        <w:tc>
          <w:tcPr>
            <w:tcW w:w="6643" w:type="dxa"/>
          </w:tcPr>
          <w:p w14:paraId="62E1CBDB" w14:textId="77777777" w:rsidR="00AF2F30" w:rsidRPr="00F245E6" w:rsidRDefault="00AF2F30" w:rsidP="00305183">
            <w:pPr>
              <w:rPr>
                <w:rFonts w:cs="Calibri Light"/>
                <w:color w:val="C00000"/>
              </w:rPr>
            </w:pPr>
          </w:p>
        </w:tc>
        <w:tc>
          <w:tcPr>
            <w:tcW w:w="828" w:type="dxa"/>
            <w:vMerge/>
          </w:tcPr>
          <w:p w14:paraId="0B5679B0" w14:textId="77777777" w:rsidR="00AF2F30" w:rsidRPr="00F245E6" w:rsidRDefault="00AF2F30" w:rsidP="00305183">
            <w:pPr>
              <w:rPr>
                <w:rFonts w:cs="Calibri Light"/>
              </w:rPr>
            </w:pPr>
          </w:p>
        </w:tc>
        <w:tc>
          <w:tcPr>
            <w:tcW w:w="828" w:type="dxa"/>
            <w:vMerge/>
          </w:tcPr>
          <w:p w14:paraId="0F870259" w14:textId="77777777" w:rsidR="00AF2F30" w:rsidRPr="00F245E6" w:rsidRDefault="00AF2F30" w:rsidP="00305183">
            <w:pPr>
              <w:rPr>
                <w:rFonts w:cs="Calibri Light"/>
              </w:rPr>
            </w:pPr>
          </w:p>
        </w:tc>
      </w:tr>
    </w:tbl>
    <w:p w14:paraId="2CDEE8F5"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AF2F30" w:rsidRPr="00F245E6" w14:paraId="567FB8A1" w14:textId="77777777" w:rsidTr="001F1334">
        <w:tc>
          <w:tcPr>
            <w:tcW w:w="988" w:type="dxa"/>
          </w:tcPr>
          <w:p w14:paraId="7E9BD53E" w14:textId="77777777" w:rsidR="00AF2F30" w:rsidRPr="00F245E6" w:rsidRDefault="00AF2F30" w:rsidP="00305183">
            <w:pPr>
              <w:rPr>
                <w:rFonts w:cs="Calibri Light"/>
              </w:rPr>
            </w:pPr>
            <w:r w:rsidRPr="00F245E6">
              <w:rPr>
                <w:rFonts w:cs="Calibri Light"/>
              </w:rPr>
              <w:t>F.2.1.e</w:t>
            </w:r>
          </w:p>
        </w:tc>
        <w:tc>
          <w:tcPr>
            <w:tcW w:w="6643" w:type="dxa"/>
          </w:tcPr>
          <w:p w14:paraId="3B50AE59" w14:textId="77777777" w:rsidR="00AF2F30" w:rsidRPr="00F245E6" w:rsidRDefault="00AF2F30" w:rsidP="00305183">
            <w:pPr>
              <w:rPr>
                <w:rFonts w:cs="Calibri Light"/>
                <w:color w:val="000000"/>
              </w:rPr>
            </w:pPr>
            <w:r w:rsidRPr="00F245E6">
              <w:rPr>
                <w:rFonts w:cs="Calibri Light"/>
                <w:color w:val="000000"/>
              </w:rPr>
              <w:t>Welche Begabungen und Fähigkeiten für die Stärkung der sozialen Kompetenzen und des Gemeinsinns werden in der Gemeinde gebraucht? Wo besteht ein Defizit?</w:t>
            </w:r>
          </w:p>
          <w:p w14:paraId="213D6BDE" w14:textId="77777777" w:rsidR="00AF2F30" w:rsidRPr="00F245E6" w:rsidRDefault="00AF2F30" w:rsidP="00305183">
            <w:pPr>
              <w:rPr>
                <w:rFonts w:cs="Calibri Light"/>
              </w:rPr>
            </w:pPr>
            <w:r w:rsidRPr="00F245E6">
              <w:rPr>
                <w:rFonts w:cs="Calibri Light"/>
              </w:rPr>
              <w:t>(Beschreibung = 2 Punkte)</w:t>
            </w:r>
          </w:p>
        </w:tc>
        <w:tc>
          <w:tcPr>
            <w:tcW w:w="828" w:type="dxa"/>
            <w:vMerge w:val="restart"/>
          </w:tcPr>
          <w:p w14:paraId="4C5FEDD4" w14:textId="77777777" w:rsidR="00AF2F30" w:rsidRPr="00F245E6" w:rsidRDefault="00AF2F30" w:rsidP="00305183">
            <w:pPr>
              <w:rPr>
                <w:rFonts w:cs="Calibri Light"/>
              </w:rPr>
            </w:pPr>
            <w:r w:rsidRPr="00F245E6">
              <w:rPr>
                <w:rFonts w:cs="Calibri Light"/>
              </w:rPr>
              <w:t>mögl.</w:t>
            </w:r>
          </w:p>
          <w:p w14:paraId="1733B11D" w14:textId="77777777" w:rsidR="00AF2F30" w:rsidRPr="00F245E6" w:rsidRDefault="00AF2F30" w:rsidP="00305183">
            <w:pPr>
              <w:jc w:val="center"/>
              <w:rPr>
                <w:rFonts w:cs="Calibri Light"/>
                <w:b/>
              </w:rPr>
            </w:pPr>
            <w:r w:rsidRPr="00F245E6">
              <w:rPr>
                <w:rFonts w:cs="Calibri Light"/>
                <w:b/>
              </w:rPr>
              <w:t>2 (K)</w:t>
            </w:r>
          </w:p>
        </w:tc>
        <w:tc>
          <w:tcPr>
            <w:tcW w:w="828" w:type="dxa"/>
            <w:vMerge w:val="restart"/>
          </w:tcPr>
          <w:p w14:paraId="351E69DF" w14:textId="77777777" w:rsidR="00AF2F30" w:rsidRPr="00F245E6" w:rsidRDefault="00AF2F30" w:rsidP="00305183">
            <w:pPr>
              <w:rPr>
                <w:rFonts w:cs="Calibri Light"/>
              </w:rPr>
            </w:pPr>
            <w:r w:rsidRPr="00F245E6">
              <w:rPr>
                <w:rFonts w:cs="Calibri Light"/>
              </w:rPr>
              <w:t>tats.</w:t>
            </w:r>
          </w:p>
          <w:p w14:paraId="6AD05CA9" w14:textId="77777777" w:rsidR="00AF2F30" w:rsidRPr="00F245E6" w:rsidRDefault="00AF2F30" w:rsidP="00305183">
            <w:pPr>
              <w:jc w:val="center"/>
              <w:rPr>
                <w:rFonts w:cs="Calibri Light"/>
                <w:b/>
              </w:rPr>
            </w:pPr>
          </w:p>
        </w:tc>
      </w:tr>
      <w:tr w:rsidR="00AF2F30" w:rsidRPr="00F245E6" w14:paraId="71FDC5BD" w14:textId="77777777" w:rsidTr="001F1334">
        <w:tc>
          <w:tcPr>
            <w:tcW w:w="988" w:type="dxa"/>
          </w:tcPr>
          <w:p w14:paraId="7CDACE6D" w14:textId="77777777" w:rsidR="00AF2F30" w:rsidRPr="00F245E6" w:rsidRDefault="00AF2F30" w:rsidP="00305183">
            <w:pPr>
              <w:rPr>
                <w:rFonts w:cs="Calibri Light"/>
              </w:rPr>
            </w:pPr>
          </w:p>
        </w:tc>
        <w:tc>
          <w:tcPr>
            <w:tcW w:w="6643" w:type="dxa"/>
          </w:tcPr>
          <w:p w14:paraId="712E38E9" w14:textId="77777777" w:rsidR="00AF2F30" w:rsidRPr="00F245E6" w:rsidRDefault="00AF2F30" w:rsidP="00305183">
            <w:pPr>
              <w:rPr>
                <w:rFonts w:cs="Calibri Light"/>
                <w:color w:val="C00000"/>
              </w:rPr>
            </w:pPr>
          </w:p>
        </w:tc>
        <w:tc>
          <w:tcPr>
            <w:tcW w:w="828" w:type="dxa"/>
            <w:vMerge/>
          </w:tcPr>
          <w:p w14:paraId="154A32AA" w14:textId="77777777" w:rsidR="00AF2F30" w:rsidRPr="00F245E6" w:rsidRDefault="00AF2F30" w:rsidP="00305183">
            <w:pPr>
              <w:rPr>
                <w:rFonts w:cs="Calibri Light"/>
              </w:rPr>
            </w:pPr>
          </w:p>
        </w:tc>
        <w:tc>
          <w:tcPr>
            <w:tcW w:w="828" w:type="dxa"/>
            <w:vMerge/>
          </w:tcPr>
          <w:p w14:paraId="5A866C83" w14:textId="77777777" w:rsidR="00AF2F30" w:rsidRPr="00F245E6" w:rsidRDefault="00AF2F30" w:rsidP="00305183">
            <w:pPr>
              <w:rPr>
                <w:rFonts w:cs="Calibri Light"/>
              </w:rPr>
            </w:pPr>
          </w:p>
        </w:tc>
      </w:tr>
    </w:tbl>
    <w:p w14:paraId="2F97CFE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AF2F30" w:rsidRPr="00F245E6" w14:paraId="7A31711C" w14:textId="77777777" w:rsidTr="001F1334">
        <w:tc>
          <w:tcPr>
            <w:tcW w:w="988" w:type="dxa"/>
          </w:tcPr>
          <w:p w14:paraId="6E10C96E" w14:textId="77777777" w:rsidR="00AF2F30" w:rsidRPr="00F245E6" w:rsidRDefault="00AF2F30" w:rsidP="00305183">
            <w:pPr>
              <w:rPr>
                <w:rFonts w:cs="Calibri Light"/>
              </w:rPr>
            </w:pPr>
            <w:r w:rsidRPr="00F245E6">
              <w:rPr>
                <w:rFonts w:cs="Calibri Light"/>
              </w:rPr>
              <w:t>F.4.1.d</w:t>
            </w:r>
          </w:p>
        </w:tc>
        <w:tc>
          <w:tcPr>
            <w:tcW w:w="6643" w:type="dxa"/>
          </w:tcPr>
          <w:p w14:paraId="150C775A" w14:textId="77777777" w:rsidR="00AF2F30" w:rsidRPr="00F245E6" w:rsidRDefault="00AF2F30" w:rsidP="00305183">
            <w:pPr>
              <w:rPr>
                <w:rFonts w:cs="Calibri Light"/>
                <w:color w:val="000000"/>
              </w:rPr>
            </w:pPr>
            <w:r w:rsidRPr="00F245E6">
              <w:rPr>
                <w:rFonts w:cs="Calibri Light"/>
                <w:color w:val="000000"/>
              </w:rPr>
              <w:t>Können die Alten ihre Erfahrungen in die Gemeinde/Gemeinschaft einbringen?</w:t>
            </w:r>
          </w:p>
          <w:p w14:paraId="1A4B6AE0" w14:textId="77777777" w:rsidR="00AF2F30" w:rsidRPr="00F245E6" w:rsidRDefault="00AF2F30" w:rsidP="00305183">
            <w:pPr>
              <w:rPr>
                <w:rFonts w:cs="Calibri Light"/>
              </w:rPr>
            </w:pPr>
            <w:r w:rsidRPr="00F245E6">
              <w:rPr>
                <w:rFonts w:cs="Calibri Light"/>
              </w:rPr>
              <w:t>(ja + Beschreibung = 2 Punkte)</w:t>
            </w:r>
          </w:p>
        </w:tc>
        <w:tc>
          <w:tcPr>
            <w:tcW w:w="828" w:type="dxa"/>
            <w:vMerge w:val="restart"/>
          </w:tcPr>
          <w:p w14:paraId="5A4FC92C" w14:textId="77777777" w:rsidR="00AF2F30" w:rsidRPr="00F245E6" w:rsidRDefault="00AF2F30" w:rsidP="00305183">
            <w:pPr>
              <w:rPr>
                <w:rFonts w:cs="Calibri Light"/>
              </w:rPr>
            </w:pPr>
            <w:r w:rsidRPr="00F245E6">
              <w:rPr>
                <w:rFonts w:cs="Calibri Light"/>
              </w:rPr>
              <w:t>mögl.</w:t>
            </w:r>
          </w:p>
          <w:p w14:paraId="41E586DC" w14:textId="77777777" w:rsidR="00AF2F30" w:rsidRPr="00F245E6" w:rsidRDefault="00AF2F30" w:rsidP="00305183">
            <w:pPr>
              <w:jc w:val="center"/>
              <w:rPr>
                <w:rFonts w:cs="Calibri Light"/>
                <w:b/>
              </w:rPr>
            </w:pPr>
            <w:r w:rsidRPr="00F245E6">
              <w:rPr>
                <w:rFonts w:cs="Calibri Light"/>
                <w:b/>
              </w:rPr>
              <w:t>2 (K)</w:t>
            </w:r>
          </w:p>
        </w:tc>
        <w:tc>
          <w:tcPr>
            <w:tcW w:w="828" w:type="dxa"/>
            <w:vMerge w:val="restart"/>
          </w:tcPr>
          <w:p w14:paraId="1D7372A7" w14:textId="77777777" w:rsidR="00AF2F30" w:rsidRPr="00F245E6" w:rsidRDefault="00AF2F30" w:rsidP="00305183">
            <w:pPr>
              <w:rPr>
                <w:rFonts w:cs="Calibri Light"/>
              </w:rPr>
            </w:pPr>
            <w:r w:rsidRPr="00F245E6">
              <w:rPr>
                <w:rFonts w:cs="Calibri Light"/>
              </w:rPr>
              <w:t>tats.</w:t>
            </w:r>
          </w:p>
          <w:p w14:paraId="71022424" w14:textId="77777777" w:rsidR="00AF2F30" w:rsidRPr="00F245E6" w:rsidRDefault="00AF2F30" w:rsidP="00305183">
            <w:pPr>
              <w:jc w:val="center"/>
              <w:rPr>
                <w:rFonts w:cs="Calibri Light"/>
                <w:b/>
              </w:rPr>
            </w:pPr>
          </w:p>
        </w:tc>
      </w:tr>
      <w:tr w:rsidR="00AF2F30" w:rsidRPr="00F245E6" w14:paraId="462D9ECD" w14:textId="77777777" w:rsidTr="001F1334">
        <w:tc>
          <w:tcPr>
            <w:tcW w:w="988" w:type="dxa"/>
          </w:tcPr>
          <w:p w14:paraId="55CD3F13" w14:textId="77777777" w:rsidR="00AF2F30" w:rsidRPr="00F245E6" w:rsidRDefault="00AF2F30" w:rsidP="00305183">
            <w:pPr>
              <w:rPr>
                <w:rFonts w:cs="Calibri Light"/>
              </w:rPr>
            </w:pPr>
          </w:p>
        </w:tc>
        <w:tc>
          <w:tcPr>
            <w:tcW w:w="6643" w:type="dxa"/>
          </w:tcPr>
          <w:p w14:paraId="3DF99824" w14:textId="77777777" w:rsidR="00AF2F30" w:rsidRPr="00F245E6" w:rsidRDefault="00AF2F30" w:rsidP="00305183">
            <w:pPr>
              <w:rPr>
                <w:rFonts w:cs="Calibri Light"/>
                <w:color w:val="C00000"/>
              </w:rPr>
            </w:pPr>
          </w:p>
        </w:tc>
        <w:tc>
          <w:tcPr>
            <w:tcW w:w="828" w:type="dxa"/>
            <w:vMerge/>
          </w:tcPr>
          <w:p w14:paraId="2B4E678F" w14:textId="77777777" w:rsidR="00AF2F30" w:rsidRPr="00F245E6" w:rsidRDefault="00AF2F30" w:rsidP="00305183">
            <w:pPr>
              <w:rPr>
                <w:rFonts w:cs="Calibri Light"/>
              </w:rPr>
            </w:pPr>
          </w:p>
        </w:tc>
        <w:tc>
          <w:tcPr>
            <w:tcW w:w="828" w:type="dxa"/>
            <w:vMerge/>
          </w:tcPr>
          <w:p w14:paraId="79E7A18D" w14:textId="77777777" w:rsidR="00AF2F30" w:rsidRPr="00F245E6" w:rsidRDefault="00AF2F30" w:rsidP="00305183">
            <w:pPr>
              <w:rPr>
                <w:rFonts w:cs="Calibri Light"/>
              </w:rPr>
            </w:pPr>
          </w:p>
        </w:tc>
      </w:tr>
    </w:tbl>
    <w:p w14:paraId="5F31EC9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AF2F30" w:rsidRPr="00F245E6" w14:paraId="212F6647" w14:textId="77777777" w:rsidTr="00EE1EF1">
        <w:tc>
          <w:tcPr>
            <w:tcW w:w="988" w:type="dxa"/>
          </w:tcPr>
          <w:p w14:paraId="194F7AE9" w14:textId="77777777" w:rsidR="00AF2F30" w:rsidRPr="00F245E6" w:rsidRDefault="00AF2F30" w:rsidP="00305183">
            <w:pPr>
              <w:rPr>
                <w:rFonts w:cs="Calibri Light"/>
              </w:rPr>
            </w:pPr>
            <w:r w:rsidRPr="00F245E6">
              <w:rPr>
                <w:rFonts w:cs="Calibri Light"/>
              </w:rPr>
              <w:t>F.4.1.e</w:t>
            </w:r>
          </w:p>
        </w:tc>
        <w:tc>
          <w:tcPr>
            <w:tcW w:w="6643" w:type="dxa"/>
          </w:tcPr>
          <w:p w14:paraId="192B0CBF" w14:textId="77777777" w:rsidR="00AF2F30" w:rsidRPr="00F245E6" w:rsidRDefault="00AF2F30" w:rsidP="00305183">
            <w:pPr>
              <w:rPr>
                <w:rFonts w:cs="Calibri Light"/>
                <w:color w:val="000000"/>
              </w:rPr>
            </w:pPr>
            <w:r w:rsidRPr="00F245E6">
              <w:rPr>
                <w:rFonts w:cs="Calibri Light"/>
                <w:color w:val="000000"/>
              </w:rPr>
              <w:t xml:space="preserve">Können die Jungen ausreichend komplexe Erfahrungen in der Gemeinde/Gemeinschaft sammeln? </w:t>
            </w:r>
          </w:p>
          <w:p w14:paraId="2394B588" w14:textId="77777777" w:rsidR="00AF2F30" w:rsidRPr="00F245E6" w:rsidRDefault="00AF2F30" w:rsidP="00305183">
            <w:pPr>
              <w:rPr>
                <w:rFonts w:cs="Calibri Light"/>
              </w:rPr>
            </w:pPr>
            <w:r w:rsidRPr="00F245E6">
              <w:rPr>
                <w:rFonts w:cs="Calibri Light"/>
              </w:rPr>
              <w:t>(ja + Beschreibung = 2 Punkte)</w:t>
            </w:r>
          </w:p>
        </w:tc>
        <w:tc>
          <w:tcPr>
            <w:tcW w:w="828" w:type="dxa"/>
            <w:vMerge w:val="restart"/>
          </w:tcPr>
          <w:p w14:paraId="1B04FA73" w14:textId="77777777" w:rsidR="00AF2F30" w:rsidRPr="00F245E6" w:rsidRDefault="00AF2F30" w:rsidP="00305183">
            <w:pPr>
              <w:rPr>
                <w:rFonts w:cs="Calibri Light"/>
              </w:rPr>
            </w:pPr>
            <w:r w:rsidRPr="00F245E6">
              <w:rPr>
                <w:rFonts w:cs="Calibri Light"/>
              </w:rPr>
              <w:t>mögl.</w:t>
            </w:r>
          </w:p>
          <w:p w14:paraId="2908D1AA" w14:textId="77777777" w:rsidR="00AF2F30" w:rsidRPr="00F245E6" w:rsidRDefault="00AF2F30" w:rsidP="00305183">
            <w:pPr>
              <w:jc w:val="center"/>
              <w:rPr>
                <w:rFonts w:cs="Calibri Light"/>
                <w:b/>
              </w:rPr>
            </w:pPr>
            <w:r w:rsidRPr="00F245E6">
              <w:rPr>
                <w:rFonts w:cs="Calibri Light"/>
                <w:b/>
              </w:rPr>
              <w:t>2 (K)</w:t>
            </w:r>
          </w:p>
        </w:tc>
        <w:tc>
          <w:tcPr>
            <w:tcW w:w="828" w:type="dxa"/>
            <w:vMerge w:val="restart"/>
          </w:tcPr>
          <w:p w14:paraId="52602FF6" w14:textId="77777777" w:rsidR="00AF2F30" w:rsidRPr="00F245E6" w:rsidRDefault="00AF2F30" w:rsidP="00305183">
            <w:pPr>
              <w:rPr>
                <w:rFonts w:cs="Calibri Light"/>
              </w:rPr>
            </w:pPr>
            <w:r w:rsidRPr="00F245E6">
              <w:rPr>
                <w:rFonts w:cs="Calibri Light"/>
              </w:rPr>
              <w:t>tats.</w:t>
            </w:r>
          </w:p>
          <w:p w14:paraId="4F1CDBF7" w14:textId="77777777" w:rsidR="00AF2F30" w:rsidRPr="00F245E6" w:rsidRDefault="00AF2F30" w:rsidP="00305183">
            <w:pPr>
              <w:jc w:val="center"/>
              <w:rPr>
                <w:rFonts w:cs="Calibri Light"/>
                <w:b/>
              </w:rPr>
            </w:pPr>
          </w:p>
        </w:tc>
      </w:tr>
      <w:tr w:rsidR="00AF2F30" w:rsidRPr="00F245E6" w14:paraId="05ACBC08" w14:textId="77777777" w:rsidTr="00EE1EF1">
        <w:tc>
          <w:tcPr>
            <w:tcW w:w="988" w:type="dxa"/>
          </w:tcPr>
          <w:p w14:paraId="32737993" w14:textId="77777777" w:rsidR="00AF2F30" w:rsidRPr="00F245E6" w:rsidRDefault="00AF2F30" w:rsidP="00305183">
            <w:pPr>
              <w:rPr>
                <w:rFonts w:cs="Calibri Light"/>
              </w:rPr>
            </w:pPr>
          </w:p>
        </w:tc>
        <w:tc>
          <w:tcPr>
            <w:tcW w:w="6643" w:type="dxa"/>
          </w:tcPr>
          <w:p w14:paraId="130BD6B2" w14:textId="77777777" w:rsidR="00AF2F30" w:rsidRPr="00F245E6" w:rsidRDefault="00AF2F30" w:rsidP="00305183">
            <w:pPr>
              <w:rPr>
                <w:rFonts w:cs="Calibri Light"/>
                <w:color w:val="C00000"/>
              </w:rPr>
            </w:pPr>
          </w:p>
        </w:tc>
        <w:tc>
          <w:tcPr>
            <w:tcW w:w="828" w:type="dxa"/>
            <w:vMerge/>
          </w:tcPr>
          <w:p w14:paraId="4838196B" w14:textId="77777777" w:rsidR="00AF2F30" w:rsidRPr="00F245E6" w:rsidRDefault="00AF2F30" w:rsidP="00305183">
            <w:pPr>
              <w:rPr>
                <w:rFonts w:cs="Calibri Light"/>
              </w:rPr>
            </w:pPr>
          </w:p>
        </w:tc>
        <w:tc>
          <w:tcPr>
            <w:tcW w:w="828" w:type="dxa"/>
            <w:vMerge/>
          </w:tcPr>
          <w:p w14:paraId="2B3404E6" w14:textId="77777777" w:rsidR="00AF2F30" w:rsidRPr="00F245E6" w:rsidRDefault="00AF2F30" w:rsidP="00305183">
            <w:pPr>
              <w:rPr>
                <w:rFonts w:cs="Calibri Light"/>
              </w:rPr>
            </w:pPr>
          </w:p>
        </w:tc>
      </w:tr>
    </w:tbl>
    <w:p w14:paraId="4EB63587"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0"/>
        <w:gridCol w:w="829"/>
        <w:gridCol w:w="830"/>
      </w:tblGrid>
      <w:tr w:rsidR="00AF2F30" w:rsidRPr="00F245E6" w14:paraId="0A72D792" w14:textId="77777777" w:rsidTr="00EE1EF1">
        <w:tc>
          <w:tcPr>
            <w:tcW w:w="988" w:type="dxa"/>
          </w:tcPr>
          <w:p w14:paraId="3F3065D8" w14:textId="77777777" w:rsidR="00AF2F30" w:rsidRPr="00F245E6" w:rsidRDefault="00AF2F30" w:rsidP="00305183">
            <w:pPr>
              <w:rPr>
                <w:rFonts w:cs="Calibri Light"/>
              </w:rPr>
            </w:pPr>
            <w:r w:rsidRPr="00F245E6">
              <w:rPr>
                <w:rFonts w:cs="Calibri Light"/>
              </w:rPr>
              <w:t>F.1.1.f</w:t>
            </w:r>
          </w:p>
        </w:tc>
        <w:tc>
          <w:tcPr>
            <w:tcW w:w="6640" w:type="dxa"/>
          </w:tcPr>
          <w:p w14:paraId="3EBFD53A" w14:textId="77777777" w:rsidR="00AF2F30" w:rsidRPr="00F245E6" w:rsidRDefault="00AF2F30" w:rsidP="00305183">
            <w:pPr>
              <w:rPr>
                <w:rFonts w:cs="Calibri Light"/>
                <w:color w:val="000000"/>
              </w:rPr>
            </w:pPr>
            <w:r w:rsidRPr="00F245E6">
              <w:rPr>
                <w:rFonts w:cs="Calibri Light"/>
                <w:color w:val="000000"/>
              </w:rPr>
              <w:t xml:space="preserve">Welche Schulprojekte könnten kommunale Bedürfnisse erledigen? </w:t>
            </w:r>
          </w:p>
          <w:p w14:paraId="6063F007" w14:textId="77777777" w:rsidR="00AF2F30" w:rsidRPr="00F245E6" w:rsidRDefault="00AF2F30" w:rsidP="00305183">
            <w:pPr>
              <w:rPr>
                <w:rFonts w:cs="Calibri Light"/>
              </w:rPr>
            </w:pPr>
            <w:r w:rsidRPr="00F245E6">
              <w:rPr>
                <w:rFonts w:cs="Calibri Light"/>
              </w:rPr>
              <w:t>(Projektbeschreibungen = 0,5 Punkte je Projekt)</w:t>
            </w:r>
          </w:p>
        </w:tc>
        <w:tc>
          <w:tcPr>
            <w:tcW w:w="829" w:type="dxa"/>
            <w:vMerge w:val="restart"/>
          </w:tcPr>
          <w:p w14:paraId="74FC3433" w14:textId="77777777" w:rsidR="00AF2F30" w:rsidRPr="00F245E6" w:rsidRDefault="00AF2F30" w:rsidP="00305183">
            <w:pPr>
              <w:rPr>
                <w:rFonts w:cs="Calibri Light"/>
              </w:rPr>
            </w:pPr>
            <w:r w:rsidRPr="00F245E6">
              <w:rPr>
                <w:rFonts w:cs="Calibri Light"/>
              </w:rPr>
              <w:t>mögl.</w:t>
            </w:r>
          </w:p>
          <w:p w14:paraId="0A6B8BCE" w14:textId="77777777" w:rsidR="00AF2F30" w:rsidRPr="00F245E6" w:rsidRDefault="00AF2F30" w:rsidP="00305183">
            <w:pPr>
              <w:jc w:val="center"/>
              <w:rPr>
                <w:rFonts w:cs="Calibri Light"/>
                <w:b/>
              </w:rPr>
            </w:pPr>
            <w:r w:rsidRPr="00F245E6">
              <w:rPr>
                <w:rFonts w:cs="Calibri Light"/>
                <w:b/>
              </w:rPr>
              <w:t>2 (K)</w:t>
            </w:r>
          </w:p>
        </w:tc>
        <w:tc>
          <w:tcPr>
            <w:tcW w:w="830" w:type="dxa"/>
            <w:vMerge w:val="restart"/>
          </w:tcPr>
          <w:p w14:paraId="5ADF1A4D" w14:textId="77777777" w:rsidR="00AF2F30" w:rsidRPr="00F245E6" w:rsidRDefault="00AF2F30" w:rsidP="00305183">
            <w:pPr>
              <w:rPr>
                <w:rFonts w:cs="Calibri Light"/>
              </w:rPr>
            </w:pPr>
            <w:r w:rsidRPr="00F245E6">
              <w:rPr>
                <w:rFonts w:cs="Calibri Light"/>
              </w:rPr>
              <w:t>tats.</w:t>
            </w:r>
          </w:p>
          <w:p w14:paraId="3C00EC37" w14:textId="77777777" w:rsidR="00AF2F30" w:rsidRPr="00F245E6" w:rsidRDefault="00AF2F30" w:rsidP="00305183">
            <w:pPr>
              <w:jc w:val="center"/>
              <w:rPr>
                <w:rFonts w:cs="Calibri Light"/>
                <w:b/>
              </w:rPr>
            </w:pPr>
          </w:p>
        </w:tc>
      </w:tr>
      <w:tr w:rsidR="00AF2F30" w:rsidRPr="00F245E6" w14:paraId="3A36A181" w14:textId="77777777" w:rsidTr="00EE1EF1">
        <w:tc>
          <w:tcPr>
            <w:tcW w:w="988" w:type="dxa"/>
          </w:tcPr>
          <w:p w14:paraId="72C4AA7E" w14:textId="77777777" w:rsidR="00AF2F30" w:rsidRPr="00F245E6" w:rsidRDefault="00AF2F30" w:rsidP="00305183">
            <w:pPr>
              <w:rPr>
                <w:rFonts w:cs="Calibri Light"/>
              </w:rPr>
            </w:pPr>
          </w:p>
        </w:tc>
        <w:tc>
          <w:tcPr>
            <w:tcW w:w="6640" w:type="dxa"/>
          </w:tcPr>
          <w:p w14:paraId="7DCD9549" w14:textId="77777777" w:rsidR="00AF2F30" w:rsidRPr="00F245E6" w:rsidRDefault="00AF2F30" w:rsidP="00305183">
            <w:pPr>
              <w:rPr>
                <w:rFonts w:cs="Calibri Light"/>
                <w:color w:val="C00000"/>
              </w:rPr>
            </w:pPr>
          </w:p>
        </w:tc>
        <w:tc>
          <w:tcPr>
            <w:tcW w:w="829" w:type="dxa"/>
            <w:vMerge/>
          </w:tcPr>
          <w:p w14:paraId="52E518EA" w14:textId="77777777" w:rsidR="00AF2F30" w:rsidRPr="00F245E6" w:rsidRDefault="00AF2F30" w:rsidP="00305183">
            <w:pPr>
              <w:rPr>
                <w:rFonts w:cs="Calibri Light"/>
              </w:rPr>
            </w:pPr>
          </w:p>
        </w:tc>
        <w:tc>
          <w:tcPr>
            <w:tcW w:w="830" w:type="dxa"/>
            <w:vMerge/>
          </w:tcPr>
          <w:p w14:paraId="39F9AB8A" w14:textId="77777777" w:rsidR="00AF2F30" w:rsidRPr="00F245E6" w:rsidRDefault="00AF2F30" w:rsidP="00305183">
            <w:pPr>
              <w:rPr>
                <w:rFonts w:cs="Calibri Light"/>
              </w:rPr>
            </w:pPr>
          </w:p>
        </w:tc>
      </w:tr>
    </w:tbl>
    <w:p w14:paraId="5CDE9991"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AF2F30" w:rsidRPr="00F245E6" w14:paraId="1E4A1FA6" w14:textId="77777777" w:rsidTr="00EE1EF1">
        <w:tc>
          <w:tcPr>
            <w:tcW w:w="988" w:type="dxa"/>
          </w:tcPr>
          <w:p w14:paraId="62B6495C" w14:textId="77777777" w:rsidR="00AF2F30" w:rsidRPr="00F245E6" w:rsidRDefault="00AF2F30" w:rsidP="00305183">
            <w:pPr>
              <w:rPr>
                <w:rFonts w:cs="Calibri Light"/>
              </w:rPr>
            </w:pPr>
            <w:r w:rsidRPr="00F245E6">
              <w:rPr>
                <w:rFonts w:cs="Calibri Light"/>
              </w:rPr>
              <w:t>F.1.1.a</w:t>
            </w:r>
          </w:p>
        </w:tc>
        <w:tc>
          <w:tcPr>
            <w:tcW w:w="6641" w:type="dxa"/>
          </w:tcPr>
          <w:p w14:paraId="062927AA" w14:textId="77777777" w:rsidR="00AF2F30" w:rsidRPr="00F245E6" w:rsidRDefault="00AF2F30" w:rsidP="00305183">
            <w:pPr>
              <w:rPr>
                <w:rFonts w:cs="Calibri Light"/>
              </w:rPr>
            </w:pPr>
            <w:r w:rsidRPr="00F245E6">
              <w:rPr>
                <w:rFonts w:cs="Calibri Light"/>
              </w:rPr>
              <w:t>Gibt es in der Gemeinde ein aktuelles Familien- und/oder Sozialleitbild (</w:t>
            </w:r>
            <w:proofErr w:type="spellStart"/>
            <w:r w:rsidRPr="00F245E6">
              <w:rPr>
                <w:rFonts w:cs="Calibri Light"/>
              </w:rPr>
              <w:t>max</w:t>
            </w:r>
            <w:proofErr w:type="spellEnd"/>
            <w:r w:rsidRPr="00F245E6">
              <w:rPr>
                <w:rFonts w:cs="Calibri Light"/>
              </w:rPr>
              <w:t xml:space="preserve"> 10 Jahre alt)? </w:t>
            </w:r>
          </w:p>
          <w:p w14:paraId="73E3650B" w14:textId="77777777" w:rsidR="00AF2F30" w:rsidRPr="00F245E6" w:rsidRDefault="00AF2F30" w:rsidP="00305183">
            <w:pPr>
              <w:rPr>
                <w:rFonts w:cs="Calibri Light"/>
              </w:rPr>
            </w:pPr>
            <w:r w:rsidRPr="00F245E6">
              <w:rPr>
                <w:rFonts w:cs="Calibri Light"/>
              </w:rPr>
              <w:t>(Ja = 2 Punkte)</w:t>
            </w:r>
          </w:p>
        </w:tc>
        <w:tc>
          <w:tcPr>
            <w:tcW w:w="829" w:type="dxa"/>
            <w:vMerge w:val="restart"/>
          </w:tcPr>
          <w:p w14:paraId="75A8515A" w14:textId="77777777" w:rsidR="00AF2F30" w:rsidRPr="00F245E6" w:rsidRDefault="00AF2F30" w:rsidP="00305183">
            <w:pPr>
              <w:rPr>
                <w:rFonts w:cs="Calibri Light"/>
              </w:rPr>
            </w:pPr>
            <w:r w:rsidRPr="00F245E6">
              <w:rPr>
                <w:rFonts w:cs="Calibri Light"/>
              </w:rPr>
              <w:t>mögl.</w:t>
            </w:r>
          </w:p>
          <w:p w14:paraId="5545DB5C" w14:textId="77777777" w:rsidR="00AF2F30" w:rsidRPr="00F245E6" w:rsidRDefault="00AF2F30" w:rsidP="00305183">
            <w:pPr>
              <w:jc w:val="center"/>
              <w:rPr>
                <w:rFonts w:cs="Calibri Light"/>
                <w:b/>
              </w:rPr>
            </w:pPr>
            <w:r w:rsidRPr="00F245E6">
              <w:rPr>
                <w:rFonts w:cs="Calibri Light"/>
                <w:b/>
              </w:rPr>
              <w:t>2 (K)</w:t>
            </w:r>
          </w:p>
        </w:tc>
        <w:tc>
          <w:tcPr>
            <w:tcW w:w="829" w:type="dxa"/>
            <w:vMerge w:val="restart"/>
          </w:tcPr>
          <w:p w14:paraId="73FD4763" w14:textId="77777777" w:rsidR="00AF2F30" w:rsidRPr="00F245E6" w:rsidRDefault="00AF2F30" w:rsidP="00305183">
            <w:pPr>
              <w:rPr>
                <w:rFonts w:cs="Calibri Light"/>
              </w:rPr>
            </w:pPr>
            <w:r w:rsidRPr="00F245E6">
              <w:rPr>
                <w:rFonts w:cs="Calibri Light"/>
              </w:rPr>
              <w:t>tats.</w:t>
            </w:r>
          </w:p>
          <w:p w14:paraId="56A8A18A" w14:textId="77777777" w:rsidR="00AF2F30" w:rsidRPr="00F245E6" w:rsidRDefault="00AF2F30" w:rsidP="00305183">
            <w:pPr>
              <w:jc w:val="center"/>
              <w:rPr>
                <w:rFonts w:cs="Calibri Light"/>
                <w:b/>
              </w:rPr>
            </w:pPr>
          </w:p>
        </w:tc>
      </w:tr>
      <w:tr w:rsidR="00AF2F30" w:rsidRPr="00F245E6" w14:paraId="0BFC7638" w14:textId="77777777" w:rsidTr="00EE1EF1">
        <w:tc>
          <w:tcPr>
            <w:tcW w:w="988" w:type="dxa"/>
          </w:tcPr>
          <w:p w14:paraId="1CACE817" w14:textId="77777777" w:rsidR="00AF2F30" w:rsidRPr="00F245E6" w:rsidRDefault="00AF2F30" w:rsidP="00305183">
            <w:pPr>
              <w:rPr>
                <w:rFonts w:cs="Calibri Light"/>
              </w:rPr>
            </w:pPr>
          </w:p>
        </w:tc>
        <w:tc>
          <w:tcPr>
            <w:tcW w:w="6641" w:type="dxa"/>
          </w:tcPr>
          <w:p w14:paraId="30508A75" w14:textId="77777777" w:rsidR="00AF2F30" w:rsidRPr="00F245E6" w:rsidRDefault="00AF2F30" w:rsidP="00305183">
            <w:pPr>
              <w:rPr>
                <w:rFonts w:cs="Calibri Light"/>
                <w:color w:val="C00000"/>
              </w:rPr>
            </w:pPr>
          </w:p>
        </w:tc>
        <w:tc>
          <w:tcPr>
            <w:tcW w:w="829" w:type="dxa"/>
            <w:vMerge/>
          </w:tcPr>
          <w:p w14:paraId="1CDC64A7" w14:textId="77777777" w:rsidR="00AF2F30" w:rsidRPr="00F245E6" w:rsidRDefault="00AF2F30" w:rsidP="00305183">
            <w:pPr>
              <w:rPr>
                <w:rFonts w:cs="Calibri Light"/>
              </w:rPr>
            </w:pPr>
          </w:p>
        </w:tc>
        <w:tc>
          <w:tcPr>
            <w:tcW w:w="829" w:type="dxa"/>
            <w:vMerge/>
          </w:tcPr>
          <w:p w14:paraId="4E0E0C58" w14:textId="77777777" w:rsidR="00AF2F30" w:rsidRPr="00F245E6" w:rsidRDefault="00AF2F30" w:rsidP="00305183">
            <w:pPr>
              <w:rPr>
                <w:rFonts w:cs="Calibri Light"/>
              </w:rPr>
            </w:pPr>
          </w:p>
        </w:tc>
      </w:tr>
    </w:tbl>
    <w:p w14:paraId="6F500B8C"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0"/>
        <w:gridCol w:w="829"/>
        <w:gridCol w:w="830"/>
      </w:tblGrid>
      <w:tr w:rsidR="00AF2F30" w:rsidRPr="00F245E6" w14:paraId="2FD779F1" w14:textId="77777777" w:rsidTr="00EE1EF1">
        <w:tc>
          <w:tcPr>
            <w:tcW w:w="988" w:type="dxa"/>
          </w:tcPr>
          <w:p w14:paraId="6CD7E574" w14:textId="77777777" w:rsidR="00AF2F30" w:rsidRPr="00F245E6" w:rsidRDefault="00AF2F30" w:rsidP="00305183">
            <w:pPr>
              <w:rPr>
                <w:rFonts w:cs="Calibri Light"/>
              </w:rPr>
            </w:pPr>
            <w:r w:rsidRPr="00F245E6">
              <w:rPr>
                <w:rFonts w:cs="Calibri Light"/>
              </w:rPr>
              <w:t>F.2.1.c</w:t>
            </w:r>
          </w:p>
        </w:tc>
        <w:tc>
          <w:tcPr>
            <w:tcW w:w="6640" w:type="dxa"/>
          </w:tcPr>
          <w:p w14:paraId="318A8D0D" w14:textId="77777777" w:rsidR="00AF2F30" w:rsidRPr="00F245E6" w:rsidRDefault="00AF2F30" w:rsidP="00305183">
            <w:pPr>
              <w:rPr>
                <w:rFonts w:cs="Calibri Light"/>
              </w:rPr>
            </w:pPr>
            <w:r w:rsidRPr="00F245E6">
              <w:rPr>
                <w:rFonts w:cs="Calibri Light"/>
              </w:rPr>
              <w:t>Gibt es einen Sozialbericht in der Gemeinde?</w:t>
            </w:r>
          </w:p>
          <w:p w14:paraId="2B51F395" w14:textId="77777777" w:rsidR="00AF2F30" w:rsidRPr="00F245E6" w:rsidRDefault="00AF2F30" w:rsidP="00305183">
            <w:pPr>
              <w:rPr>
                <w:rFonts w:cs="Calibri Light"/>
              </w:rPr>
            </w:pPr>
            <w:r w:rsidRPr="00F245E6">
              <w:rPr>
                <w:rFonts w:cs="Calibri Light"/>
              </w:rPr>
              <w:t>(Ja = 2 Punkte)</w:t>
            </w:r>
          </w:p>
        </w:tc>
        <w:tc>
          <w:tcPr>
            <w:tcW w:w="829" w:type="dxa"/>
            <w:vMerge w:val="restart"/>
          </w:tcPr>
          <w:p w14:paraId="01FA5607" w14:textId="77777777" w:rsidR="00AF2F30" w:rsidRPr="00F245E6" w:rsidRDefault="00AF2F30" w:rsidP="00305183">
            <w:pPr>
              <w:rPr>
                <w:rFonts w:cs="Calibri Light"/>
              </w:rPr>
            </w:pPr>
            <w:r w:rsidRPr="00F245E6">
              <w:rPr>
                <w:rFonts w:cs="Calibri Light"/>
              </w:rPr>
              <w:t>mögl.</w:t>
            </w:r>
          </w:p>
          <w:p w14:paraId="7BC2F52D" w14:textId="77777777" w:rsidR="00AF2F30" w:rsidRPr="00F245E6" w:rsidRDefault="00AF2F30" w:rsidP="00305183">
            <w:pPr>
              <w:jc w:val="center"/>
              <w:rPr>
                <w:rFonts w:cs="Calibri Light"/>
                <w:b/>
              </w:rPr>
            </w:pPr>
            <w:r w:rsidRPr="00F245E6">
              <w:rPr>
                <w:rFonts w:cs="Calibri Light"/>
                <w:b/>
              </w:rPr>
              <w:t>2 (K)</w:t>
            </w:r>
          </w:p>
        </w:tc>
        <w:tc>
          <w:tcPr>
            <w:tcW w:w="830" w:type="dxa"/>
            <w:vMerge w:val="restart"/>
          </w:tcPr>
          <w:p w14:paraId="0144A6C1" w14:textId="77777777" w:rsidR="00AF2F30" w:rsidRPr="00F245E6" w:rsidRDefault="00AF2F30" w:rsidP="00305183">
            <w:pPr>
              <w:rPr>
                <w:rFonts w:cs="Calibri Light"/>
              </w:rPr>
            </w:pPr>
            <w:r w:rsidRPr="00F245E6">
              <w:rPr>
                <w:rFonts w:cs="Calibri Light"/>
              </w:rPr>
              <w:t>tats.</w:t>
            </w:r>
          </w:p>
          <w:p w14:paraId="41BDF7C8" w14:textId="77777777" w:rsidR="00AF2F30" w:rsidRPr="00F245E6" w:rsidRDefault="00AF2F30" w:rsidP="00305183">
            <w:pPr>
              <w:jc w:val="center"/>
              <w:rPr>
                <w:rFonts w:cs="Calibri Light"/>
                <w:b/>
              </w:rPr>
            </w:pPr>
          </w:p>
        </w:tc>
      </w:tr>
      <w:tr w:rsidR="00AF2F30" w:rsidRPr="00F245E6" w14:paraId="734A2258" w14:textId="77777777" w:rsidTr="00EE1EF1">
        <w:tc>
          <w:tcPr>
            <w:tcW w:w="988" w:type="dxa"/>
          </w:tcPr>
          <w:p w14:paraId="786DE006" w14:textId="77777777" w:rsidR="00AF2F30" w:rsidRPr="00F245E6" w:rsidRDefault="00AF2F30" w:rsidP="00305183">
            <w:pPr>
              <w:rPr>
                <w:rFonts w:cs="Calibri Light"/>
              </w:rPr>
            </w:pPr>
          </w:p>
        </w:tc>
        <w:tc>
          <w:tcPr>
            <w:tcW w:w="6640" w:type="dxa"/>
          </w:tcPr>
          <w:p w14:paraId="2A383F57" w14:textId="77777777" w:rsidR="00AF2F30" w:rsidRPr="00F245E6" w:rsidRDefault="00AF2F30" w:rsidP="00305183">
            <w:pPr>
              <w:rPr>
                <w:rFonts w:cs="Calibri Light"/>
                <w:color w:val="C00000"/>
              </w:rPr>
            </w:pPr>
          </w:p>
        </w:tc>
        <w:tc>
          <w:tcPr>
            <w:tcW w:w="829" w:type="dxa"/>
            <w:vMerge/>
          </w:tcPr>
          <w:p w14:paraId="4AE2BB81" w14:textId="77777777" w:rsidR="00AF2F30" w:rsidRPr="00F245E6" w:rsidRDefault="00AF2F30" w:rsidP="00305183">
            <w:pPr>
              <w:rPr>
                <w:rFonts w:cs="Calibri Light"/>
              </w:rPr>
            </w:pPr>
          </w:p>
        </w:tc>
        <w:tc>
          <w:tcPr>
            <w:tcW w:w="830" w:type="dxa"/>
            <w:vMerge/>
          </w:tcPr>
          <w:p w14:paraId="774027F7" w14:textId="77777777" w:rsidR="00AF2F30" w:rsidRPr="00F245E6" w:rsidRDefault="00AF2F30" w:rsidP="00305183">
            <w:pPr>
              <w:rPr>
                <w:rFonts w:cs="Calibri Light"/>
              </w:rPr>
            </w:pPr>
          </w:p>
        </w:tc>
      </w:tr>
    </w:tbl>
    <w:p w14:paraId="7E146E4B"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AF2F30" w:rsidRPr="00F245E6" w14:paraId="18FC2DC5" w14:textId="77777777" w:rsidTr="00EE1EF1">
        <w:tc>
          <w:tcPr>
            <w:tcW w:w="988" w:type="dxa"/>
          </w:tcPr>
          <w:p w14:paraId="70D83BD6" w14:textId="77777777" w:rsidR="00AF2F30" w:rsidRPr="00F245E6" w:rsidRDefault="00AF2F30" w:rsidP="00305183">
            <w:pPr>
              <w:rPr>
                <w:rFonts w:cs="Calibri Light"/>
              </w:rPr>
            </w:pPr>
            <w:r w:rsidRPr="00F245E6">
              <w:rPr>
                <w:rFonts w:cs="Calibri Light"/>
              </w:rPr>
              <w:t>F.3.1.b</w:t>
            </w:r>
          </w:p>
        </w:tc>
        <w:tc>
          <w:tcPr>
            <w:tcW w:w="6643" w:type="dxa"/>
          </w:tcPr>
          <w:p w14:paraId="327C860A" w14:textId="77777777" w:rsidR="00AF2F30" w:rsidRPr="00F245E6" w:rsidRDefault="00AF2F30" w:rsidP="00305183">
            <w:pPr>
              <w:rPr>
                <w:rFonts w:cs="Calibri Light"/>
              </w:rPr>
            </w:pPr>
            <w:r w:rsidRPr="00F245E6">
              <w:rPr>
                <w:rFonts w:cs="Calibri Light"/>
              </w:rPr>
              <w:t>Gibt es eine Aufarbeitung der Bevölkerungsentwicklung? (Darstellung der Auswirkungen auf die Familienstrukturen und die vorhandenen Gebäude sowie sozialen Infrastrukturen. Darstellung der Auswirkungen auf die Themen Bebauung, Mobilität, Ökonomie, Umwelt und Energie. Ableitung von Maßnahmen.)</w:t>
            </w:r>
          </w:p>
          <w:p w14:paraId="6E2F0CDD" w14:textId="77777777" w:rsidR="00AF2F30" w:rsidRPr="00F245E6" w:rsidRDefault="00AF2F30" w:rsidP="00305183">
            <w:pPr>
              <w:rPr>
                <w:rFonts w:cs="Calibri Light"/>
              </w:rPr>
            </w:pPr>
            <w:r w:rsidRPr="00F245E6">
              <w:rPr>
                <w:rFonts w:cs="Calibri Light"/>
              </w:rPr>
              <w:t>(ja + Familien = 1 Punkt + Auswirkungen Gebäude = 2 Punkte + Auswirkungen Themen = 2 Punkte)</w:t>
            </w:r>
          </w:p>
        </w:tc>
        <w:tc>
          <w:tcPr>
            <w:tcW w:w="828" w:type="dxa"/>
            <w:vMerge w:val="restart"/>
          </w:tcPr>
          <w:p w14:paraId="1E0D7552" w14:textId="77777777" w:rsidR="00AF2F30" w:rsidRPr="00F245E6" w:rsidRDefault="00AF2F30" w:rsidP="00305183">
            <w:pPr>
              <w:rPr>
                <w:rFonts w:cs="Calibri Light"/>
              </w:rPr>
            </w:pPr>
            <w:r w:rsidRPr="00F245E6">
              <w:rPr>
                <w:rFonts w:cs="Calibri Light"/>
              </w:rPr>
              <w:t>mögl.</w:t>
            </w:r>
          </w:p>
          <w:p w14:paraId="055A8829" w14:textId="77777777" w:rsidR="00AF2F30" w:rsidRPr="00F245E6" w:rsidRDefault="00AF2F30" w:rsidP="00305183">
            <w:pPr>
              <w:jc w:val="center"/>
              <w:rPr>
                <w:rFonts w:cs="Calibri Light"/>
                <w:b/>
              </w:rPr>
            </w:pPr>
            <w:r w:rsidRPr="00F245E6">
              <w:rPr>
                <w:rFonts w:cs="Calibri Light"/>
                <w:b/>
              </w:rPr>
              <w:t>5 (K)</w:t>
            </w:r>
          </w:p>
        </w:tc>
        <w:tc>
          <w:tcPr>
            <w:tcW w:w="828" w:type="dxa"/>
            <w:vMerge w:val="restart"/>
          </w:tcPr>
          <w:p w14:paraId="7D26374D" w14:textId="77777777" w:rsidR="00AF2F30" w:rsidRPr="00F245E6" w:rsidRDefault="00AF2F30" w:rsidP="00305183">
            <w:pPr>
              <w:rPr>
                <w:rFonts w:cs="Calibri Light"/>
              </w:rPr>
            </w:pPr>
            <w:r w:rsidRPr="00F245E6">
              <w:rPr>
                <w:rFonts w:cs="Calibri Light"/>
              </w:rPr>
              <w:t>tats.</w:t>
            </w:r>
          </w:p>
          <w:p w14:paraId="3E247DD5" w14:textId="77777777" w:rsidR="00AF2F30" w:rsidRPr="00F245E6" w:rsidRDefault="00AF2F30" w:rsidP="00305183">
            <w:pPr>
              <w:jc w:val="center"/>
              <w:rPr>
                <w:rFonts w:cs="Calibri Light"/>
                <w:b/>
              </w:rPr>
            </w:pPr>
          </w:p>
        </w:tc>
      </w:tr>
      <w:tr w:rsidR="00AF2F30" w:rsidRPr="00F245E6" w14:paraId="206E4D7D" w14:textId="77777777" w:rsidTr="00EE1EF1">
        <w:tc>
          <w:tcPr>
            <w:tcW w:w="988" w:type="dxa"/>
          </w:tcPr>
          <w:p w14:paraId="1D74ACCB" w14:textId="77777777" w:rsidR="00AF2F30" w:rsidRPr="00F245E6" w:rsidRDefault="00AF2F30" w:rsidP="00305183">
            <w:pPr>
              <w:rPr>
                <w:rFonts w:cs="Calibri Light"/>
              </w:rPr>
            </w:pPr>
          </w:p>
        </w:tc>
        <w:tc>
          <w:tcPr>
            <w:tcW w:w="6643" w:type="dxa"/>
          </w:tcPr>
          <w:p w14:paraId="2015B380" w14:textId="77777777" w:rsidR="00AF2F30" w:rsidRPr="00F245E6" w:rsidRDefault="00AF2F30" w:rsidP="00305183">
            <w:pPr>
              <w:rPr>
                <w:rFonts w:cs="Calibri Light"/>
                <w:color w:val="C00000"/>
              </w:rPr>
            </w:pPr>
          </w:p>
        </w:tc>
        <w:tc>
          <w:tcPr>
            <w:tcW w:w="828" w:type="dxa"/>
            <w:vMerge/>
          </w:tcPr>
          <w:p w14:paraId="7B940179" w14:textId="77777777" w:rsidR="00AF2F30" w:rsidRPr="00F245E6" w:rsidRDefault="00AF2F30" w:rsidP="00305183">
            <w:pPr>
              <w:rPr>
                <w:rFonts w:cs="Calibri Light"/>
              </w:rPr>
            </w:pPr>
          </w:p>
        </w:tc>
        <w:tc>
          <w:tcPr>
            <w:tcW w:w="828" w:type="dxa"/>
            <w:vMerge/>
          </w:tcPr>
          <w:p w14:paraId="78098633" w14:textId="77777777" w:rsidR="00AF2F30" w:rsidRPr="00F245E6" w:rsidRDefault="00AF2F30" w:rsidP="00305183">
            <w:pPr>
              <w:rPr>
                <w:rFonts w:cs="Calibri Light"/>
              </w:rPr>
            </w:pPr>
          </w:p>
        </w:tc>
      </w:tr>
    </w:tbl>
    <w:p w14:paraId="429F6ABC"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AF2F30" w:rsidRPr="00F245E6" w14:paraId="5BA6A1D0" w14:textId="77777777" w:rsidTr="00EE1EF1">
        <w:tc>
          <w:tcPr>
            <w:tcW w:w="988" w:type="dxa"/>
          </w:tcPr>
          <w:p w14:paraId="78CE7C38" w14:textId="77777777" w:rsidR="00AF2F30" w:rsidRPr="00F245E6" w:rsidRDefault="00AF2F30" w:rsidP="00305183">
            <w:pPr>
              <w:rPr>
                <w:rFonts w:cs="Calibri Light"/>
              </w:rPr>
            </w:pPr>
            <w:r w:rsidRPr="00F245E6">
              <w:rPr>
                <w:rFonts w:cs="Calibri Light"/>
              </w:rPr>
              <w:t>F.2.1.a</w:t>
            </w:r>
          </w:p>
        </w:tc>
        <w:tc>
          <w:tcPr>
            <w:tcW w:w="6641" w:type="dxa"/>
          </w:tcPr>
          <w:p w14:paraId="24806CF4" w14:textId="2F6A02CC" w:rsidR="00AF2F30" w:rsidRPr="00F245E6" w:rsidRDefault="00AF2F30" w:rsidP="00305183">
            <w:pPr>
              <w:rPr>
                <w:rFonts w:cs="Calibri Light"/>
              </w:rPr>
            </w:pPr>
            <w:r w:rsidRPr="00F245E6">
              <w:rPr>
                <w:rFonts w:cs="Calibri Light"/>
              </w:rPr>
              <w:t xml:space="preserve">Wurde die demographische Entwicklung erfasst? Welche Erwartungen </w:t>
            </w:r>
            <w:r w:rsidRPr="00F245E6">
              <w:rPr>
                <w:rFonts w:cs="Calibri Light"/>
              </w:rPr>
              <w:lastRenderedPageBreak/>
              <w:t>gibt es für den Planungshorizont ca. 15 Jahre? Welche für die nächsten 50 Jahre?  Beschreibung der Migration und der Alterspyramide.</w:t>
            </w:r>
          </w:p>
          <w:p w14:paraId="6DE082D0" w14:textId="77777777" w:rsidR="00AF2F30" w:rsidRPr="00F245E6" w:rsidRDefault="00AF2F30" w:rsidP="00305183">
            <w:pPr>
              <w:rPr>
                <w:rFonts w:cs="Calibri Light"/>
              </w:rPr>
            </w:pPr>
            <w:r w:rsidRPr="00F245E6">
              <w:rPr>
                <w:rFonts w:cs="Calibri Light"/>
              </w:rPr>
              <w:t>(ja + Beschreibung Migration = 1 Punkt + Alterspyramide = 1 Punkt)</w:t>
            </w:r>
          </w:p>
        </w:tc>
        <w:tc>
          <w:tcPr>
            <w:tcW w:w="829" w:type="dxa"/>
            <w:vMerge w:val="restart"/>
          </w:tcPr>
          <w:p w14:paraId="59074BEA" w14:textId="77777777" w:rsidR="00AF2F30" w:rsidRPr="00F245E6" w:rsidRDefault="00AF2F30" w:rsidP="00305183">
            <w:pPr>
              <w:rPr>
                <w:rFonts w:cs="Calibri Light"/>
              </w:rPr>
            </w:pPr>
            <w:r w:rsidRPr="00F245E6">
              <w:rPr>
                <w:rFonts w:cs="Calibri Light"/>
              </w:rPr>
              <w:lastRenderedPageBreak/>
              <w:t>mögl.</w:t>
            </w:r>
          </w:p>
          <w:p w14:paraId="07F82EA5" w14:textId="77777777" w:rsidR="00AF2F30" w:rsidRPr="00F245E6" w:rsidRDefault="00AF2F30" w:rsidP="00305183">
            <w:pPr>
              <w:jc w:val="center"/>
              <w:rPr>
                <w:rFonts w:cs="Calibri Light"/>
                <w:b/>
              </w:rPr>
            </w:pPr>
            <w:r w:rsidRPr="00F245E6">
              <w:rPr>
                <w:rFonts w:cs="Calibri Light"/>
                <w:b/>
              </w:rPr>
              <w:lastRenderedPageBreak/>
              <w:t>2 (M)</w:t>
            </w:r>
          </w:p>
        </w:tc>
        <w:tc>
          <w:tcPr>
            <w:tcW w:w="829" w:type="dxa"/>
            <w:vMerge w:val="restart"/>
          </w:tcPr>
          <w:p w14:paraId="5722333A" w14:textId="77777777" w:rsidR="00AF2F30" w:rsidRPr="00F245E6" w:rsidRDefault="00AF2F30" w:rsidP="00305183">
            <w:pPr>
              <w:rPr>
                <w:rFonts w:cs="Calibri Light"/>
              </w:rPr>
            </w:pPr>
            <w:r w:rsidRPr="00F245E6">
              <w:rPr>
                <w:rFonts w:cs="Calibri Light"/>
              </w:rPr>
              <w:lastRenderedPageBreak/>
              <w:t>tats.</w:t>
            </w:r>
          </w:p>
          <w:p w14:paraId="56141641" w14:textId="77777777" w:rsidR="00AF2F30" w:rsidRPr="00F245E6" w:rsidRDefault="00AF2F30" w:rsidP="00305183">
            <w:pPr>
              <w:jc w:val="center"/>
              <w:rPr>
                <w:rFonts w:cs="Calibri Light"/>
                <w:b/>
              </w:rPr>
            </w:pPr>
          </w:p>
        </w:tc>
      </w:tr>
      <w:tr w:rsidR="00AF2F30" w:rsidRPr="00F245E6" w14:paraId="3F16A0F5" w14:textId="77777777" w:rsidTr="00EE1EF1">
        <w:tc>
          <w:tcPr>
            <w:tcW w:w="988" w:type="dxa"/>
          </w:tcPr>
          <w:p w14:paraId="229A9F7A" w14:textId="77777777" w:rsidR="00AF2F30" w:rsidRPr="00F245E6" w:rsidRDefault="00AF2F30" w:rsidP="00305183">
            <w:pPr>
              <w:rPr>
                <w:rFonts w:cs="Calibri Light"/>
              </w:rPr>
            </w:pPr>
          </w:p>
        </w:tc>
        <w:tc>
          <w:tcPr>
            <w:tcW w:w="6641" w:type="dxa"/>
          </w:tcPr>
          <w:p w14:paraId="20E4C8EA" w14:textId="77777777" w:rsidR="00AF2F30" w:rsidRPr="00F245E6" w:rsidRDefault="00AF2F30" w:rsidP="00305183">
            <w:pPr>
              <w:rPr>
                <w:rFonts w:cs="Calibri Light"/>
                <w:color w:val="C00000"/>
              </w:rPr>
            </w:pPr>
          </w:p>
        </w:tc>
        <w:tc>
          <w:tcPr>
            <w:tcW w:w="829" w:type="dxa"/>
            <w:vMerge/>
          </w:tcPr>
          <w:p w14:paraId="03FC7854" w14:textId="77777777" w:rsidR="00AF2F30" w:rsidRPr="00F245E6" w:rsidRDefault="00AF2F30" w:rsidP="00305183">
            <w:pPr>
              <w:rPr>
                <w:rFonts w:cs="Calibri Light"/>
              </w:rPr>
            </w:pPr>
          </w:p>
        </w:tc>
        <w:tc>
          <w:tcPr>
            <w:tcW w:w="829" w:type="dxa"/>
            <w:vMerge/>
          </w:tcPr>
          <w:p w14:paraId="07A0CE4A" w14:textId="77777777" w:rsidR="00AF2F30" w:rsidRPr="00F245E6" w:rsidRDefault="00AF2F30" w:rsidP="00305183">
            <w:pPr>
              <w:rPr>
                <w:rFonts w:cs="Calibri Light"/>
              </w:rPr>
            </w:pPr>
          </w:p>
        </w:tc>
      </w:tr>
    </w:tbl>
    <w:p w14:paraId="6229BA0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AF2F30" w:rsidRPr="00F245E6" w14:paraId="30ECE197" w14:textId="77777777" w:rsidTr="00EE1EF1">
        <w:tc>
          <w:tcPr>
            <w:tcW w:w="988" w:type="dxa"/>
          </w:tcPr>
          <w:p w14:paraId="75D3B03B" w14:textId="77777777" w:rsidR="00AF2F30" w:rsidRPr="00F245E6" w:rsidRDefault="00AF2F30" w:rsidP="00305183">
            <w:pPr>
              <w:rPr>
                <w:rFonts w:cs="Calibri Light"/>
              </w:rPr>
            </w:pPr>
            <w:r w:rsidRPr="00F245E6">
              <w:rPr>
                <w:rFonts w:cs="Calibri Light"/>
              </w:rPr>
              <w:t>F.2.1.b</w:t>
            </w:r>
          </w:p>
        </w:tc>
        <w:tc>
          <w:tcPr>
            <w:tcW w:w="6643" w:type="dxa"/>
          </w:tcPr>
          <w:p w14:paraId="551CBF05" w14:textId="77777777" w:rsidR="00AF2F30" w:rsidRPr="00F245E6" w:rsidRDefault="00AF2F30" w:rsidP="00305183">
            <w:pPr>
              <w:rPr>
                <w:rFonts w:cs="Calibri Light"/>
              </w:rPr>
            </w:pPr>
            <w:r w:rsidRPr="00F245E6">
              <w:rPr>
                <w:rFonts w:cs="Calibri Light"/>
              </w:rPr>
              <w:t>Wie hoch ist der jährliche Bevölkerungsumschlag in der Gemeinde in % zur Gesamtbevölkerung (Summe Absolut Zuzug, Wegzug, Geburten, Sterbefälle/ Gesamtbevölkerung Hauptwohnsitz)?</w:t>
            </w:r>
          </w:p>
          <w:p w14:paraId="4AD8F8C2" w14:textId="77777777" w:rsidR="00AF2F30" w:rsidRPr="00F245E6" w:rsidRDefault="00AF2F30" w:rsidP="00305183">
            <w:pPr>
              <w:rPr>
                <w:rFonts w:cs="Calibri Light"/>
              </w:rPr>
            </w:pPr>
            <w:r w:rsidRPr="00F245E6">
              <w:rPr>
                <w:rFonts w:cs="Calibri Light"/>
              </w:rPr>
              <w:t>(Beschreibung = 1 Punkt)</w:t>
            </w:r>
          </w:p>
        </w:tc>
        <w:tc>
          <w:tcPr>
            <w:tcW w:w="828" w:type="dxa"/>
            <w:vMerge w:val="restart"/>
          </w:tcPr>
          <w:p w14:paraId="00CC116F" w14:textId="77777777" w:rsidR="00AF2F30" w:rsidRPr="00F245E6" w:rsidRDefault="00AF2F30" w:rsidP="00305183">
            <w:pPr>
              <w:rPr>
                <w:rFonts w:cs="Calibri Light"/>
              </w:rPr>
            </w:pPr>
            <w:r w:rsidRPr="00F245E6">
              <w:rPr>
                <w:rFonts w:cs="Calibri Light"/>
              </w:rPr>
              <w:t>mögl.</w:t>
            </w:r>
          </w:p>
          <w:p w14:paraId="2FC57278" w14:textId="77777777" w:rsidR="00AF2F30" w:rsidRPr="00F245E6" w:rsidRDefault="00AF2F30" w:rsidP="00305183">
            <w:pPr>
              <w:jc w:val="center"/>
              <w:rPr>
                <w:rFonts w:cs="Calibri Light"/>
                <w:b/>
              </w:rPr>
            </w:pPr>
            <w:r w:rsidRPr="00F245E6">
              <w:rPr>
                <w:rFonts w:cs="Calibri Light"/>
                <w:b/>
              </w:rPr>
              <w:t xml:space="preserve"> 1 (M)</w:t>
            </w:r>
          </w:p>
        </w:tc>
        <w:tc>
          <w:tcPr>
            <w:tcW w:w="828" w:type="dxa"/>
            <w:vMerge w:val="restart"/>
          </w:tcPr>
          <w:p w14:paraId="44C52057" w14:textId="77777777" w:rsidR="00AF2F30" w:rsidRPr="00F245E6" w:rsidRDefault="00AF2F30" w:rsidP="00305183">
            <w:pPr>
              <w:rPr>
                <w:rFonts w:cs="Calibri Light"/>
              </w:rPr>
            </w:pPr>
            <w:r w:rsidRPr="00F245E6">
              <w:rPr>
                <w:rFonts w:cs="Calibri Light"/>
              </w:rPr>
              <w:t>tats.</w:t>
            </w:r>
          </w:p>
          <w:p w14:paraId="5976782B" w14:textId="77777777" w:rsidR="00AF2F30" w:rsidRPr="00F245E6" w:rsidRDefault="00AF2F30" w:rsidP="00305183">
            <w:pPr>
              <w:jc w:val="center"/>
              <w:rPr>
                <w:rFonts w:cs="Calibri Light"/>
                <w:b/>
              </w:rPr>
            </w:pPr>
          </w:p>
        </w:tc>
      </w:tr>
      <w:tr w:rsidR="00AF2F30" w:rsidRPr="00F245E6" w14:paraId="1DECA897" w14:textId="77777777" w:rsidTr="00EE1EF1">
        <w:tc>
          <w:tcPr>
            <w:tcW w:w="988" w:type="dxa"/>
          </w:tcPr>
          <w:p w14:paraId="0A971AC7" w14:textId="77777777" w:rsidR="00AF2F30" w:rsidRPr="00F245E6" w:rsidRDefault="00AF2F30" w:rsidP="00305183">
            <w:pPr>
              <w:rPr>
                <w:rFonts w:cs="Calibri Light"/>
              </w:rPr>
            </w:pPr>
          </w:p>
        </w:tc>
        <w:tc>
          <w:tcPr>
            <w:tcW w:w="6643" w:type="dxa"/>
          </w:tcPr>
          <w:p w14:paraId="61EAEB41" w14:textId="77777777" w:rsidR="00AF2F30" w:rsidRPr="00F245E6" w:rsidRDefault="00AF2F30" w:rsidP="00305183">
            <w:pPr>
              <w:rPr>
                <w:rFonts w:cs="Calibri Light"/>
                <w:color w:val="C00000"/>
              </w:rPr>
            </w:pPr>
          </w:p>
        </w:tc>
        <w:tc>
          <w:tcPr>
            <w:tcW w:w="828" w:type="dxa"/>
            <w:vMerge/>
          </w:tcPr>
          <w:p w14:paraId="0C5007D7" w14:textId="77777777" w:rsidR="00AF2F30" w:rsidRPr="00F245E6" w:rsidRDefault="00AF2F30" w:rsidP="00305183">
            <w:pPr>
              <w:rPr>
                <w:rFonts w:cs="Calibri Light"/>
              </w:rPr>
            </w:pPr>
          </w:p>
        </w:tc>
        <w:tc>
          <w:tcPr>
            <w:tcW w:w="828" w:type="dxa"/>
            <w:vMerge/>
          </w:tcPr>
          <w:p w14:paraId="754973CE" w14:textId="77777777" w:rsidR="00AF2F30" w:rsidRPr="00F245E6" w:rsidRDefault="00AF2F30" w:rsidP="00305183">
            <w:pPr>
              <w:rPr>
                <w:rFonts w:cs="Calibri Light"/>
              </w:rPr>
            </w:pPr>
          </w:p>
        </w:tc>
      </w:tr>
    </w:tbl>
    <w:p w14:paraId="1B0C5AFC"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AF2F30" w:rsidRPr="00F245E6" w14:paraId="19FF1443" w14:textId="77777777" w:rsidTr="00EE1EF1">
        <w:tc>
          <w:tcPr>
            <w:tcW w:w="988" w:type="dxa"/>
          </w:tcPr>
          <w:p w14:paraId="440B3CE1" w14:textId="77777777" w:rsidR="00AF2F30" w:rsidRPr="00F245E6" w:rsidRDefault="00AF2F30" w:rsidP="00305183">
            <w:pPr>
              <w:rPr>
                <w:rFonts w:cs="Calibri Light"/>
              </w:rPr>
            </w:pPr>
            <w:r w:rsidRPr="00F245E6">
              <w:rPr>
                <w:rFonts w:cs="Calibri Light"/>
              </w:rPr>
              <w:t>F.1.1.e</w:t>
            </w:r>
          </w:p>
        </w:tc>
        <w:tc>
          <w:tcPr>
            <w:tcW w:w="6643" w:type="dxa"/>
          </w:tcPr>
          <w:p w14:paraId="7E2B5A94" w14:textId="77777777" w:rsidR="00AF2F30" w:rsidRPr="00F245E6" w:rsidRDefault="00AF2F30" w:rsidP="00305183">
            <w:pPr>
              <w:rPr>
                <w:rFonts w:cs="Calibri Light"/>
              </w:rPr>
            </w:pPr>
            <w:r w:rsidRPr="00F245E6">
              <w:rPr>
                <w:rFonts w:cs="Calibri Light"/>
              </w:rPr>
              <w:t>Gibt es Ziele für die Sozialraumorientierung bzw. die Stärkung der Eigenverantwortung der Bürger in der Gestaltung ihrer Lebenswelten? Beschreibung</w:t>
            </w:r>
          </w:p>
          <w:p w14:paraId="603ECD9C" w14:textId="77777777" w:rsidR="00AF2F30" w:rsidRPr="00F245E6" w:rsidRDefault="00AF2F30" w:rsidP="00305183">
            <w:pPr>
              <w:rPr>
                <w:rFonts w:cs="Calibri Light"/>
              </w:rPr>
            </w:pPr>
            <w:r w:rsidRPr="00F245E6">
              <w:rPr>
                <w:rFonts w:cs="Calibri Light"/>
              </w:rPr>
              <w:t>(ja + Beschreibung = 3 Punkte)</w:t>
            </w:r>
          </w:p>
        </w:tc>
        <w:tc>
          <w:tcPr>
            <w:tcW w:w="828" w:type="dxa"/>
            <w:vMerge w:val="restart"/>
          </w:tcPr>
          <w:p w14:paraId="6462BE99" w14:textId="77777777" w:rsidR="00AF2F30" w:rsidRPr="00F245E6" w:rsidRDefault="00AF2F30" w:rsidP="00305183">
            <w:pPr>
              <w:rPr>
                <w:rFonts w:cs="Calibri Light"/>
              </w:rPr>
            </w:pPr>
            <w:r w:rsidRPr="00F245E6">
              <w:rPr>
                <w:rFonts w:cs="Calibri Light"/>
              </w:rPr>
              <w:t>mögl.</w:t>
            </w:r>
          </w:p>
          <w:p w14:paraId="3B36E71F" w14:textId="77777777" w:rsidR="00AF2F30" w:rsidRPr="00F245E6" w:rsidRDefault="00AF2F30" w:rsidP="00305183">
            <w:pPr>
              <w:jc w:val="center"/>
              <w:rPr>
                <w:rFonts w:cs="Calibri Light"/>
                <w:b/>
              </w:rPr>
            </w:pPr>
            <w:r w:rsidRPr="00F245E6">
              <w:rPr>
                <w:rFonts w:cs="Calibri Light"/>
                <w:b/>
              </w:rPr>
              <w:t>3 (K)</w:t>
            </w:r>
          </w:p>
        </w:tc>
        <w:tc>
          <w:tcPr>
            <w:tcW w:w="828" w:type="dxa"/>
            <w:vMerge w:val="restart"/>
          </w:tcPr>
          <w:p w14:paraId="444D6D8C" w14:textId="77777777" w:rsidR="00AF2F30" w:rsidRPr="00F245E6" w:rsidRDefault="00AF2F30" w:rsidP="00305183">
            <w:pPr>
              <w:rPr>
                <w:rFonts w:cs="Calibri Light"/>
              </w:rPr>
            </w:pPr>
            <w:r w:rsidRPr="00F245E6">
              <w:rPr>
                <w:rFonts w:cs="Calibri Light"/>
              </w:rPr>
              <w:t>tats.</w:t>
            </w:r>
          </w:p>
          <w:p w14:paraId="6970732A" w14:textId="77777777" w:rsidR="00AF2F30" w:rsidRPr="00F245E6" w:rsidRDefault="00AF2F30" w:rsidP="00305183">
            <w:pPr>
              <w:jc w:val="center"/>
              <w:rPr>
                <w:rFonts w:cs="Calibri Light"/>
                <w:b/>
              </w:rPr>
            </w:pPr>
          </w:p>
        </w:tc>
      </w:tr>
      <w:tr w:rsidR="00AF2F30" w:rsidRPr="00F245E6" w14:paraId="0BD8FA01" w14:textId="77777777" w:rsidTr="00EE1EF1">
        <w:tc>
          <w:tcPr>
            <w:tcW w:w="988" w:type="dxa"/>
          </w:tcPr>
          <w:p w14:paraId="69B9076F" w14:textId="77777777" w:rsidR="00AF2F30" w:rsidRPr="00F245E6" w:rsidRDefault="00AF2F30" w:rsidP="00305183">
            <w:pPr>
              <w:rPr>
                <w:rFonts w:cs="Calibri Light"/>
              </w:rPr>
            </w:pPr>
          </w:p>
        </w:tc>
        <w:tc>
          <w:tcPr>
            <w:tcW w:w="6643" w:type="dxa"/>
          </w:tcPr>
          <w:p w14:paraId="7A5F16E5" w14:textId="77777777" w:rsidR="00AF2F30" w:rsidRPr="00F245E6" w:rsidRDefault="00AF2F30" w:rsidP="00305183">
            <w:pPr>
              <w:rPr>
                <w:rFonts w:cs="Calibri Light"/>
                <w:color w:val="C00000"/>
              </w:rPr>
            </w:pPr>
          </w:p>
        </w:tc>
        <w:tc>
          <w:tcPr>
            <w:tcW w:w="828" w:type="dxa"/>
            <w:vMerge/>
          </w:tcPr>
          <w:p w14:paraId="2CFE4CC6" w14:textId="77777777" w:rsidR="00AF2F30" w:rsidRPr="00F245E6" w:rsidRDefault="00AF2F30" w:rsidP="00305183">
            <w:pPr>
              <w:rPr>
                <w:rFonts w:cs="Calibri Light"/>
              </w:rPr>
            </w:pPr>
          </w:p>
        </w:tc>
        <w:tc>
          <w:tcPr>
            <w:tcW w:w="828" w:type="dxa"/>
            <w:vMerge/>
          </w:tcPr>
          <w:p w14:paraId="32D40BE4" w14:textId="77777777" w:rsidR="00AF2F30" w:rsidRPr="00F245E6" w:rsidRDefault="00AF2F30" w:rsidP="00305183">
            <w:pPr>
              <w:rPr>
                <w:rFonts w:cs="Calibri Light"/>
              </w:rPr>
            </w:pPr>
          </w:p>
        </w:tc>
      </w:tr>
    </w:tbl>
    <w:p w14:paraId="1DFBB97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AF2F30" w:rsidRPr="00F245E6" w14:paraId="485B4C95" w14:textId="77777777" w:rsidTr="00EE1EF1">
        <w:tc>
          <w:tcPr>
            <w:tcW w:w="988" w:type="dxa"/>
          </w:tcPr>
          <w:p w14:paraId="5D07513D" w14:textId="77777777" w:rsidR="00AF2F30" w:rsidRPr="00F245E6" w:rsidRDefault="00AF2F30" w:rsidP="00305183">
            <w:pPr>
              <w:rPr>
                <w:rFonts w:cs="Calibri Light"/>
              </w:rPr>
            </w:pPr>
            <w:r w:rsidRPr="00F245E6">
              <w:rPr>
                <w:rFonts w:cs="Calibri Light"/>
              </w:rPr>
              <w:t>F.3.1.c</w:t>
            </w:r>
          </w:p>
        </w:tc>
        <w:tc>
          <w:tcPr>
            <w:tcW w:w="6641" w:type="dxa"/>
          </w:tcPr>
          <w:p w14:paraId="7CC47BC8" w14:textId="77777777" w:rsidR="00AF2F30" w:rsidRPr="00F245E6" w:rsidRDefault="00AF2F30" w:rsidP="00305183">
            <w:pPr>
              <w:rPr>
                <w:rFonts w:cs="Calibri Light"/>
              </w:rPr>
            </w:pPr>
            <w:r w:rsidRPr="00F245E6">
              <w:rPr>
                <w:rFonts w:cs="Calibri Light"/>
              </w:rPr>
              <w:t>Gibt es ein Konzept für die Mitbestimmung, Empowerment und Stärkung der Eigenverantwortung der Bürger?</w:t>
            </w:r>
          </w:p>
          <w:p w14:paraId="18CD93B5" w14:textId="77777777" w:rsidR="00AF2F30" w:rsidRPr="00F245E6" w:rsidRDefault="00AF2F30" w:rsidP="00305183">
            <w:pPr>
              <w:rPr>
                <w:rFonts w:cs="Calibri Light"/>
              </w:rPr>
            </w:pPr>
            <w:r w:rsidRPr="00F245E6">
              <w:rPr>
                <w:rFonts w:cs="Calibri Light"/>
              </w:rPr>
              <w:t>(Ja + Beschreibung = 2 Punkte)</w:t>
            </w:r>
          </w:p>
        </w:tc>
        <w:tc>
          <w:tcPr>
            <w:tcW w:w="829" w:type="dxa"/>
            <w:vMerge w:val="restart"/>
          </w:tcPr>
          <w:p w14:paraId="21A83789" w14:textId="77777777" w:rsidR="00AF2F30" w:rsidRPr="00F245E6" w:rsidRDefault="00AF2F30" w:rsidP="00305183">
            <w:pPr>
              <w:rPr>
                <w:rFonts w:cs="Calibri Light"/>
              </w:rPr>
            </w:pPr>
            <w:r w:rsidRPr="00F245E6">
              <w:rPr>
                <w:rFonts w:cs="Calibri Light"/>
              </w:rPr>
              <w:t>mögl.</w:t>
            </w:r>
          </w:p>
          <w:p w14:paraId="4D673FC3" w14:textId="77777777" w:rsidR="00AF2F30" w:rsidRPr="00F245E6" w:rsidRDefault="00AF2F30" w:rsidP="00305183">
            <w:pPr>
              <w:jc w:val="center"/>
              <w:rPr>
                <w:rFonts w:cs="Calibri Light"/>
                <w:b/>
              </w:rPr>
            </w:pPr>
            <w:r w:rsidRPr="00F245E6">
              <w:rPr>
                <w:rFonts w:cs="Calibri Light"/>
                <w:b/>
              </w:rPr>
              <w:t>2 (K)</w:t>
            </w:r>
          </w:p>
        </w:tc>
        <w:tc>
          <w:tcPr>
            <w:tcW w:w="829" w:type="dxa"/>
            <w:vMerge w:val="restart"/>
          </w:tcPr>
          <w:p w14:paraId="0D05F023" w14:textId="77777777" w:rsidR="00AF2F30" w:rsidRPr="00F245E6" w:rsidRDefault="00AF2F30" w:rsidP="00305183">
            <w:pPr>
              <w:rPr>
                <w:rFonts w:cs="Calibri Light"/>
              </w:rPr>
            </w:pPr>
            <w:r w:rsidRPr="00F245E6">
              <w:rPr>
                <w:rFonts w:cs="Calibri Light"/>
              </w:rPr>
              <w:t>tats.</w:t>
            </w:r>
          </w:p>
          <w:p w14:paraId="37DA2F74" w14:textId="77777777" w:rsidR="00AF2F30" w:rsidRPr="00F245E6" w:rsidRDefault="00AF2F30" w:rsidP="00305183">
            <w:pPr>
              <w:jc w:val="center"/>
              <w:rPr>
                <w:rFonts w:cs="Calibri Light"/>
                <w:b/>
              </w:rPr>
            </w:pPr>
          </w:p>
        </w:tc>
      </w:tr>
      <w:tr w:rsidR="00AF2F30" w:rsidRPr="00F245E6" w14:paraId="32FC7443" w14:textId="77777777" w:rsidTr="00EE1EF1">
        <w:tc>
          <w:tcPr>
            <w:tcW w:w="988" w:type="dxa"/>
          </w:tcPr>
          <w:p w14:paraId="7195C8FE" w14:textId="77777777" w:rsidR="00AF2F30" w:rsidRPr="00F245E6" w:rsidRDefault="00AF2F30" w:rsidP="00305183">
            <w:pPr>
              <w:rPr>
                <w:rFonts w:cs="Calibri Light"/>
              </w:rPr>
            </w:pPr>
          </w:p>
        </w:tc>
        <w:tc>
          <w:tcPr>
            <w:tcW w:w="6641" w:type="dxa"/>
          </w:tcPr>
          <w:p w14:paraId="1A4CA273" w14:textId="77777777" w:rsidR="00AF2F30" w:rsidRPr="00F245E6" w:rsidRDefault="00AF2F30" w:rsidP="00305183">
            <w:pPr>
              <w:rPr>
                <w:rFonts w:cs="Calibri Light"/>
                <w:color w:val="C00000"/>
              </w:rPr>
            </w:pPr>
          </w:p>
        </w:tc>
        <w:tc>
          <w:tcPr>
            <w:tcW w:w="829" w:type="dxa"/>
            <w:vMerge/>
          </w:tcPr>
          <w:p w14:paraId="0900D818" w14:textId="77777777" w:rsidR="00AF2F30" w:rsidRPr="00F245E6" w:rsidRDefault="00AF2F30" w:rsidP="00305183">
            <w:pPr>
              <w:rPr>
                <w:rFonts w:cs="Calibri Light"/>
              </w:rPr>
            </w:pPr>
          </w:p>
        </w:tc>
        <w:tc>
          <w:tcPr>
            <w:tcW w:w="829" w:type="dxa"/>
            <w:vMerge/>
          </w:tcPr>
          <w:p w14:paraId="006EBAAF" w14:textId="77777777" w:rsidR="00AF2F30" w:rsidRPr="00F245E6" w:rsidRDefault="00AF2F30" w:rsidP="00305183">
            <w:pPr>
              <w:rPr>
                <w:rFonts w:cs="Calibri Light"/>
              </w:rPr>
            </w:pPr>
          </w:p>
        </w:tc>
      </w:tr>
    </w:tbl>
    <w:p w14:paraId="1A04FA05"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8"/>
        <w:gridCol w:w="825"/>
        <w:gridCol w:w="826"/>
      </w:tblGrid>
      <w:tr w:rsidR="00AF2F30" w:rsidRPr="00F245E6" w14:paraId="15371FCF" w14:textId="77777777" w:rsidTr="00EE1EF1">
        <w:tc>
          <w:tcPr>
            <w:tcW w:w="988" w:type="dxa"/>
          </w:tcPr>
          <w:p w14:paraId="4BF86254" w14:textId="77777777" w:rsidR="00AF2F30" w:rsidRPr="00F245E6" w:rsidRDefault="00AF2F30" w:rsidP="00305183">
            <w:pPr>
              <w:rPr>
                <w:rFonts w:cs="Calibri Light"/>
              </w:rPr>
            </w:pPr>
            <w:r w:rsidRPr="00F245E6">
              <w:rPr>
                <w:rFonts w:cs="Calibri Light"/>
              </w:rPr>
              <w:t>F.3.1.d</w:t>
            </w:r>
          </w:p>
        </w:tc>
        <w:tc>
          <w:tcPr>
            <w:tcW w:w="6648" w:type="dxa"/>
          </w:tcPr>
          <w:p w14:paraId="12E0FDCF" w14:textId="77777777" w:rsidR="00AF2F30" w:rsidRPr="00F245E6" w:rsidRDefault="00AF2F30" w:rsidP="00305183">
            <w:pPr>
              <w:rPr>
                <w:rFonts w:cs="Calibri Light"/>
              </w:rPr>
            </w:pPr>
            <w:r w:rsidRPr="00F245E6">
              <w:rPr>
                <w:rFonts w:cs="Calibri Light"/>
              </w:rPr>
              <w:t>Gibt es ein Gesamtkonzept zur Vielfalt/Inklusion/dem sozialen Zusammenhalt/Ehrenamt/Verhinderung unerwünschter Anonymität?</w:t>
            </w:r>
          </w:p>
          <w:p w14:paraId="5C759C5B" w14:textId="77777777" w:rsidR="00AF2F30" w:rsidRPr="00F245E6" w:rsidRDefault="00AF2F30" w:rsidP="00305183">
            <w:pPr>
              <w:rPr>
                <w:rFonts w:cs="Calibri Light"/>
              </w:rPr>
            </w:pPr>
            <w:r w:rsidRPr="00F245E6">
              <w:rPr>
                <w:rFonts w:cs="Calibri Light"/>
              </w:rPr>
              <w:t>(Ja + Beschreibung = 3 Punkte)</w:t>
            </w:r>
          </w:p>
        </w:tc>
        <w:tc>
          <w:tcPr>
            <w:tcW w:w="825" w:type="dxa"/>
            <w:vMerge w:val="restart"/>
          </w:tcPr>
          <w:p w14:paraId="26FC24B4" w14:textId="77777777" w:rsidR="00AF2F30" w:rsidRPr="00F245E6" w:rsidRDefault="00AF2F30" w:rsidP="00305183">
            <w:pPr>
              <w:rPr>
                <w:rFonts w:cs="Calibri Light"/>
              </w:rPr>
            </w:pPr>
            <w:r w:rsidRPr="00F245E6">
              <w:rPr>
                <w:rFonts w:cs="Calibri Light"/>
              </w:rPr>
              <w:t>mögl.</w:t>
            </w:r>
          </w:p>
          <w:p w14:paraId="3218D878" w14:textId="77777777" w:rsidR="00AF2F30" w:rsidRPr="00F245E6" w:rsidRDefault="00AF2F30" w:rsidP="00305183">
            <w:pPr>
              <w:jc w:val="center"/>
              <w:rPr>
                <w:rFonts w:cs="Calibri Light"/>
                <w:b/>
              </w:rPr>
            </w:pPr>
            <w:r w:rsidRPr="00F245E6">
              <w:rPr>
                <w:rFonts w:cs="Calibri Light"/>
                <w:b/>
              </w:rPr>
              <w:t>2 (K)</w:t>
            </w:r>
          </w:p>
        </w:tc>
        <w:tc>
          <w:tcPr>
            <w:tcW w:w="826" w:type="dxa"/>
            <w:vMerge w:val="restart"/>
          </w:tcPr>
          <w:p w14:paraId="7E354D94" w14:textId="77777777" w:rsidR="00AF2F30" w:rsidRPr="00F245E6" w:rsidRDefault="00AF2F30" w:rsidP="00305183">
            <w:pPr>
              <w:rPr>
                <w:rFonts w:cs="Calibri Light"/>
              </w:rPr>
            </w:pPr>
            <w:r w:rsidRPr="00F245E6">
              <w:rPr>
                <w:rFonts w:cs="Calibri Light"/>
              </w:rPr>
              <w:t>tats.</w:t>
            </w:r>
          </w:p>
          <w:p w14:paraId="5DEE2CBC" w14:textId="77777777" w:rsidR="00AF2F30" w:rsidRPr="00F245E6" w:rsidRDefault="00AF2F30" w:rsidP="00305183">
            <w:pPr>
              <w:jc w:val="center"/>
              <w:rPr>
                <w:rFonts w:cs="Calibri Light"/>
                <w:b/>
              </w:rPr>
            </w:pPr>
          </w:p>
        </w:tc>
      </w:tr>
      <w:tr w:rsidR="00AF2F30" w:rsidRPr="00F245E6" w14:paraId="2A1D6C1F" w14:textId="77777777" w:rsidTr="00EE1EF1">
        <w:tc>
          <w:tcPr>
            <w:tcW w:w="988" w:type="dxa"/>
          </w:tcPr>
          <w:p w14:paraId="7ECC172C" w14:textId="77777777" w:rsidR="00AF2F30" w:rsidRPr="00F245E6" w:rsidRDefault="00AF2F30" w:rsidP="00305183">
            <w:pPr>
              <w:rPr>
                <w:rFonts w:cs="Calibri Light"/>
              </w:rPr>
            </w:pPr>
          </w:p>
        </w:tc>
        <w:tc>
          <w:tcPr>
            <w:tcW w:w="6648" w:type="dxa"/>
          </w:tcPr>
          <w:p w14:paraId="76A1DE0E" w14:textId="77777777" w:rsidR="00AF2F30" w:rsidRPr="00F245E6" w:rsidRDefault="00AF2F30" w:rsidP="00305183">
            <w:pPr>
              <w:rPr>
                <w:rFonts w:cs="Calibri Light"/>
                <w:color w:val="C00000"/>
              </w:rPr>
            </w:pPr>
          </w:p>
        </w:tc>
        <w:tc>
          <w:tcPr>
            <w:tcW w:w="825" w:type="dxa"/>
            <w:vMerge/>
          </w:tcPr>
          <w:p w14:paraId="3AD0AEA8" w14:textId="77777777" w:rsidR="00AF2F30" w:rsidRPr="00F245E6" w:rsidRDefault="00AF2F30" w:rsidP="00305183">
            <w:pPr>
              <w:rPr>
                <w:rFonts w:cs="Calibri Light"/>
              </w:rPr>
            </w:pPr>
          </w:p>
        </w:tc>
        <w:tc>
          <w:tcPr>
            <w:tcW w:w="826" w:type="dxa"/>
            <w:vMerge/>
          </w:tcPr>
          <w:p w14:paraId="72C92856" w14:textId="77777777" w:rsidR="00AF2F30" w:rsidRPr="00F245E6" w:rsidRDefault="00AF2F30" w:rsidP="00305183">
            <w:pPr>
              <w:rPr>
                <w:rFonts w:cs="Calibri Light"/>
              </w:rPr>
            </w:pPr>
          </w:p>
        </w:tc>
      </w:tr>
    </w:tbl>
    <w:p w14:paraId="45C9A4EC"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AF2F30" w:rsidRPr="00F245E6" w14:paraId="7FFA65B6" w14:textId="77777777" w:rsidTr="00EE1EF1">
        <w:tc>
          <w:tcPr>
            <w:tcW w:w="988" w:type="dxa"/>
          </w:tcPr>
          <w:p w14:paraId="63C8CC65" w14:textId="77777777" w:rsidR="00AF2F30" w:rsidRPr="00F245E6" w:rsidRDefault="00AF2F30" w:rsidP="00305183">
            <w:pPr>
              <w:rPr>
                <w:rFonts w:cs="Calibri Light"/>
              </w:rPr>
            </w:pPr>
            <w:r w:rsidRPr="00F245E6">
              <w:rPr>
                <w:rFonts w:cs="Calibri Light"/>
              </w:rPr>
              <w:t>F.2.2.b</w:t>
            </w:r>
          </w:p>
        </w:tc>
        <w:tc>
          <w:tcPr>
            <w:tcW w:w="6641" w:type="dxa"/>
          </w:tcPr>
          <w:p w14:paraId="295636A7" w14:textId="77777777" w:rsidR="00AF2F30" w:rsidRPr="00F245E6" w:rsidRDefault="00AF2F30" w:rsidP="00305183">
            <w:pPr>
              <w:rPr>
                <w:rFonts w:cs="Calibri Light"/>
              </w:rPr>
            </w:pPr>
            <w:r w:rsidRPr="00F245E6">
              <w:rPr>
                <w:rFonts w:cs="Calibri Light"/>
              </w:rPr>
              <w:t>Wie sieht die Situation der Familien, des Sozialkapitals (Strukturen sozialer Netze) und des Miteinanders in der Gemeinde aus?</w:t>
            </w:r>
          </w:p>
          <w:p w14:paraId="6B7B7716" w14:textId="77777777" w:rsidR="00AF2F30" w:rsidRPr="00F245E6" w:rsidRDefault="00AF2F30" w:rsidP="00305183">
            <w:pPr>
              <w:rPr>
                <w:rFonts w:cs="Calibri Light"/>
              </w:rPr>
            </w:pPr>
            <w:r w:rsidRPr="00F245E6">
              <w:rPr>
                <w:rFonts w:cs="Calibri Light"/>
              </w:rPr>
              <w:t>(Beschreibung = 1 Punkt)</w:t>
            </w:r>
          </w:p>
        </w:tc>
        <w:tc>
          <w:tcPr>
            <w:tcW w:w="829" w:type="dxa"/>
            <w:vMerge w:val="restart"/>
          </w:tcPr>
          <w:p w14:paraId="7A947FB3" w14:textId="77777777" w:rsidR="00AF2F30" w:rsidRPr="00F245E6" w:rsidRDefault="00AF2F30" w:rsidP="00305183">
            <w:pPr>
              <w:rPr>
                <w:rFonts w:cs="Calibri Light"/>
              </w:rPr>
            </w:pPr>
            <w:r w:rsidRPr="00F245E6">
              <w:rPr>
                <w:rFonts w:cs="Calibri Light"/>
              </w:rPr>
              <w:t>mögl.</w:t>
            </w:r>
          </w:p>
          <w:p w14:paraId="2DF3E7D8" w14:textId="77777777" w:rsidR="00AF2F30" w:rsidRPr="00F245E6" w:rsidRDefault="00AF2F30" w:rsidP="00305183">
            <w:pPr>
              <w:jc w:val="center"/>
              <w:rPr>
                <w:rFonts w:cs="Calibri Light"/>
                <w:b/>
              </w:rPr>
            </w:pPr>
            <w:r w:rsidRPr="00F245E6">
              <w:rPr>
                <w:rFonts w:cs="Calibri Light"/>
                <w:b/>
              </w:rPr>
              <w:t>1 (K)</w:t>
            </w:r>
          </w:p>
        </w:tc>
        <w:tc>
          <w:tcPr>
            <w:tcW w:w="829" w:type="dxa"/>
            <w:vMerge w:val="restart"/>
          </w:tcPr>
          <w:p w14:paraId="01122004" w14:textId="77777777" w:rsidR="00AF2F30" w:rsidRPr="00F245E6" w:rsidRDefault="00AF2F30" w:rsidP="00305183">
            <w:pPr>
              <w:rPr>
                <w:rFonts w:cs="Calibri Light"/>
              </w:rPr>
            </w:pPr>
            <w:r w:rsidRPr="00F245E6">
              <w:rPr>
                <w:rFonts w:cs="Calibri Light"/>
              </w:rPr>
              <w:t>tats.</w:t>
            </w:r>
          </w:p>
          <w:p w14:paraId="2F62E510" w14:textId="77777777" w:rsidR="00AF2F30" w:rsidRPr="00F245E6" w:rsidRDefault="00AF2F30" w:rsidP="00305183">
            <w:pPr>
              <w:jc w:val="center"/>
              <w:rPr>
                <w:rFonts w:cs="Calibri Light"/>
                <w:b/>
              </w:rPr>
            </w:pPr>
          </w:p>
        </w:tc>
      </w:tr>
      <w:tr w:rsidR="00AF2F30" w:rsidRPr="00F245E6" w14:paraId="2C380683" w14:textId="77777777" w:rsidTr="00EE1EF1">
        <w:tc>
          <w:tcPr>
            <w:tcW w:w="988" w:type="dxa"/>
          </w:tcPr>
          <w:p w14:paraId="441CE6B9" w14:textId="77777777" w:rsidR="00AF2F30" w:rsidRPr="00F245E6" w:rsidRDefault="00AF2F30" w:rsidP="00305183">
            <w:pPr>
              <w:rPr>
                <w:rFonts w:cs="Calibri Light"/>
              </w:rPr>
            </w:pPr>
          </w:p>
        </w:tc>
        <w:tc>
          <w:tcPr>
            <w:tcW w:w="6641" w:type="dxa"/>
          </w:tcPr>
          <w:p w14:paraId="23CC2325" w14:textId="77777777" w:rsidR="00AF2F30" w:rsidRPr="00F245E6" w:rsidRDefault="00AF2F30" w:rsidP="00305183">
            <w:pPr>
              <w:rPr>
                <w:rFonts w:cs="Calibri Light"/>
                <w:color w:val="C00000"/>
              </w:rPr>
            </w:pPr>
          </w:p>
        </w:tc>
        <w:tc>
          <w:tcPr>
            <w:tcW w:w="829" w:type="dxa"/>
            <w:vMerge/>
          </w:tcPr>
          <w:p w14:paraId="696D1768" w14:textId="77777777" w:rsidR="00AF2F30" w:rsidRPr="00F245E6" w:rsidRDefault="00AF2F30" w:rsidP="00305183">
            <w:pPr>
              <w:rPr>
                <w:rFonts w:cs="Calibri Light"/>
              </w:rPr>
            </w:pPr>
          </w:p>
        </w:tc>
        <w:tc>
          <w:tcPr>
            <w:tcW w:w="829" w:type="dxa"/>
            <w:vMerge/>
          </w:tcPr>
          <w:p w14:paraId="1927F03D" w14:textId="77777777" w:rsidR="00AF2F30" w:rsidRPr="00F245E6" w:rsidRDefault="00AF2F30" w:rsidP="00305183">
            <w:pPr>
              <w:rPr>
                <w:rFonts w:cs="Calibri Light"/>
              </w:rPr>
            </w:pPr>
          </w:p>
        </w:tc>
      </w:tr>
    </w:tbl>
    <w:p w14:paraId="7C5EABD3"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AF2F30" w:rsidRPr="00F245E6" w14:paraId="42D8ACA5" w14:textId="77777777" w:rsidTr="00EE1EF1">
        <w:tc>
          <w:tcPr>
            <w:tcW w:w="988" w:type="dxa"/>
          </w:tcPr>
          <w:p w14:paraId="56F2AE7E" w14:textId="77777777" w:rsidR="00AF2F30" w:rsidRPr="00F245E6" w:rsidRDefault="00AF2F30" w:rsidP="00305183">
            <w:pPr>
              <w:rPr>
                <w:rFonts w:cs="Calibri Light"/>
              </w:rPr>
            </w:pPr>
            <w:r w:rsidRPr="00F245E6">
              <w:rPr>
                <w:rFonts w:cs="Calibri Light"/>
              </w:rPr>
              <w:t>F.4.1.c</w:t>
            </w:r>
          </w:p>
        </w:tc>
        <w:tc>
          <w:tcPr>
            <w:tcW w:w="6641" w:type="dxa"/>
          </w:tcPr>
          <w:p w14:paraId="371D06E5" w14:textId="10FA249A" w:rsidR="00AF2F30" w:rsidRPr="00F245E6" w:rsidRDefault="00AF2F30" w:rsidP="00305183">
            <w:pPr>
              <w:rPr>
                <w:rFonts w:cs="Calibri Light"/>
              </w:rPr>
            </w:pPr>
            <w:r w:rsidRPr="00F245E6">
              <w:rPr>
                <w:rFonts w:cs="Calibri Light"/>
              </w:rPr>
              <w:t>Gibt es aktive Unterstützung der Mitverantwor</w:t>
            </w:r>
            <w:r w:rsidR="009857C0">
              <w:rPr>
                <w:rFonts w:cs="Calibri Light"/>
              </w:rPr>
              <w:t>t</w:t>
            </w:r>
            <w:r w:rsidRPr="00F245E6">
              <w:rPr>
                <w:rFonts w:cs="Calibri Light"/>
              </w:rPr>
              <w:t>ung der Bürger, soziales Engagement und Ehrenamt?</w:t>
            </w:r>
          </w:p>
          <w:p w14:paraId="6F9E40FA" w14:textId="77777777" w:rsidR="00AF2F30" w:rsidRPr="00F245E6" w:rsidRDefault="00AF2F30" w:rsidP="00305183">
            <w:pPr>
              <w:rPr>
                <w:rFonts w:cs="Calibri Light"/>
              </w:rPr>
            </w:pPr>
            <w:r w:rsidRPr="00F245E6">
              <w:rPr>
                <w:rFonts w:cs="Calibri Light"/>
              </w:rPr>
              <w:t>(Ja + Beschreibung = 2 Punkte)</w:t>
            </w:r>
          </w:p>
        </w:tc>
        <w:tc>
          <w:tcPr>
            <w:tcW w:w="829" w:type="dxa"/>
            <w:vMerge w:val="restart"/>
          </w:tcPr>
          <w:p w14:paraId="252FA318" w14:textId="77777777" w:rsidR="00AF2F30" w:rsidRPr="00F245E6" w:rsidRDefault="00AF2F30" w:rsidP="00305183">
            <w:pPr>
              <w:rPr>
                <w:rFonts w:cs="Calibri Light"/>
              </w:rPr>
            </w:pPr>
            <w:r w:rsidRPr="00F245E6">
              <w:rPr>
                <w:rFonts w:cs="Calibri Light"/>
              </w:rPr>
              <w:t>mögl.</w:t>
            </w:r>
          </w:p>
          <w:p w14:paraId="2F909554" w14:textId="77777777" w:rsidR="00AF2F30" w:rsidRPr="00F245E6" w:rsidRDefault="00AF2F30" w:rsidP="00305183">
            <w:pPr>
              <w:jc w:val="center"/>
              <w:rPr>
                <w:rFonts w:cs="Calibri Light"/>
                <w:b/>
              </w:rPr>
            </w:pPr>
            <w:r w:rsidRPr="00F245E6">
              <w:rPr>
                <w:rFonts w:cs="Calibri Light"/>
                <w:b/>
              </w:rPr>
              <w:t>2 (K)</w:t>
            </w:r>
          </w:p>
        </w:tc>
        <w:tc>
          <w:tcPr>
            <w:tcW w:w="829" w:type="dxa"/>
            <w:vMerge w:val="restart"/>
          </w:tcPr>
          <w:p w14:paraId="58BD878A" w14:textId="77777777" w:rsidR="00AF2F30" w:rsidRPr="00F245E6" w:rsidRDefault="00AF2F30" w:rsidP="00305183">
            <w:pPr>
              <w:rPr>
                <w:rFonts w:cs="Calibri Light"/>
              </w:rPr>
            </w:pPr>
            <w:r w:rsidRPr="00F245E6">
              <w:rPr>
                <w:rFonts w:cs="Calibri Light"/>
              </w:rPr>
              <w:t>tats.</w:t>
            </w:r>
          </w:p>
          <w:p w14:paraId="7A0592AB" w14:textId="77777777" w:rsidR="00AF2F30" w:rsidRPr="00F245E6" w:rsidRDefault="00AF2F30" w:rsidP="00305183">
            <w:pPr>
              <w:jc w:val="center"/>
              <w:rPr>
                <w:rFonts w:cs="Calibri Light"/>
                <w:b/>
              </w:rPr>
            </w:pPr>
          </w:p>
        </w:tc>
      </w:tr>
      <w:tr w:rsidR="00AF2F30" w:rsidRPr="00F245E6" w14:paraId="061460B0" w14:textId="77777777" w:rsidTr="00EE1EF1">
        <w:tc>
          <w:tcPr>
            <w:tcW w:w="988" w:type="dxa"/>
          </w:tcPr>
          <w:p w14:paraId="0D641FF8" w14:textId="77777777" w:rsidR="00AF2F30" w:rsidRPr="00F245E6" w:rsidRDefault="00AF2F30" w:rsidP="00305183">
            <w:pPr>
              <w:rPr>
                <w:rFonts w:cs="Calibri Light"/>
              </w:rPr>
            </w:pPr>
          </w:p>
        </w:tc>
        <w:tc>
          <w:tcPr>
            <w:tcW w:w="6641" w:type="dxa"/>
          </w:tcPr>
          <w:p w14:paraId="552B2165" w14:textId="77777777" w:rsidR="00AF2F30" w:rsidRPr="00F245E6" w:rsidRDefault="00AF2F30" w:rsidP="00305183">
            <w:pPr>
              <w:rPr>
                <w:rFonts w:cs="Calibri Light"/>
                <w:color w:val="C00000"/>
              </w:rPr>
            </w:pPr>
          </w:p>
        </w:tc>
        <w:tc>
          <w:tcPr>
            <w:tcW w:w="829" w:type="dxa"/>
            <w:vMerge/>
          </w:tcPr>
          <w:p w14:paraId="72ACF149" w14:textId="77777777" w:rsidR="00AF2F30" w:rsidRPr="00F245E6" w:rsidRDefault="00AF2F30" w:rsidP="00305183">
            <w:pPr>
              <w:rPr>
                <w:rFonts w:cs="Calibri Light"/>
              </w:rPr>
            </w:pPr>
          </w:p>
        </w:tc>
        <w:tc>
          <w:tcPr>
            <w:tcW w:w="829" w:type="dxa"/>
            <w:vMerge/>
          </w:tcPr>
          <w:p w14:paraId="6FB1764D" w14:textId="77777777" w:rsidR="00AF2F30" w:rsidRPr="00F245E6" w:rsidRDefault="00AF2F30" w:rsidP="00305183">
            <w:pPr>
              <w:rPr>
                <w:rFonts w:cs="Calibri Light"/>
              </w:rPr>
            </w:pPr>
          </w:p>
        </w:tc>
      </w:tr>
    </w:tbl>
    <w:p w14:paraId="56CDE507"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AF2F30" w:rsidRPr="00F245E6" w14:paraId="57ACC4AF" w14:textId="77777777" w:rsidTr="00EE1EF1">
        <w:tc>
          <w:tcPr>
            <w:tcW w:w="988" w:type="dxa"/>
          </w:tcPr>
          <w:p w14:paraId="33D81403" w14:textId="77777777" w:rsidR="00AF2F30" w:rsidRPr="00F245E6" w:rsidRDefault="00AF2F30" w:rsidP="00305183">
            <w:pPr>
              <w:rPr>
                <w:rFonts w:cs="Calibri Light"/>
              </w:rPr>
            </w:pPr>
            <w:r w:rsidRPr="00F245E6">
              <w:rPr>
                <w:rFonts w:cs="Calibri Light"/>
              </w:rPr>
              <w:t>F.2.2.c</w:t>
            </w:r>
          </w:p>
        </w:tc>
        <w:tc>
          <w:tcPr>
            <w:tcW w:w="6641" w:type="dxa"/>
          </w:tcPr>
          <w:p w14:paraId="03848219" w14:textId="77777777" w:rsidR="00AF2F30" w:rsidRPr="00F245E6" w:rsidRDefault="00AF2F30" w:rsidP="00305183">
            <w:pPr>
              <w:rPr>
                <w:rFonts w:cs="Calibri Light"/>
              </w:rPr>
            </w:pPr>
            <w:r w:rsidRPr="00F245E6">
              <w:rPr>
                <w:rFonts w:cs="Calibri Light"/>
              </w:rPr>
              <w:t>Gibt es eine Meldestelle für Glücksmomente in der Gemeinde?</w:t>
            </w:r>
          </w:p>
          <w:p w14:paraId="0D7FA5BE" w14:textId="77777777" w:rsidR="00AF2F30" w:rsidRPr="00F245E6" w:rsidRDefault="00AF2F30" w:rsidP="00305183">
            <w:pPr>
              <w:rPr>
                <w:rFonts w:cs="Calibri Light"/>
              </w:rPr>
            </w:pPr>
            <w:r w:rsidRPr="00F245E6">
              <w:rPr>
                <w:rFonts w:cs="Calibri Light"/>
              </w:rPr>
              <w:t>(Ja = 1 Punkt)</w:t>
            </w:r>
          </w:p>
        </w:tc>
        <w:tc>
          <w:tcPr>
            <w:tcW w:w="829" w:type="dxa"/>
            <w:vMerge w:val="restart"/>
          </w:tcPr>
          <w:p w14:paraId="75062763" w14:textId="77777777" w:rsidR="00AF2F30" w:rsidRPr="00F245E6" w:rsidRDefault="00AF2F30" w:rsidP="00305183">
            <w:pPr>
              <w:rPr>
                <w:rFonts w:cs="Calibri Light"/>
              </w:rPr>
            </w:pPr>
            <w:r w:rsidRPr="00F245E6">
              <w:rPr>
                <w:rFonts w:cs="Calibri Light"/>
              </w:rPr>
              <w:t>mögl.</w:t>
            </w:r>
          </w:p>
          <w:p w14:paraId="0821F81B" w14:textId="77777777" w:rsidR="00AF2F30" w:rsidRPr="00F245E6" w:rsidRDefault="00AF2F30" w:rsidP="00305183">
            <w:pPr>
              <w:jc w:val="center"/>
              <w:rPr>
                <w:rFonts w:cs="Calibri Light"/>
                <w:b/>
              </w:rPr>
            </w:pPr>
            <w:r w:rsidRPr="00F245E6">
              <w:rPr>
                <w:rFonts w:cs="Calibri Light"/>
                <w:b/>
              </w:rPr>
              <w:t>1 (K)</w:t>
            </w:r>
          </w:p>
        </w:tc>
        <w:tc>
          <w:tcPr>
            <w:tcW w:w="829" w:type="dxa"/>
            <w:vMerge w:val="restart"/>
          </w:tcPr>
          <w:p w14:paraId="1A37D018" w14:textId="77777777" w:rsidR="00AF2F30" w:rsidRPr="00F245E6" w:rsidRDefault="00AF2F30" w:rsidP="00305183">
            <w:pPr>
              <w:rPr>
                <w:rFonts w:cs="Calibri Light"/>
              </w:rPr>
            </w:pPr>
            <w:r w:rsidRPr="00F245E6">
              <w:rPr>
                <w:rFonts w:cs="Calibri Light"/>
              </w:rPr>
              <w:t>tats.</w:t>
            </w:r>
          </w:p>
          <w:p w14:paraId="6A36E99B" w14:textId="77777777" w:rsidR="00AF2F30" w:rsidRPr="00F245E6" w:rsidRDefault="00AF2F30" w:rsidP="00305183">
            <w:pPr>
              <w:jc w:val="center"/>
              <w:rPr>
                <w:rFonts w:cs="Calibri Light"/>
                <w:b/>
              </w:rPr>
            </w:pPr>
          </w:p>
        </w:tc>
      </w:tr>
      <w:tr w:rsidR="00AF2F30" w:rsidRPr="00F245E6" w14:paraId="6B9384C6" w14:textId="77777777" w:rsidTr="00EE1EF1">
        <w:tc>
          <w:tcPr>
            <w:tcW w:w="988" w:type="dxa"/>
          </w:tcPr>
          <w:p w14:paraId="1A026490" w14:textId="77777777" w:rsidR="00AF2F30" w:rsidRPr="00F245E6" w:rsidRDefault="00AF2F30" w:rsidP="00305183">
            <w:pPr>
              <w:rPr>
                <w:rFonts w:cs="Calibri Light"/>
              </w:rPr>
            </w:pPr>
          </w:p>
        </w:tc>
        <w:tc>
          <w:tcPr>
            <w:tcW w:w="6641" w:type="dxa"/>
          </w:tcPr>
          <w:p w14:paraId="68D8ACDF" w14:textId="77777777" w:rsidR="00AF2F30" w:rsidRPr="00F245E6" w:rsidRDefault="00AF2F30" w:rsidP="00305183">
            <w:pPr>
              <w:rPr>
                <w:rFonts w:cs="Calibri Light"/>
                <w:color w:val="C00000"/>
              </w:rPr>
            </w:pPr>
          </w:p>
        </w:tc>
        <w:tc>
          <w:tcPr>
            <w:tcW w:w="829" w:type="dxa"/>
            <w:vMerge/>
          </w:tcPr>
          <w:p w14:paraId="5B6CC891" w14:textId="77777777" w:rsidR="00AF2F30" w:rsidRPr="00F245E6" w:rsidRDefault="00AF2F30" w:rsidP="00305183">
            <w:pPr>
              <w:rPr>
                <w:rFonts w:cs="Calibri Light"/>
              </w:rPr>
            </w:pPr>
          </w:p>
        </w:tc>
        <w:tc>
          <w:tcPr>
            <w:tcW w:w="829" w:type="dxa"/>
            <w:vMerge/>
          </w:tcPr>
          <w:p w14:paraId="77574F8B" w14:textId="77777777" w:rsidR="00AF2F30" w:rsidRPr="00F245E6" w:rsidRDefault="00AF2F30" w:rsidP="00305183">
            <w:pPr>
              <w:rPr>
                <w:rFonts w:cs="Calibri Light"/>
              </w:rPr>
            </w:pPr>
          </w:p>
        </w:tc>
      </w:tr>
    </w:tbl>
    <w:p w14:paraId="155994B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AF2F30" w:rsidRPr="00F245E6" w14:paraId="1EE21CC7" w14:textId="77777777" w:rsidTr="00EE1EF1">
        <w:tc>
          <w:tcPr>
            <w:tcW w:w="988" w:type="dxa"/>
          </w:tcPr>
          <w:p w14:paraId="28AC1DC2" w14:textId="77777777" w:rsidR="00AF2F30" w:rsidRPr="00F245E6" w:rsidRDefault="00AF2F30" w:rsidP="00305183">
            <w:pPr>
              <w:rPr>
                <w:rFonts w:cs="Calibri Light"/>
              </w:rPr>
            </w:pPr>
            <w:r w:rsidRPr="00F245E6">
              <w:rPr>
                <w:rFonts w:cs="Calibri Light"/>
              </w:rPr>
              <w:t>F.2.2.d</w:t>
            </w:r>
          </w:p>
        </w:tc>
        <w:tc>
          <w:tcPr>
            <w:tcW w:w="6641" w:type="dxa"/>
          </w:tcPr>
          <w:p w14:paraId="6DFE620E" w14:textId="77777777" w:rsidR="00AF2F30" w:rsidRPr="00F245E6" w:rsidRDefault="00AF2F30" w:rsidP="00305183">
            <w:pPr>
              <w:rPr>
                <w:rFonts w:cs="Calibri Light"/>
              </w:rPr>
            </w:pPr>
            <w:r w:rsidRPr="00F245E6">
              <w:rPr>
                <w:rFonts w:cs="Calibri Light"/>
              </w:rPr>
              <w:t>Gibt es einen Sucher / Chronist für immaterielle Schätze in der Gemeinde?</w:t>
            </w:r>
          </w:p>
          <w:p w14:paraId="5304B755" w14:textId="77777777" w:rsidR="00AF2F30" w:rsidRPr="00F245E6" w:rsidRDefault="00AF2F30" w:rsidP="00305183">
            <w:pPr>
              <w:rPr>
                <w:rFonts w:cs="Calibri Light"/>
              </w:rPr>
            </w:pPr>
            <w:r w:rsidRPr="00F245E6">
              <w:rPr>
                <w:rFonts w:cs="Calibri Light"/>
              </w:rPr>
              <w:t>(Ja = 1 Punkt)</w:t>
            </w:r>
          </w:p>
        </w:tc>
        <w:tc>
          <w:tcPr>
            <w:tcW w:w="829" w:type="dxa"/>
            <w:vMerge w:val="restart"/>
          </w:tcPr>
          <w:p w14:paraId="76FA28A5" w14:textId="77777777" w:rsidR="00AF2F30" w:rsidRPr="00F245E6" w:rsidRDefault="00AF2F30" w:rsidP="00305183">
            <w:pPr>
              <w:rPr>
                <w:rFonts w:cs="Calibri Light"/>
              </w:rPr>
            </w:pPr>
            <w:r w:rsidRPr="00F245E6">
              <w:rPr>
                <w:rFonts w:cs="Calibri Light"/>
              </w:rPr>
              <w:t>mögl.</w:t>
            </w:r>
          </w:p>
          <w:p w14:paraId="75F629F0" w14:textId="77777777" w:rsidR="00AF2F30" w:rsidRPr="00F245E6" w:rsidRDefault="00AF2F30" w:rsidP="00305183">
            <w:pPr>
              <w:jc w:val="center"/>
              <w:rPr>
                <w:rFonts w:cs="Calibri Light"/>
                <w:b/>
              </w:rPr>
            </w:pPr>
            <w:r w:rsidRPr="00F245E6">
              <w:rPr>
                <w:rFonts w:cs="Calibri Light"/>
                <w:b/>
              </w:rPr>
              <w:t>1 (K)</w:t>
            </w:r>
          </w:p>
        </w:tc>
        <w:tc>
          <w:tcPr>
            <w:tcW w:w="829" w:type="dxa"/>
            <w:vMerge w:val="restart"/>
          </w:tcPr>
          <w:p w14:paraId="7FB3E0E2" w14:textId="77777777" w:rsidR="00AF2F30" w:rsidRPr="00F245E6" w:rsidRDefault="00AF2F30" w:rsidP="00305183">
            <w:pPr>
              <w:rPr>
                <w:rFonts w:cs="Calibri Light"/>
              </w:rPr>
            </w:pPr>
            <w:r w:rsidRPr="00F245E6">
              <w:rPr>
                <w:rFonts w:cs="Calibri Light"/>
              </w:rPr>
              <w:t>tats.</w:t>
            </w:r>
          </w:p>
          <w:p w14:paraId="32C73251" w14:textId="77777777" w:rsidR="00AF2F30" w:rsidRPr="00F245E6" w:rsidRDefault="00AF2F30" w:rsidP="00305183">
            <w:pPr>
              <w:jc w:val="center"/>
              <w:rPr>
                <w:rFonts w:cs="Calibri Light"/>
                <w:b/>
              </w:rPr>
            </w:pPr>
          </w:p>
        </w:tc>
      </w:tr>
      <w:tr w:rsidR="00AF2F30" w:rsidRPr="00F245E6" w14:paraId="65DBA80E" w14:textId="77777777" w:rsidTr="00EE1EF1">
        <w:tc>
          <w:tcPr>
            <w:tcW w:w="988" w:type="dxa"/>
          </w:tcPr>
          <w:p w14:paraId="6376BF7B" w14:textId="77777777" w:rsidR="00AF2F30" w:rsidRPr="00F245E6" w:rsidRDefault="00AF2F30" w:rsidP="00305183">
            <w:pPr>
              <w:rPr>
                <w:rFonts w:cs="Calibri Light"/>
              </w:rPr>
            </w:pPr>
          </w:p>
        </w:tc>
        <w:tc>
          <w:tcPr>
            <w:tcW w:w="6641" w:type="dxa"/>
          </w:tcPr>
          <w:p w14:paraId="5D9CAC92" w14:textId="77777777" w:rsidR="00AF2F30" w:rsidRPr="00F245E6" w:rsidRDefault="00AF2F30" w:rsidP="00305183">
            <w:pPr>
              <w:rPr>
                <w:rFonts w:cs="Calibri Light"/>
                <w:color w:val="C00000"/>
              </w:rPr>
            </w:pPr>
          </w:p>
        </w:tc>
        <w:tc>
          <w:tcPr>
            <w:tcW w:w="829" w:type="dxa"/>
            <w:vMerge/>
          </w:tcPr>
          <w:p w14:paraId="5E95438A" w14:textId="77777777" w:rsidR="00AF2F30" w:rsidRPr="00F245E6" w:rsidRDefault="00AF2F30" w:rsidP="00305183">
            <w:pPr>
              <w:rPr>
                <w:rFonts w:cs="Calibri Light"/>
              </w:rPr>
            </w:pPr>
          </w:p>
        </w:tc>
        <w:tc>
          <w:tcPr>
            <w:tcW w:w="829" w:type="dxa"/>
            <w:vMerge/>
          </w:tcPr>
          <w:p w14:paraId="1F4CF18E" w14:textId="77777777" w:rsidR="00AF2F30" w:rsidRPr="00F245E6" w:rsidRDefault="00AF2F30" w:rsidP="00305183">
            <w:pPr>
              <w:rPr>
                <w:rFonts w:cs="Calibri Light"/>
              </w:rPr>
            </w:pPr>
          </w:p>
        </w:tc>
      </w:tr>
    </w:tbl>
    <w:p w14:paraId="36CB0843"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AF2F30" w:rsidRPr="00F245E6" w14:paraId="0767537E" w14:textId="77777777" w:rsidTr="00EE1EF1">
        <w:tc>
          <w:tcPr>
            <w:tcW w:w="988" w:type="dxa"/>
          </w:tcPr>
          <w:p w14:paraId="2608D0C0" w14:textId="77777777" w:rsidR="00AF2F30" w:rsidRPr="00F245E6" w:rsidRDefault="00AF2F30" w:rsidP="00305183">
            <w:pPr>
              <w:rPr>
                <w:rFonts w:cs="Calibri Light"/>
              </w:rPr>
            </w:pPr>
            <w:r w:rsidRPr="00F245E6">
              <w:rPr>
                <w:rFonts w:cs="Calibri Light"/>
              </w:rPr>
              <w:t>F.1.1.d</w:t>
            </w:r>
          </w:p>
        </w:tc>
        <w:tc>
          <w:tcPr>
            <w:tcW w:w="6643" w:type="dxa"/>
          </w:tcPr>
          <w:p w14:paraId="3B3D2A7F" w14:textId="77777777" w:rsidR="00AF2F30" w:rsidRPr="00F245E6" w:rsidRDefault="00AF2F30" w:rsidP="00305183">
            <w:pPr>
              <w:rPr>
                <w:rFonts w:cs="Calibri Light"/>
              </w:rPr>
            </w:pPr>
            <w:r w:rsidRPr="00F245E6">
              <w:rPr>
                <w:rFonts w:cs="Calibri Light"/>
              </w:rPr>
              <w:t xml:space="preserve">Gibt es Ziele für die Teilnahme an einem Programm Familienfreundliche </w:t>
            </w:r>
            <w:r w:rsidRPr="00F245E6">
              <w:rPr>
                <w:rFonts w:cs="Calibri Light"/>
              </w:rPr>
              <w:lastRenderedPageBreak/>
              <w:t>Gemeinde oder ähnliches? Wie hoch ist die angestrebte Punktezahl? Beschreibung</w:t>
            </w:r>
          </w:p>
          <w:p w14:paraId="34940E53" w14:textId="77777777" w:rsidR="00AF2F30" w:rsidRPr="00F245E6" w:rsidRDefault="00AF2F30" w:rsidP="00305183">
            <w:pPr>
              <w:rPr>
                <w:rFonts w:cs="Calibri Light"/>
              </w:rPr>
            </w:pPr>
            <w:r w:rsidRPr="00F245E6">
              <w:rPr>
                <w:rFonts w:cs="Calibri Light"/>
              </w:rPr>
              <w:t>(ja + Beschreibung = 1 Punkt)</w:t>
            </w:r>
          </w:p>
        </w:tc>
        <w:tc>
          <w:tcPr>
            <w:tcW w:w="828" w:type="dxa"/>
            <w:vMerge w:val="restart"/>
          </w:tcPr>
          <w:p w14:paraId="2EF644DE" w14:textId="77777777" w:rsidR="00AF2F30" w:rsidRPr="00F245E6" w:rsidRDefault="00AF2F30" w:rsidP="00305183">
            <w:pPr>
              <w:rPr>
                <w:rFonts w:cs="Calibri Light"/>
              </w:rPr>
            </w:pPr>
            <w:r w:rsidRPr="00F245E6">
              <w:rPr>
                <w:rFonts w:cs="Calibri Light"/>
              </w:rPr>
              <w:lastRenderedPageBreak/>
              <w:t>mögl.</w:t>
            </w:r>
          </w:p>
          <w:p w14:paraId="38BCD3C3" w14:textId="77777777" w:rsidR="00AF2F30" w:rsidRPr="00F245E6" w:rsidRDefault="00AF2F30" w:rsidP="00305183">
            <w:pPr>
              <w:jc w:val="center"/>
              <w:rPr>
                <w:rFonts w:cs="Calibri Light"/>
                <w:b/>
              </w:rPr>
            </w:pPr>
            <w:r w:rsidRPr="00F245E6">
              <w:rPr>
                <w:rFonts w:cs="Calibri Light"/>
                <w:b/>
              </w:rPr>
              <w:lastRenderedPageBreak/>
              <w:t>1 (K)</w:t>
            </w:r>
          </w:p>
        </w:tc>
        <w:tc>
          <w:tcPr>
            <w:tcW w:w="828" w:type="dxa"/>
            <w:vMerge w:val="restart"/>
          </w:tcPr>
          <w:p w14:paraId="3F14B4E2" w14:textId="77777777" w:rsidR="00AF2F30" w:rsidRPr="00F245E6" w:rsidRDefault="00AF2F30" w:rsidP="00305183">
            <w:pPr>
              <w:rPr>
                <w:rFonts w:cs="Calibri Light"/>
              </w:rPr>
            </w:pPr>
            <w:r w:rsidRPr="00F245E6">
              <w:rPr>
                <w:rFonts w:cs="Calibri Light"/>
              </w:rPr>
              <w:lastRenderedPageBreak/>
              <w:t>tats.</w:t>
            </w:r>
          </w:p>
          <w:p w14:paraId="186C222A" w14:textId="77777777" w:rsidR="00AF2F30" w:rsidRPr="00F245E6" w:rsidRDefault="00AF2F30" w:rsidP="00305183">
            <w:pPr>
              <w:jc w:val="center"/>
              <w:rPr>
                <w:rFonts w:cs="Calibri Light"/>
                <w:b/>
              </w:rPr>
            </w:pPr>
          </w:p>
        </w:tc>
      </w:tr>
      <w:tr w:rsidR="00AF2F30" w:rsidRPr="00F245E6" w14:paraId="5D04DF99" w14:textId="77777777" w:rsidTr="00EE1EF1">
        <w:tc>
          <w:tcPr>
            <w:tcW w:w="988" w:type="dxa"/>
          </w:tcPr>
          <w:p w14:paraId="21FABF06" w14:textId="77777777" w:rsidR="00AF2F30" w:rsidRPr="00F245E6" w:rsidRDefault="00AF2F30" w:rsidP="00305183">
            <w:pPr>
              <w:rPr>
                <w:rFonts w:cs="Calibri Light"/>
              </w:rPr>
            </w:pPr>
          </w:p>
        </w:tc>
        <w:tc>
          <w:tcPr>
            <w:tcW w:w="6643" w:type="dxa"/>
          </w:tcPr>
          <w:p w14:paraId="2B7F1023" w14:textId="77777777" w:rsidR="00AF2F30" w:rsidRPr="00F245E6" w:rsidRDefault="00AF2F30" w:rsidP="00305183">
            <w:pPr>
              <w:rPr>
                <w:rFonts w:cs="Calibri Light"/>
                <w:color w:val="C00000"/>
              </w:rPr>
            </w:pPr>
          </w:p>
        </w:tc>
        <w:tc>
          <w:tcPr>
            <w:tcW w:w="828" w:type="dxa"/>
            <w:vMerge/>
          </w:tcPr>
          <w:p w14:paraId="449AE914" w14:textId="77777777" w:rsidR="00AF2F30" w:rsidRPr="00F245E6" w:rsidRDefault="00AF2F30" w:rsidP="00305183">
            <w:pPr>
              <w:rPr>
                <w:rFonts w:cs="Calibri Light"/>
              </w:rPr>
            </w:pPr>
          </w:p>
        </w:tc>
        <w:tc>
          <w:tcPr>
            <w:tcW w:w="828" w:type="dxa"/>
            <w:vMerge/>
          </w:tcPr>
          <w:p w14:paraId="05EC805B" w14:textId="77777777" w:rsidR="00AF2F30" w:rsidRPr="00F245E6" w:rsidRDefault="00AF2F30" w:rsidP="00305183">
            <w:pPr>
              <w:rPr>
                <w:rFonts w:cs="Calibri Light"/>
              </w:rPr>
            </w:pPr>
          </w:p>
        </w:tc>
      </w:tr>
    </w:tbl>
    <w:p w14:paraId="1F02E7CC"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2"/>
        <w:gridCol w:w="828"/>
        <w:gridCol w:w="829"/>
      </w:tblGrid>
      <w:tr w:rsidR="00AF2F30" w:rsidRPr="00F245E6" w14:paraId="0B65F2F8" w14:textId="77777777" w:rsidTr="00EE1EF1">
        <w:tc>
          <w:tcPr>
            <w:tcW w:w="988" w:type="dxa"/>
          </w:tcPr>
          <w:p w14:paraId="4D833036" w14:textId="77777777" w:rsidR="00AF2F30" w:rsidRPr="00F245E6" w:rsidRDefault="00AF2F30" w:rsidP="00305183">
            <w:pPr>
              <w:rPr>
                <w:rFonts w:cs="Calibri Light"/>
              </w:rPr>
            </w:pPr>
            <w:r w:rsidRPr="00F245E6">
              <w:rPr>
                <w:rFonts w:cs="Calibri Light"/>
              </w:rPr>
              <w:t>F.3.1.e</w:t>
            </w:r>
          </w:p>
        </w:tc>
        <w:tc>
          <w:tcPr>
            <w:tcW w:w="6642" w:type="dxa"/>
          </w:tcPr>
          <w:p w14:paraId="3CDD5CD0" w14:textId="49510B23" w:rsidR="00AF2F30" w:rsidRPr="00F245E6" w:rsidRDefault="00AF2F30" w:rsidP="00305183">
            <w:pPr>
              <w:rPr>
                <w:rFonts w:cs="Calibri Light"/>
              </w:rPr>
            </w:pPr>
            <w:r w:rsidRPr="00F245E6">
              <w:rPr>
                <w:rFonts w:cs="Calibri Light"/>
              </w:rPr>
              <w:t>Gibt es eine erfolgreiche Teilnahme im Programm Familienfreundliche Gemeinde oder ähnlichem (innerhalb der letzten 5 Jahre)? Beschreibung des Erfolges.</w:t>
            </w:r>
          </w:p>
          <w:p w14:paraId="133E5F32" w14:textId="77777777" w:rsidR="00AF2F30" w:rsidRPr="00F245E6" w:rsidRDefault="00AF2F30" w:rsidP="00305183">
            <w:pPr>
              <w:rPr>
                <w:rFonts w:cs="Calibri Light"/>
              </w:rPr>
            </w:pPr>
            <w:r w:rsidRPr="00F245E6">
              <w:rPr>
                <w:rFonts w:cs="Calibri Light"/>
              </w:rPr>
              <w:t>(ja = 3 Punkte + mittlerer Erfolg 1 Punkt + sehr guter Erfolg 1 Punkt)</w:t>
            </w:r>
          </w:p>
        </w:tc>
        <w:tc>
          <w:tcPr>
            <w:tcW w:w="828" w:type="dxa"/>
            <w:vMerge w:val="restart"/>
          </w:tcPr>
          <w:p w14:paraId="5AD6CD84" w14:textId="77777777" w:rsidR="00AF2F30" w:rsidRPr="00F245E6" w:rsidRDefault="00AF2F30" w:rsidP="00305183">
            <w:pPr>
              <w:rPr>
                <w:rFonts w:cs="Calibri Light"/>
              </w:rPr>
            </w:pPr>
            <w:r w:rsidRPr="00F245E6">
              <w:rPr>
                <w:rFonts w:cs="Calibri Light"/>
              </w:rPr>
              <w:t>mögl.</w:t>
            </w:r>
          </w:p>
          <w:p w14:paraId="7D971E4F" w14:textId="77777777" w:rsidR="00AF2F30" w:rsidRPr="00F245E6" w:rsidRDefault="00AF2F30" w:rsidP="00305183">
            <w:pPr>
              <w:jc w:val="center"/>
              <w:rPr>
                <w:rFonts w:cs="Calibri Light"/>
                <w:b/>
              </w:rPr>
            </w:pPr>
            <w:r w:rsidRPr="00F245E6">
              <w:rPr>
                <w:rFonts w:cs="Calibri Light"/>
                <w:b/>
              </w:rPr>
              <w:t>4 (K)</w:t>
            </w:r>
          </w:p>
        </w:tc>
        <w:tc>
          <w:tcPr>
            <w:tcW w:w="829" w:type="dxa"/>
            <w:vMerge w:val="restart"/>
          </w:tcPr>
          <w:p w14:paraId="2972C957" w14:textId="77777777" w:rsidR="00AF2F30" w:rsidRPr="00F245E6" w:rsidRDefault="00AF2F30" w:rsidP="00305183">
            <w:pPr>
              <w:rPr>
                <w:rFonts w:cs="Calibri Light"/>
              </w:rPr>
            </w:pPr>
            <w:r w:rsidRPr="00F245E6">
              <w:rPr>
                <w:rFonts w:cs="Calibri Light"/>
              </w:rPr>
              <w:t>tats.</w:t>
            </w:r>
          </w:p>
          <w:p w14:paraId="33A2E633" w14:textId="77777777" w:rsidR="00AF2F30" w:rsidRPr="00F245E6" w:rsidRDefault="00AF2F30" w:rsidP="00305183">
            <w:pPr>
              <w:jc w:val="center"/>
              <w:rPr>
                <w:rFonts w:cs="Calibri Light"/>
                <w:b/>
              </w:rPr>
            </w:pPr>
          </w:p>
        </w:tc>
      </w:tr>
      <w:tr w:rsidR="00AF2F30" w:rsidRPr="00F245E6" w14:paraId="4263D6BF" w14:textId="77777777" w:rsidTr="00EE1EF1">
        <w:tc>
          <w:tcPr>
            <w:tcW w:w="988" w:type="dxa"/>
          </w:tcPr>
          <w:p w14:paraId="6126CFA9" w14:textId="77777777" w:rsidR="00AF2F30" w:rsidRPr="00F245E6" w:rsidRDefault="00AF2F30" w:rsidP="00305183">
            <w:pPr>
              <w:rPr>
                <w:rFonts w:cs="Calibri Light"/>
              </w:rPr>
            </w:pPr>
          </w:p>
        </w:tc>
        <w:tc>
          <w:tcPr>
            <w:tcW w:w="6642" w:type="dxa"/>
          </w:tcPr>
          <w:p w14:paraId="28F96FBF" w14:textId="77777777" w:rsidR="00AF2F30" w:rsidRPr="00F245E6" w:rsidRDefault="00AF2F30" w:rsidP="00305183">
            <w:pPr>
              <w:rPr>
                <w:rFonts w:cs="Calibri Light"/>
                <w:color w:val="C00000"/>
              </w:rPr>
            </w:pPr>
          </w:p>
        </w:tc>
        <w:tc>
          <w:tcPr>
            <w:tcW w:w="828" w:type="dxa"/>
            <w:vMerge/>
          </w:tcPr>
          <w:p w14:paraId="0440B4B4" w14:textId="77777777" w:rsidR="00AF2F30" w:rsidRPr="00F245E6" w:rsidRDefault="00AF2F30" w:rsidP="00305183">
            <w:pPr>
              <w:rPr>
                <w:rFonts w:cs="Calibri Light"/>
              </w:rPr>
            </w:pPr>
          </w:p>
        </w:tc>
        <w:tc>
          <w:tcPr>
            <w:tcW w:w="829" w:type="dxa"/>
            <w:vMerge/>
          </w:tcPr>
          <w:p w14:paraId="4161075A" w14:textId="77777777" w:rsidR="00AF2F30" w:rsidRPr="00F245E6" w:rsidRDefault="00AF2F30" w:rsidP="00305183">
            <w:pPr>
              <w:rPr>
                <w:rFonts w:cs="Calibri Light"/>
              </w:rPr>
            </w:pPr>
          </w:p>
        </w:tc>
      </w:tr>
    </w:tbl>
    <w:p w14:paraId="0B322911"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2"/>
        <w:gridCol w:w="828"/>
        <w:gridCol w:w="829"/>
      </w:tblGrid>
      <w:tr w:rsidR="00AF2F30" w:rsidRPr="00F245E6" w14:paraId="13CCC81D" w14:textId="77777777" w:rsidTr="00EE1EF1">
        <w:tc>
          <w:tcPr>
            <w:tcW w:w="988" w:type="dxa"/>
          </w:tcPr>
          <w:p w14:paraId="1E5E3630" w14:textId="77777777" w:rsidR="00AF2F30" w:rsidRPr="00F245E6" w:rsidRDefault="00AF2F30" w:rsidP="00305183">
            <w:pPr>
              <w:rPr>
                <w:rFonts w:cs="Calibri Light"/>
              </w:rPr>
            </w:pPr>
            <w:r w:rsidRPr="00F245E6">
              <w:rPr>
                <w:rFonts w:cs="Calibri Light"/>
              </w:rPr>
              <w:t>F.1.1.c</w:t>
            </w:r>
          </w:p>
        </w:tc>
        <w:tc>
          <w:tcPr>
            <w:tcW w:w="6642" w:type="dxa"/>
          </w:tcPr>
          <w:p w14:paraId="1F518E14" w14:textId="46DFAA32" w:rsidR="00AF2F30" w:rsidRPr="00F245E6" w:rsidRDefault="00AF2F30" w:rsidP="00305183">
            <w:pPr>
              <w:rPr>
                <w:rFonts w:cs="Calibri Light"/>
              </w:rPr>
            </w:pPr>
            <w:r w:rsidRPr="00F245E6">
              <w:rPr>
                <w:rFonts w:cs="Calibri Light"/>
              </w:rPr>
              <w:t xml:space="preserve">Gibt es Ziele für die Stärkung des sozialen Miteinanders und des Sozialkapitals wie die </w:t>
            </w:r>
            <w:proofErr w:type="spellStart"/>
            <w:r w:rsidRPr="00F245E6">
              <w:rPr>
                <w:rFonts w:cs="Calibri Light"/>
              </w:rPr>
              <w:t>Unterjüngung</w:t>
            </w:r>
            <w:proofErr w:type="spellEnd"/>
            <w:r w:rsidRPr="00F245E6">
              <w:rPr>
                <w:rFonts w:cs="Calibri Light"/>
              </w:rPr>
              <w:t xml:space="preserve"> der Bevölkerung, Seniorenbetreuung, Zusammenspiel der Generationen, Integration von Menschen mit Beeinträchtigungen, Mitbestimmung und Beteiligung, Förderung des Nachbarschaftspotentials, Integration von Migranten und lokalen Zuwanderern? </w:t>
            </w:r>
          </w:p>
          <w:p w14:paraId="16C4696A" w14:textId="77777777" w:rsidR="00AF2F30" w:rsidRPr="00F245E6" w:rsidRDefault="00AF2F30" w:rsidP="00305183">
            <w:pPr>
              <w:rPr>
                <w:rFonts w:cs="Calibri Light"/>
              </w:rPr>
            </w:pPr>
            <w:r w:rsidRPr="00F245E6">
              <w:rPr>
                <w:rFonts w:cs="Calibri Light"/>
              </w:rPr>
              <w:t>(ja + Beschreibung, 1 Punkt für 3 Ziele, 2 Punkte für umfassenden Zielkatalog)</w:t>
            </w:r>
          </w:p>
        </w:tc>
        <w:tc>
          <w:tcPr>
            <w:tcW w:w="828" w:type="dxa"/>
            <w:vMerge w:val="restart"/>
          </w:tcPr>
          <w:p w14:paraId="080CBA50" w14:textId="77777777" w:rsidR="00AF2F30" w:rsidRPr="00F245E6" w:rsidRDefault="00AF2F30" w:rsidP="00305183">
            <w:pPr>
              <w:rPr>
                <w:rFonts w:cs="Calibri Light"/>
              </w:rPr>
            </w:pPr>
            <w:r w:rsidRPr="00F245E6">
              <w:rPr>
                <w:rFonts w:cs="Calibri Light"/>
              </w:rPr>
              <w:t>mögl.</w:t>
            </w:r>
          </w:p>
          <w:p w14:paraId="6B544861" w14:textId="2FC8D6A8" w:rsidR="00AF2F30" w:rsidRPr="00F245E6" w:rsidRDefault="00AF2F30" w:rsidP="00305183">
            <w:pPr>
              <w:jc w:val="center"/>
              <w:rPr>
                <w:rFonts w:cs="Calibri Light"/>
                <w:b/>
              </w:rPr>
            </w:pPr>
            <w:r w:rsidRPr="00F245E6">
              <w:rPr>
                <w:rFonts w:cs="Calibri Light"/>
                <w:b/>
              </w:rPr>
              <w:t>2 (K)</w:t>
            </w:r>
          </w:p>
        </w:tc>
        <w:tc>
          <w:tcPr>
            <w:tcW w:w="829" w:type="dxa"/>
            <w:vMerge w:val="restart"/>
          </w:tcPr>
          <w:p w14:paraId="1B69AFB8" w14:textId="77777777" w:rsidR="00AF2F30" w:rsidRPr="00F245E6" w:rsidRDefault="00AF2F30" w:rsidP="00305183">
            <w:pPr>
              <w:rPr>
                <w:rFonts w:cs="Calibri Light"/>
              </w:rPr>
            </w:pPr>
            <w:r w:rsidRPr="00F245E6">
              <w:rPr>
                <w:rFonts w:cs="Calibri Light"/>
              </w:rPr>
              <w:t>tats.</w:t>
            </w:r>
          </w:p>
          <w:p w14:paraId="4086F0B3" w14:textId="77777777" w:rsidR="00AF2F30" w:rsidRPr="00F245E6" w:rsidRDefault="00AF2F30" w:rsidP="00305183">
            <w:pPr>
              <w:jc w:val="center"/>
              <w:rPr>
                <w:rFonts w:cs="Calibri Light"/>
                <w:b/>
              </w:rPr>
            </w:pPr>
          </w:p>
        </w:tc>
      </w:tr>
      <w:tr w:rsidR="00AF2F30" w:rsidRPr="00F245E6" w14:paraId="4A77F150" w14:textId="77777777" w:rsidTr="00EE1EF1">
        <w:tc>
          <w:tcPr>
            <w:tcW w:w="988" w:type="dxa"/>
          </w:tcPr>
          <w:p w14:paraId="3225C625" w14:textId="77777777" w:rsidR="00AF2F30" w:rsidRPr="00F245E6" w:rsidRDefault="00AF2F30" w:rsidP="00305183">
            <w:pPr>
              <w:rPr>
                <w:rFonts w:cs="Calibri Light"/>
              </w:rPr>
            </w:pPr>
          </w:p>
        </w:tc>
        <w:tc>
          <w:tcPr>
            <w:tcW w:w="6642" w:type="dxa"/>
          </w:tcPr>
          <w:p w14:paraId="6E2F4976" w14:textId="77777777" w:rsidR="00AF2F30" w:rsidRPr="00F245E6" w:rsidRDefault="00AF2F30" w:rsidP="00305183">
            <w:pPr>
              <w:rPr>
                <w:rFonts w:cs="Calibri Light"/>
                <w:color w:val="C00000"/>
              </w:rPr>
            </w:pPr>
          </w:p>
        </w:tc>
        <w:tc>
          <w:tcPr>
            <w:tcW w:w="828" w:type="dxa"/>
            <w:vMerge/>
          </w:tcPr>
          <w:p w14:paraId="272233C6" w14:textId="77777777" w:rsidR="00AF2F30" w:rsidRPr="00F245E6" w:rsidRDefault="00AF2F30" w:rsidP="00305183">
            <w:pPr>
              <w:rPr>
                <w:rFonts w:cs="Calibri Light"/>
              </w:rPr>
            </w:pPr>
          </w:p>
        </w:tc>
        <w:tc>
          <w:tcPr>
            <w:tcW w:w="829" w:type="dxa"/>
            <w:vMerge/>
          </w:tcPr>
          <w:p w14:paraId="6628E8CD" w14:textId="77777777" w:rsidR="00AF2F30" w:rsidRPr="00F245E6" w:rsidRDefault="00AF2F30" w:rsidP="00305183">
            <w:pPr>
              <w:rPr>
                <w:rFonts w:cs="Calibri Light"/>
              </w:rPr>
            </w:pPr>
          </w:p>
        </w:tc>
      </w:tr>
    </w:tbl>
    <w:p w14:paraId="76717907"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4"/>
        <w:gridCol w:w="827"/>
        <w:gridCol w:w="828"/>
      </w:tblGrid>
      <w:tr w:rsidR="00AF2F30" w:rsidRPr="00F245E6" w14:paraId="6AAFE6AB" w14:textId="77777777" w:rsidTr="00EE1EF1">
        <w:tc>
          <w:tcPr>
            <w:tcW w:w="988" w:type="dxa"/>
          </w:tcPr>
          <w:p w14:paraId="7A3D021E" w14:textId="77777777" w:rsidR="00AF2F30" w:rsidRPr="00F245E6" w:rsidRDefault="00AF2F30" w:rsidP="00305183">
            <w:pPr>
              <w:rPr>
                <w:rFonts w:cs="Calibri Light"/>
              </w:rPr>
            </w:pPr>
            <w:r w:rsidRPr="00F245E6">
              <w:rPr>
                <w:rFonts w:cs="Calibri Light"/>
              </w:rPr>
              <w:t>F.1.1.b</w:t>
            </w:r>
          </w:p>
        </w:tc>
        <w:tc>
          <w:tcPr>
            <w:tcW w:w="6644" w:type="dxa"/>
          </w:tcPr>
          <w:p w14:paraId="11872D6A" w14:textId="77777777" w:rsidR="00AF2F30" w:rsidRPr="00F245E6" w:rsidRDefault="00AF2F30" w:rsidP="00305183">
            <w:pPr>
              <w:rPr>
                <w:rFonts w:cs="Calibri Light"/>
              </w:rPr>
            </w:pPr>
            <w:r w:rsidRPr="00F245E6">
              <w:rPr>
                <w:rFonts w:cs="Calibri Light"/>
              </w:rPr>
              <w:t xml:space="preserve">Gibt es Ziele für die Stärkung der sozialen Strukturen vor Ort (Pflegeeinrichtungen, ärztliche Versorgung, Kindergarten &amp; Kinderbetreuung, Schulen &amp; Erwachsenenbildung, Gemeinbedarfseinrichtungen, Treffpunkte, Infrastrukturen für Vereine </w:t>
            </w:r>
            <w:proofErr w:type="spellStart"/>
            <w:r w:rsidRPr="00F245E6">
              <w:rPr>
                <w:rFonts w:cs="Calibri Light"/>
              </w:rPr>
              <w:t>etc</w:t>
            </w:r>
            <w:proofErr w:type="spellEnd"/>
            <w:r w:rsidRPr="00F245E6">
              <w:rPr>
                <w:rFonts w:cs="Calibri Light"/>
              </w:rPr>
              <w:t xml:space="preserve">? </w:t>
            </w:r>
          </w:p>
          <w:p w14:paraId="09E6005F" w14:textId="77777777" w:rsidR="00AF2F30" w:rsidRPr="00F245E6" w:rsidRDefault="00AF2F30" w:rsidP="00305183">
            <w:pPr>
              <w:rPr>
                <w:rFonts w:cs="Calibri Light"/>
              </w:rPr>
            </w:pPr>
            <w:r w:rsidRPr="00F245E6">
              <w:rPr>
                <w:rFonts w:cs="Calibri Light"/>
              </w:rPr>
              <w:t>(ja + Beschreibung, 1 Punkt für 3 Ziele, 2 Punkte für umfassenden Zielkatalog)</w:t>
            </w:r>
          </w:p>
        </w:tc>
        <w:tc>
          <w:tcPr>
            <w:tcW w:w="827" w:type="dxa"/>
            <w:vMerge w:val="restart"/>
          </w:tcPr>
          <w:p w14:paraId="57A8ED37" w14:textId="77777777" w:rsidR="00AF2F30" w:rsidRPr="00F245E6" w:rsidRDefault="00AF2F30" w:rsidP="00305183">
            <w:pPr>
              <w:rPr>
                <w:rFonts w:cs="Calibri Light"/>
              </w:rPr>
            </w:pPr>
            <w:r w:rsidRPr="00F245E6">
              <w:rPr>
                <w:rFonts w:cs="Calibri Light"/>
              </w:rPr>
              <w:t>mögl.</w:t>
            </w:r>
          </w:p>
          <w:p w14:paraId="06A1335F" w14:textId="77777777" w:rsidR="00AF2F30" w:rsidRPr="00F245E6" w:rsidRDefault="00AF2F30" w:rsidP="00305183">
            <w:pPr>
              <w:jc w:val="center"/>
              <w:rPr>
                <w:rFonts w:cs="Calibri Light"/>
                <w:b/>
              </w:rPr>
            </w:pPr>
            <w:r w:rsidRPr="00F245E6">
              <w:rPr>
                <w:rFonts w:cs="Calibri Light"/>
                <w:b/>
              </w:rPr>
              <w:t>2 (K)</w:t>
            </w:r>
          </w:p>
        </w:tc>
        <w:tc>
          <w:tcPr>
            <w:tcW w:w="828" w:type="dxa"/>
            <w:vMerge w:val="restart"/>
          </w:tcPr>
          <w:p w14:paraId="713C7590" w14:textId="77777777" w:rsidR="00AF2F30" w:rsidRPr="00F245E6" w:rsidRDefault="00AF2F30" w:rsidP="00305183">
            <w:pPr>
              <w:rPr>
                <w:rFonts w:cs="Calibri Light"/>
              </w:rPr>
            </w:pPr>
            <w:r w:rsidRPr="00F245E6">
              <w:rPr>
                <w:rFonts w:cs="Calibri Light"/>
              </w:rPr>
              <w:t>tats.</w:t>
            </w:r>
          </w:p>
          <w:p w14:paraId="3776FC0A" w14:textId="77777777" w:rsidR="00AF2F30" w:rsidRPr="00F245E6" w:rsidRDefault="00AF2F30" w:rsidP="00305183">
            <w:pPr>
              <w:jc w:val="center"/>
              <w:rPr>
                <w:rFonts w:cs="Calibri Light"/>
                <w:b/>
              </w:rPr>
            </w:pPr>
          </w:p>
        </w:tc>
      </w:tr>
      <w:tr w:rsidR="00AF2F30" w:rsidRPr="00F245E6" w14:paraId="74A3BA49" w14:textId="77777777" w:rsidTr="00EE1EF1">
        <w:tc>
          <w:tcPr>
            <w:tcW w:w="988" w:type="dxa"/>
          </w:tcPr>
          <w:p w14:paraId="7931228E" w14:textId="77777777" w:rsidR="00AF2F30" w:rsidRPr="00F245E6" w:rsidRDefault="00AF2F30" w:rsidP="00305183">
            <w:pPr>
              <w:rPr>
                <w:rFonts w:cs="Calibri Light"/>
              </w:rPr>
            </w:pPr>
          </w:p>
        </w:tc>
        <w:tc>
          <w:tcPr>
            <w:tcW w:w="6644" w:type="dxa"/>
          </w:tcPr>
          <w:p w14:paraId="6D07AC20" w14:textId="77777777" w:rsidR="00AF2F30" w:rsidRPr="00F245E6" w:rsidRDefault="00AF2F30" w:rsidP="00305183">
            <w:pPr>
              <w:rPr>
                <w:rFonts w:cs="Calibri Light"/>
                <w:color w:val="C00000"/>
              </w:rPr>
            </w:pPr>
          </w:p>
        </w:tc>
        <w:tc>
          <w:tcPr>
            <w:tcW w:w="827" w:type="dxa"/>
            <w:vMerge/>
          </w:tcPr>
          <w:p w14:paraId="5A634248" w14:textId="77777777" w:rsidR="00AF2F30" w:rsidRPr="00F245E6" w:rsidRDefault="00AF2F30" w:rsidP="00305183">
            <w:pPr>
              <w:rPr>
                <w:rFonts w:cs="Calibri Light"/>
              </w:rPr>
            </w:pPr>
          </w:p>
        </w:tc>
        <w:tc>
          <w:tcPr>
            <w:tcW w:w="828" w:type="dxa"/>
            <w:vMerge/>
          </w:tcPr>
          <w:p w14:paraId="2CF2AB56" w14:textId="77777777" w:rsidR="00AF2F30" w:rsidRPr="00F245E6" w:rsidRDefault="00AF2F30" w:rsidP="00305183">
            <w:pPr>
              <w:rPr>
                <w:rFonts w:cs="Calibri Light"/>
              </w:rPr>
            </w:pPr>
          </w:p>
        </w:tc>
      </w:tr>
    </w:tbl>
    <w:p w14:paraId="482E7DA0"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AF2F30" w:rsidRPr="00F245E6" w14:paraId="52AF4A21" w14:textId="77777777" w:rsidTr="00EE1EF1">
        <w:tc>
          <w:tcPr>
            <w:tcW w:w="988" w:type="dxa"/>
          </w:tcPr>
          <w:p w14:paraId="3A964DC0" w14:textId="77777777" w:rsidR="00AF2F30" w:rsidRPr="00F245E6" w:rsidRDefault="00AF2F30" w:rsidP="00305183">
            <w:pPr>
              <w:rPr>
                <w:rFonts w:cs="Calibri Light"/>
              </w:rPr>
            </w:pPr>
            <w:r w:rsidRPr="00F245E6">
              <w:rPr>
                <w:rFonts w:cs="Calibri Light"/>
              </w:rPr>
              <w:t>F.2.2.a</w:t>
            </w:r>
          </w:p>
        </w:tc>
        <w:tc>
          <w:tcPr>
            <w:tcW w:w="6643" w:type="dxa"/>
          </w:tcPr>
          <w:p w14:paraId="3331846F" w14:textId="77777777" w:rsidR="00AF2F30" w:rsidRPr="00F245E6" w:rsidRDefault="00AF2F30" w:rsidP="00305183">
            <w:pPr>
              <w:rPr>
                <w:rFonts w:cs="Calibri Light"/>
              </w:rPr>
            </w:pPr>
            <w:r w:rsidRPr="00F245E6">
              <w:rPr>
                <w:rFonts w:cs="Calibri Light"/>
              </w:rPr>
              <w:t>Gibt es eine Erfassung der sozialen Strukturen wie: Pflegeeinrichtungen, ärztliche Versorgung, Kindergarten &amp; Kinderbetreuung, Schulen &amp; Erwachsenenbildung, Bibliotheken, Gemeinbedarfseinrichtungen, Treffpunkte, Gastronomie, Veranstaltungsräume &amp; Kulturstätten, religiöse Stätten, Infrastruktur für Vereine?</w:t>
            </w:r>
          </w:p>
          <w:p w14:paraId="0DB26D52" w14:textId="77777777" w:rsidR="00AF2F30" w:rsidRPr="00F245E6" w:rsidRDefault="00AF2F30" w:rsidP="00305183">
            <w:pPr>
              <w:rPr>
                <w:rFonts w:cs="Calibri Light"/>
              </w:rPr>
            </w:pPr>
            <w:r w:rsidRPr="00F245E6">
              <w:rPr>
                <w:rFonts w:cs="Calibri Light"/>
              </w:rPr>
              <w:t>(ja + Beschreibung, 1 Punkt für 3 Einrichtungen, 2 Punkte für umfassenden Erhebung)</w:t>
            </w:r>
          </w:p>
          <w:p w14:paraId="111891D9" w14:textId="77777777" w:rsidR="00AF2F30" w:rsidRPr="00F245E6" w:rsidRDefault="00AF2F30" w:rsidP="00305183">
            <w:pPr>
              <w:rPr>
                <w:rFonts w:cs="Calibri Light"/>
              </w:rPr>
            </w:pPr>
          </w:p>
        </w:tc>
        <w:tc>
          <w:tcPr>
            <w:tcW w:w="828" w:type="dxa"/>
            <w:vMerge w:val="restart"/>
          </w:tcPr>
          <w:p w14:paraId="769FE801" w14:textId="77777777" w:rsidR="00AF2F30" w:rsidRPr="00F245E6" w:rsidRDefault="00AF2F30" w:rsidP="00305183">
            <w:pPr>
              <w:rPr>
                <w:rFonts w:cs="Calibri Light"/>
              </w:rPr>
            </w:pPr>
            <w:r w:rsidRPr="00F245E6">
              <w:rPr>
                <w:rFonts w:cs="Calibri Light"/>
              </w:rPr>
              <w:t>mögl.</w:t>
            </w:r>
          </w:p>
          <w:p w14:paraId="6F9454B6" w14:textId="77777777" w:rsidR="00AF2F30" w:rsidRPr="00F245E6" w:rsidRDefault="00AF2F30" w:rsidP="00305183">
            <w:pPr>
              <w:jc w:val="center"/>
              <w:rPr>
                <w:rFonts w:cs="Calibri Light"/>
                <w:b/>
              </w:rPr>
            </w:pPr>
            <w:r w:rsidRPr="00F245E6">
              <w:rPr>
                <w:rFonts w:cs="Calibri Light"/>
                <w:b/>
              </w:rPr>
              <w:t>2 (K)</w:t>
            </w:r>
          </w:p>
        </w:tc>
        <w:tc>
          <w:tcPr>
            <w:tcW w:w="828" w:type="dxa"/>
            <w:vMerge w:val="restart"/>
          </w:tcPr>
          <w:p w14:paraId="2882CF1E" w14:textId="77777777" w:rsidR="00AF2F30" w:rsidRPr="00F245E6" w:rsidRDefault="00AF2F30" w:rsidP="00305183">
            <w:pPr>
              <w:rPr>
                <w:rFonts w:cs="Calibri Light"/>
              </w:rPr>
            </w:pPr>
            <w:r w:rsidRPr="00F245E6">
              <w:rPr>
                <w:rFonts w:cs="Calibri Light"/>
              </w:rPr>
              <w:t>tats.</w:t>
            </w:r>
          </w:p>
          <w:p w14:paraId="3D507542" w14:textId="77777777" w:rsidR="00AF2F30" w:rsidRPr="00F245E6" w:rsidRDefault="00AF2F30" w:rsidP="00305183">
            <w:pPr>
              <w:jc w:val="center"/>
              <w:rPr>
                <w:rFonts w:cs="Calibri Light"/>
                <w:b/>
              </w:rPr>
            </w:pPr>
          </w:p>
        </w:tc>
      </w:tr>
      <w:tr w:rsidR="00AF2F30" w:rsidRPr="00F245E6" w14:paraId="131A0F5E" w14:textId="77777777" w:rsidTr="00EE1EF1">
        <w:tc>
          <w:tcPr>
            <w:tcW w:w="988" w:type="dxa"/>
          </w:tcPr>
          <w:p w14:paraId="29BBB612" w14:textId="77777777" w:rsidR="00AF2F30" w:rsidRPr="00F245E6" w:rsidRDefault="00AF2F30" w:rsidP="00305183">
            <w:pPr>
              <w:rPr>
                <w:rFonts w:cs="Calibri Light"/>
              </w:rPr>
            </w:pPr>
          </w:p>
        </w:tc>
        <w:tc>
          <w:tcPr>
            <w:tcW w:w="6643" w:type="dxa"/>
          </w:tcPr>
          <w:p w14:paraId="2144A177" w14:textId="77777777" w:rsidR="00AF2F30" w:rsidRPr="00F245E6" w:rsidRDefault="00AF2F30" w:rsidP="00305183">
            <w:pPr>
              <w:rPr>
                <w:rFonts w:cs="Calibri Light"/>
                <w:color w:val="C00000"/>
              </w:rPr>
            </w:pPr>
          </w:p>
        </w:tc>
        <w:tc>
          <w:tcPr>
            <w:tcW w:w="828" w:type="dxa"/>
            <w:vMerge/>
          </w:tcPr>
          <w:p w14:paraId="60F30C4C" w14:textId="77777777" w:rsidR="00AF2F30" w:rsidRPr="00F245E6" w:rsidRDefault="00AF2F30" w:rsidP="00305183">
            <w:pPr>
              <w:rPr>
                <w:rFonts w:cs="Calibri Light"/>
              </w:rPr>
            </w:pPr>
          </w:p>
        </w:tc>
        <w:tc>
          <w:tcPr>
            <w:tcW w:w="828" w:type="dxa"/>
            <w:vMerge/>
          </w:tcPr>
          <w:p w14:paraId="672BB70B" w14:textId="77777777" w:rsidR="00AF2F30" w:rsidRPr="00F245E6" w:rsidRDefault="00AF2F30" w:rsidP="00305183">
            <w:pPr>
              <w:rPr>
                <w:rFonts w:cs="Calibri Light"/>
              </w:rPr>
            </w:pPr>
          </w:p>
        </w:tc>
      </w:tr>
    </w:tbl>
    <w:p w14:paraId="69CC51F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AF2F30" w:rsidRPr="00F245E6" w14:paraId="3CBBA23D" w14:textId="77777777" w:rsidTr="00EE1EF1">
        <w:tc>
          <w:tcPr>
            <w:tcW w:w="988" w:type="dxa"/>
          </w:tcPr>
          <w:p w14:paraId="5E71D2F0" w14:textId="77777777" w:rsidR="00AF2F30" w:rsidRPr="00F245E6" w:rsidRDefault="00AF2F30" w:rsidP="00305183">
            <w:pPr>
              <w:rPr>
                <w:rFonts w:cs="Calibri Light"/>
              </w:rPr>
            </w:pPr>
            <w:r w:rsidRPr="00F245E6">
              <w:rPr>
                <w:rFonts w:cs="Calibri Light"/>
              </w:rPr>
              <w:t>F.3.1.a</w:t>
            </w:r>
          </w:p>
        </w:tc>
        <w:tc>
          <w:tcPr>
            <w:tcW w:w="6641" w:type="dxa"/>
          </w:tcPr>
          <w:p w14:paraId="4FB62956" w14:textId="77777777" w:rsidR="00AF2F30" w:rsidRPr="00F245E6" w:rsidRDefault="00AF2F30" w:rsidP="00305183">
            <w:pPr>
              <w:rPr>
                <w:rFonts w:cs="Calibri Light"/>
              </w:rPr>
            </w:pPr>
            <w:r w:rsidRPr="00F245E6">
              <w:rPr>
                <w:rFonts w:cs="Calibri Light"/>
              </w:rPr>
              <w:t>Gibt es ein Gesamtkonzept zur Weiterentwicklung der sozialen Infrastruktur mit Darstellung der Zusammenhänge zwischen sozialer Infrastruktur, Nachbarschaft und Sozialkapital (Beispiele). Formulierung von Maßnahmen</w:t>
            </w:r>
          </w:p>
          <w:p w14:paraId="1A5CB484" w14:textId="77777777" w:rsidR="00AF2F30" w:rsidRPr="00F245E6" w:rsidRDefault="00AF2F30" w:rsidP="00305183">
            <w:pPr>
              <w:rPr>
                <w:rFonts w:cs="Calibri Light"/>
              </w:rPr>
            </w:pPr>
            <w:r w:rsidRPr="00F245E6">
              <w:rPr>
                <w:rFonts w:cs="Calibri Light"/>
              </w:rPr>
              <w:t>(ja =1 Punkt + Beispiele = 2 Punkt + Beschreibung Maßnahmen = 2 Punkt)</w:t>
            </w:r>
          </w:p>
          <w:p w14:paraId="7185F17C" w14:textId="77777777" w:rsidR="00AF2F30" w:rsidRPr="00F245E6" w:rsidRDefault="00AF2F30" w:rsidP="00305183">
            <w:pPr>
              <w:rPr>
                <w:rFonts w:cs="Calibri Light"/>
              </w:rPr>
            </w:pPr>
          </w:p>
        </w:tc>
        <w:tc>
          <w:tcPr>
            <w:tcW w:w="829" w:type="dxa"/>
            <w:vMerge w:val="restart"/>
          </w:tcPr>
          <w:p w14:paraId="3A8E1177" w14:textId="77777777" w:rsidR="00AF2F30" w:rsidRPr="00F245E6" w:rsidRDefault="00AF2F30" w:rsidP="00305183">
            <w:pPr>
              <w:rPr>
                <w:rFonts w:cs="Calibri Light"/>
              </w:rPr>
            </w:pPr>
            <w:r w:rsidRPr="00F245E6">
              <w:rPr>
                <w:rFonts w:cs="Calibri Light"/>
              </w:rPr>
              <w:t>mögl.</w:t>
            </w:r>
          </w:p>
          <w:p w14:paraId="7740DFF6" w14:textId="77777777" w:rsidR="00AF2F30" w:rsidRPr="00F245E6" w:rsidRDefault="00AF2F30" w:rsidP="00305183">
            <w:pPr>
              <w:jc w:val="center"/>
              <w:rPr>
                <w:rFonts w:cs="Calibri Light"/>
                <w:b/>
              </w:rPr>
            </w:pPr>
            <w:r w:rsidRPr="00F245E6">
              <w:rPr>
                <w:rFonts w:cs="Calibri Light"/>
                <w:b/>
              </w:rPr>
              <w:t>5 (K)</w:t>
            </w:r>
          </w:p>
        </w:tc>
        <w:tc>
          <w:tcPr>
            <w:tcW w:w="829" w:type="dxa"/>
            <w:vMerge w:val="restart"/>
          </w:tcPr>
          <w:p w14:paraId="0EDCE97D" w14:textId="77777777" w:rsidR="00AF2F30" w:rsidRPr="00F245E6" w:rsidRDefault="00AF2F30" w:rsidP="00305183">
            <w:pPr>
              <w:rPr>
                <w:rFonts w:cs="Calibri Light"/>
              </w:rPr>
            </w:pPr>
            <w:r w:rsidRPr="00F245E6">
              <w:rPr>
                <w:rFonts w:cs="Calibri Light"/>
              </w:rPr>
              <w:t>tats.</w:t>
            </w:r>
          </w:p>
          <w:p w14:paraId="4BF62378" w14:textId="77777777" w:rsidR="00AF2F30" w:rsidRPr="00F245E6" w:rsidRDefault="00AF2F30" w:rsidP="00305183">
            <w:pPr>
              <w:jc w:val="center"/>
              <w:rPr>
                <w:rFonts w:cs="Calibri Light"/>
                <w:b/>
              </w:rPr>
            </w:pPr>
          </w:p>
        </w:tc>
      </w:tr>
      <w:tr w:rsidR="00AF2F30" w:rsidRPr="00F245E6" w14:paraId="40CE898A" w14:textId="77777777" w:rsidTr="00EE1EF1">
        <w:tc>
          <w:tcPr>
            <w:tcW w:w="988" w:type="dxa"/>
          </w:tcPr>
          <w:p w14:paraId="054BCA5E" w14:textId="77777777" w:rsidR="00AF2F30" w:rsidRPr="00F245E6" w:rsidRDefault="00AF2F30" w:rsidP="00305183">
            <w:pPr>
              <w:rPr>
                <w:rFonts w:cs="Calibri Light"/>
              </w:rPr>
            </w:pPr>
          </w:p>
        </w:tc>
        <w:tc>
          <w:tcPr>
            <w:tcW w:w="6641" w:type="dxa"/>
          </w:tcPr>
          <w:p w14:paraId="479F2136" w14:textId="77777777" w:rsidR="00AF2F30" w:rsidRPr="00F245E6" w:rsidRDefault="00AF2F30" w:rsidP="00305183">
            <w:pPr>
              <w:rPr>
                <w:rFonts w:cs="Calibri Light"/>
                <w:color w:val="C00000"/>
              </w:rPr>
            </w:pPr>
          </w:p>
        </w:tc>
        <w:tc>
          <w:tcPr>
            <w:tcW w:w="829" w:type="dxa"/>
            <w:vMerge/>
          </w:tcPr>
          <w:p w14:paraId="3EC9DCC6" w14:textId="77777777" w:rsidR="00AF2F30" w:rsidRPr="00F245E6" w:rsidRDefault="00AF2F30" w:rsidP="00305183">
            <w:pPr>
              <w:rPr>
                <w:rFonts w:cs="Calibri Light"/>
              </w:rPr>
            </w:pPr>
          </w:p>
        </w:tc>
        <w:tc>
          <w:tcPr>
            <w:tcW w:w="829" w:type="dxa"/>
            <w:vMerge/>
          </w:tcPr>
          <w:p w14:paraId="61276EB2" w14:textId="77777777" w:rsidR="00AF2F30" w:rsidRPr="00F245E6" w:rsidRDefault="00AF2F30" w:rsidP="00305183">
            <w:pPr>
              <w:rPr>
                <w:rFonts w:cs="Calibri Light"/>
              </w:rPr>
            </w:pPr>
          </w:p>
        </w:tc>
      </w:tr>
    </w:tbl>
    <w:p w14:paraId="4E7F5C08"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AF2F30" w:rsidRPr="00F245E6" w14:paraId="3F8DB263" w14:textId="77777777" w:rsidTr="00EE1EF1">
        <w:tc>
          <w:tcPr>
            <w:tcW w:w="988" w:type="dxa"/>
          </w:tcPr>
          <w:p w14:paraId="06FA8423" w14:textId="77777777" w:rsidR="00AF2F30" w:rsidRPr="00F245E6" w:rsidRDefault="00AF2F30" w:rsidP="00305183">
            <w:pPr>
              <w:rPr>
                <w:rFonts w:cs="Calibri Light"/>
              </w:rPr>
            </w:pPr>
            <w:r w:rsidRPr="00F245E6">
              <w:rPr>
                <w:rFonts w:cs="Calibri Light"/>
              </w:rPr>
              <w:t>F.4.1.a</w:t>
            </w:r>
          </w:p>
        </w:tc>
        <w:tc>
          <w:tcPr>
            <w:tcW w:w="6641" w:type="dxa"/>
          </w:tcPr>
          <w:p w14:paraId="53ABF566" w14:textId="77777777" w:rsidR="00AF2F30" w:rsidRPr="00F245E6" w:rsidRDefault="00AF2F30" w:rsidP="00305183">
            <w:pPr>
              <w:rPr>
                <w:rFonts w:cs="Calibri Light"/>
              </w:rPr>
            </w:pPr>
            <w:r w:rsidRPr="00F245E6">
              <w:rPr>
                <w:rFonts w:cs="Calibri Light"/>
              </w:rPr>
              <w:t>Wurde das Gesamtkonzept „Soziale Infrastruktur“ beschlossen?</w:t>
            </w:r>
          </w:p>
          <w:p w14:paraId="06F23D39" w14:textId="77777777" w:rsidR="00AF2F30" w:rsidRPr="00F245E6" w:rsidRDefault="00AF2F30" w:rsidP="00305183">
            <w:pPr>
              <w:rPr>
                <w:rFonts w:cs="Calibri Light"/>
              </w:rPr>
            </w:pPr>
            <w:r w:rsidRPr="00F245E6">
              <w:rPr>
                <w:rFonts w:cs="Calibri Light"/>
              </w:rPr>
              <w:t>(Ja = 1 Punkt)</w:t>
            </w:r>
          </w:p>
        </w:tc>
        <w:tc>
          <w:tcPr>
            <w:tcW w:w="829" w:type="dxa"/>
            <w:vMerge w:val="restart"/>
          </w:tcPr>
          <w:p w14:paraId="16236E27" w14:textId="77777777" w:rsidR="00AF2F30" w:rsidRPr="00F245E6" w:rsidRDefault="00AF2F30" w:rsidP="00305183">
            <w:pPr>
              <w:rPr>
                <w:rFonts w:cs="Calibri Light"/>
              </w:rPr>
            </w:pPr>
            <w:r w:rsidRPr="00F245E6">
              <w:rPr>
                <w:rFonts w:cs="Calibri Light"/>
              </w:rPr>
              <w:t>mögl.</w:t>
            </w:r>
          </w:p>
          <w:p w14:paraId="68459BB7" w14:textId="77777777" w:rsidR="00AF2F30" w:rsidRPr="00F245E6" w:rsidRDefault="00AF2F30" w:rsidP="00305183">
            <w:pPr>
              <w:jc w:val="center"/>
              <w:rPr>
                <w:rFonts w:cs="Calibri Light"/>
                <w:b/>
              </w:rPr>
            </w:pPr>
            <w:r w:rsidRPr="00F245E6">
              <w:rPr>
                <w:rFonts w:cs="Calibri Light"/>
                <w:b/>
              </w:rPr>
              <w:t>1 (K)</w:t>
            </w:r>
          </w:p>
        </w:tc>
        <w:tc>
          <w:tcPr>
            <w:tcW w:w="829" w:type="dxa"/>
            <w:vMerge w:val="restart"/>
          </w:tcPr>
          <w:p w14:paraId="5173BB9B" w14:textId="77777777" w:rsidR="00AF2F30" w:rsidRPr="00F245E6" w:rsidRDefault="00AF2F30" w:rsidP="00305183">
            <w:pPr>
              <w:rPr>
                <w:rFonts w:cs="Calibri Light"/>
              </w:rPr>
            </w:pPr>
            <w:r w:rsidRPr="00F245E6">
              <w:rPr>
                <w:rFonts w:cs="Calibri Light"/>
              </w:rPr>
              <w:t>tats.</w:t>
            </w:r>
          </w:p>
          <w:p w14:paraId="5FF11A60" w14:textId="77777777" w:rsidR="00AF2F30" w:rsidRPr="00F245E6" w:rsidRDefault="00AF2F30" w:rsidP="00305183">
            <w:pPr>
              <w:jc w:val="center"/>
              <w:rPr>
                <w:rFonts w:cs="Calibri Light"/>
                <w:b/>
              </w:rPr>
            </w:pPr>
          </w:p>
        </w:tc>
      </w:tr>
      <w:tr w:rsidR="00AF2F30" w:rsidRPr="00F245E6" w14:paraId="52C9E6D6" w14:textId="77777777" w:rsidTr="00EE1EF1">
        <w:tc>
          <w:tcPr>
            <w:tcW w:w="988" w:type="dxa"/>
          </w:tcPr>
          <w:p w14:paraId="3A014DD1" w14:textId="77777777" w:rsidR="00AF2F30" w:rsidRPr="00F245E6" w:rsidRDefault="00AF2F30" w:rsidP="00305183">
            <w:pPr>
              <w:rPr>
                <w:rFonts w:cs="Calibri Light"/>
              </w:rPr>
            </w:pPr>
          </w:p>
        </w:tc>
        <w:tc>
          <w:tcPr>
            <w:tcW w:w="6641" w:type="dxa"/>
          </w:tcPr>
          <w:p w14:paraId="5F131A33" w14:textId="77777777" w:rsidR="00AF2F30" w:rsidRPr="00F245E6" w:rsidRDefault="00AF2F30" w:rsidP="00305183">
            <w:pPr>
              <w:rPr>
                <w:rFonts w:cs="Calibri Light"/>
                <w:color w:val="C00000"/>
              </w:rPr>
            </w:pPr>
          </w:p>
        </w:tc>
        <w:tc>
          <w:tcPr>
            <w:tcW w:w="829" w:type="dxa"/>
            <w:vMerge/>
          </w:tcPr>
          <w:p w14:paraId="7AE0F71B" w14:textId="77777777" w:rsidR="00AF2F30" w:rsidRPr="00F245E6" w:rsidRDefault="00AF2F30" w:rsidP="00305183">
            <w:pPr>
              <w:rPr>
                <w:rFonts w:cs="Calibri Light"/>
              </w:rPr>
            </w:pPr>
          </w:p>
        </w:tc>
        <w:tc>
          <w:tcPr>
            <w:tcW w:w="829" w:type="dxa"/>
            <w:vMerge/>
          </w:tcPr>
          <w:p w14:paraId="2374CC2F" w14:textId="77777777" w:rsidR="00AF2F30" w:rsidRPr="00F245E6" w:rsidRDefault="00AF2F30" w:rsidP="00305183">
            <w:pPr>
              <w:rPr>
                <w:rFonts w:cs="Calibri Light"/>
              </w:rPr>
            </w:pPr>
          </w:p>
        </w:tc>
      </w:tr>
    </w:tbl>
    <w:p w14:paraId="26A98FB0"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AF2F30" w:rsidRPr="00F245E6" w14:paraId="0626A9D6" w14:textId="77777777" w:rsidTr="00EE1EF1">
        <w:tc>
          <w:tcPr>
            <w:tcW w:w="988" w:type="dxa"/>
          </w:tcPr>
          <w:p w14:paraId="51FA14A6" w14:textId="77777777" w:rsidR="00AF2F30" w:rsidRPr="00F245E6" w:rsidRDefault="00AF2F30" w:rsidP="00305183">
            <w:pPr>
              <w:rPr>
                <w:rFonts w:cs="Calibri Light"/>
              </w:rPr>
            </w:pPr>
            <w:r w:rsidRPr="00F245E6">
              <w:rPr>
                <w:rFonts w:cs="Calibri Light"/>
              </w:rPr>
              <w:t>F.4.1.b</w:t>
            </w:r>
          </w:p>
        </w:tc>
        <w:tc>
          <w:tcPr>
            <w:tcW w:w="6641" w:type="dxa"/>
          </w:tcPr>
          <w:p w14:paraId="01F7099D" w14:textId="77777777" w:rsidR="00AF2F30" w:rsidRPr="00F245E6" w:rsidRDefault="00AF2F30" w:rsidP="00305183">
            <w:pPr>
              <w:rPr>
                <w:rFonts w:cs="Calibri Light"/>
              </w:rPr>
            </w:pPr>
            <w:r w:rsidRPr="00F245E6">
              <w:rPr>
                <w:rFonts w:cs="Calibri Light"/>
              </w:rPr>
              <w:t>Gibt es eine Umsetzung von Maßnahmen aus dem Gesamtkonzept „Soziale Infrastruktur“? Beschreibung</w:t>
            </w:r>
          </w:p>
          <w:p w14:paraId="7D386F53" w14:textId="77777777" w:rsidR="00AF2F30" w:rsidRPr="00F245E6" w:rsidRDefault="00AF2F30" w:rsidP="00305183">
            <w:pPr>
              <w:rPr>
                <w:rFonts w:cs="Calibri Light"/>
              </w:rPr>
            </w:pPr>
            <w:r w:rsidRPr="00F245E6">
              <w:rPr>
                <w:rFonts w:cs="Calibri Light"/>
              </w:rPr>
              <w:t>(ja + Beschreibung, 2 Punkte je Maßnahme)</w:t>
            </w:r>
          </w:p>
        </w:tc>
        <w:tc>
          <w:tcPr>
            <w:tcW w:w="829" w:type="dxa"/>
            <w:vMerge w:val="restart"/>
          </w:tcPr>
          <w:p w14:paraId="7913B232" w14:textId="77777777" w:rsidR="00AF2F30" w:rsidRPr="00F245E6" w:rsidRDefault="00AF2F30" w:rsidP="00305183">
            <w:pPr>
              <w:rPr>
                <w:rFonts w:cs="Calibri Light"/>
              </w:rPr>
            </w:pPr>
            <w:r w:rsidRPr="00F245E6">
              <w:rPr>
                <w:rFonts w:cs="Calibri Light"/>
              </w:rPr>
              <w:t>mögl.</w:t>
            </w:r>
          </w:p>
          <w:p w14:paraId="03A8206E" w14:textId="77777777" w:rsidR="00AF2F30" w:rsidRPr="00F245E6" w:rsidRDefault="00AF2F30" w:rsidP="00305183">
            <w:pPr>
              <w:jc w:val="center"/>
              <w:rPr>
                <w:rFonts w:cs="Calibri Light"/>
                <w:b/>
              </w:rPr>
            </w:pPr>
            <w:r w:rsidRPr="00F245E6">
              <w:rPr>
                <w:rFonts w:cs="Calibri Light"/>
                <w:b/>
              </w:rPr>
              <w:t>6 (K)</w:t>
            </w:r>
          </w:p>
        </w:tc>
        <w:tc>
          <w:tcPr>
            <w:tcW w:w="829" w:type="dxa"/>
            <w:vMerge w:val="restart"/>
          </w:tcPr>
          <w:p w14:paraId="63F0BD9A" w14:textId="77777777" w:rsidR="00AF2F30" w:rsidRPr="00F245E6" w:rsidRDefault="00AF2F30" w:rsidP="00305183">
            <w:pPr>
              <w:rPr>
                <w:rFonts w:cs="Calibri Light"/>
              </w:rPr>
            </w:pPr>
            <w:r w:rsidRPr="00F245E6">
              <w:rPr>
                <w:rFonts w:cs="Calibri Light"/>
              </w:rPr>
              <w:t>tats.</w:t>
            </w:r>
          </w:p>
          <w:p w14:paraId="25A6AC24" w14:textId="77777777" w:rsidR="00AF2F30" w:rsidRPr="00F245E6" w:rsidRDefault="00AF2F30" w:rsidP="00305183">
            <w:pPr>
              <w:jc w:val="center"/>
              <w:rPr>
                <w:rFonts w:cs="Calibri Light"/>
                <w:b/>
              </w:rPr>
            </w:pPr>
          </w:p>
        </w:tc>
      </w:tr>
      <w:tr w:rsidR="00AF2F30" w:rsidRPr="00F245E6" w14:paraId="3C21FDE5" w14:textId="77777777" w:rsidTr="00EE1EF1">
        <w:tc>
          <w:tcPr>
            <w:tcW w:w="988" w:type="dxa"/>
          </w:tcPr>
          <w:p w14:paraId="144E3888" w14:textId="77777777" w:rsidR="00AF2F30" w:rsidRPr="00F245E6" w:rsidRDefault="00AF2F30" w:rsidP="00305183">
            <w:pPr>
              <w:rPr>
                <w:rFonts w:cs="Calibri Light"/>
              </w:rPr>
            </w:pPr>
          </w:p>
        </w:tc>
        <w:tc>
          <w:tcPr>
            <w:tcW w:w="6641" w:type="dxa"/>
          </w:tcPr>
          <w:p w14:paraId="17DB7F51" w14:textId="77777777" w:rsidR="00AF2F30" w:rsidRPr="00F245E6" w:rsidRDefault="00AF2F30" w:rsidP="00305183">
            <w:pPr>
              <w:rPr>
                <w:rFonts w:cs="Calibri Light"/>
                <w:color w:val="C00000"/>
              </w:rPr>
            </w:pPr>
          </w:p>
        </w:tc>
        <w:tc>
          <w:tcPr>
            <w:tcW w:w="829" w:type="dxa"/>
            <w:vMerge/>
          </w:tcPr>
          <w:p w14:paraId="5AB00BF5" w14:textId="77777777" w:rsidR="00AF2F30" w:rsidRPr="00F245E6" w:rsidRDefault="00AF2F30" w:rsidP="00305183">
            <w:pPr>
              <w:rPr>
                <w:rFonts w:cs="Calibri Light"/>
              </w:rPr>
            </w:pPr>
          </w:p>
        </w:tc>
        <w:tc>
          <w:tcPr>
            <w:tcW w:w="829" w:type="dxa"/>
            <w:vMerge/>
          </w:tcPr>
          <w:p w14:paraId="2EC7A56C" w14:textId="77777777" w:rsidR="00AF2F30" w:rsidRPr="00F245E6" w:rsidRDefault="00AF2F30" w:rsidP="00305183">
            <w:pPr>
              <w:rPr>
                <w:rFonts w:cs="Calibri Light"/>
              </w:rPr>
            </w:pPr>
          </w:p>
        </w:tc>
      </w:tr>
    </w:tbl>
    <w:p w14:paraId="7F1615F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AF2F30" w:rsidRPr="00F245E6" w14:paraId="640B7432" w14:textId="77777777" w:rsidTr="00EE1EF1">
        <w:tc>
          <w:tcPr>
            <w:tcW w:w="988" w:type="dxa"/>
          </w:tcPr>
          <w:p w14:paraId="0D560538" w14:textId="77777777" w:rsidR="00AF2F30" w:rsidRPr="00F245E6" w:rsidRDefault="00AF2F30" w:rsidP="00305183">
            <w:pPr>
              <w:rPr>
                <w:rFonts w:cs="Calibri Light"/>
              </w:rPr>
            </w:pPr>
            <w:r w:rsidRPr="00F245E6">
              <w:rPr>
                <w:rFonts w:cs="Calibri Light"/>
              </w:rPr>
              <w:t>F.1.3.a</w:t>
            </w:r>
          </w:p>
        </w:tc>
        <w:tc>
          <w:tcPr>
            <w:tcW w:w="6643" w:type="dxa"/>
          </w:tcPr>
          <w:p w14:paraId="3812F050" w14:textId="77777777" w:rsidR="00AF2F30" w:rsidRPr="00F245E6" w:rsidRDefault="00AF2F30" w:rsidP="00305183">
            <w:pPr>
              <w:rPr>
                <w:rFonts w:cs="Calibri Light"/>
              </w:rPr>
            </w:pPr>
            <w:r w:rsidRPr="00F245E6">
              <w:rPr>
                <w:rFonts w:cs="Calibri Light"/>
              </w:rPr>
              <w:t>Welche Ziele gibt es für die körperliche und geistige Gesundheit der Bürger? (Ernährung, Bewegung und Sport, Bewusstseinsbildung, Lebensraumgestaltung, Einbindung und Eigenverantwortung der Bürger, Medizinische und psychologische Grundversorgung, Zusammenarbeit der Institutionen)</w:t>
            </w:r>
          </w:p>
          <w:p w14:paraId="499A0507" w14:textId="77777777" w:rsidR="00AF2F30" w:rsidRPr="00F245E6" w:rsidRDefault="00AF2F30" w:rsidP="00305183">
            <w:pPr>
              <w:rPr>
                <w:rFonts w:cs="Calibri Light"/>
              </w:rPr>
            </w:pPr>
            <w:r w:rsidRPr="00F245E6">
              <w:rPr>
                <w:rFonts w:cs="Calibri Light"/>
              </w:rPr>
              <w:t>(Ja + Beschreibung, 2 Punkte je Maßnahme)</w:t>
            </w:r>
          </w:p>
        </w:tc>
        <w:tc>
          <w:tcPr>
            <w:tcW w:w="828" w:type="dxa"/>
            <w:vMerge w:val="restart"/>
          </w:tcPr>
          <w:p w14:paraId="34BFC0D3" w14:textId="77777777" w:rsidR="00AF2F30" w:rsidRPr="00F245E6" w:rsidRDefault="00AF2F30" w:rsidP="00305183">
            <w:pPr>
              <w:rPr>
                <w:rFonts w:cs="Calibri Light"/>
              </w:rPr>
            </w:pPr>
            <w:r w:rsidRPr="00F245E6">
              <w:rPr>
                <w:rFonts w:cs="Calibri Light"/>
              </w:rPr>
              <w:t>mögl.</w:t>
            </w:r>
          </w:p>
          <w:p w14:paraId="3B552BFB" w14:textId="77777777" w:rsidR="00AF2F30" w:rsidRPr="00F245E6" w:rsidRDefault="00AF2F30" w:rsidP="00305183">
            <w:pPr>
              <w:jc w:val="center"/>
              <w:rPr>
                <w:rFonts w:cs="Calibri Light"/>
                <w:b/>
              </w:rPr>
            </w:pPr>
            <w:r w:rsidRPr="00F245E6">
              <w:rPr>
                <w:rFonts w:cs="Calibri Light"/>
                <w:b/>
              </w:rPr>
              <w:t>6 (K)</w:t>
            </w:r>
          </w:p>
        </w:tc>
        <w:tc>
          <w:tcPr>
            <w:tcW w:w="828" w:type="dxa"/>
            <w:vMerge w:val="restart"/>
          </w:tcPr>
          <w:p w14:paraId="4D85010B" w14:textId="77777777" w:rsidR="00AF2F30" w:rsidRPr="00F245E6" w:rsidRDefault="00AF2F30" w:rsidP="00305183">
            <w:pPr>
              <w:rPr>
                <w:rFonts w:cs="Calibri Light"/>
              </w:rPr>
            </w:pPr>
            <w:r w:rsidRPr="00F245E6">
              <w:rPr>
                <w:rFonts w:cs="Calibri Light"/>
              </w:rPr>
              <w:t>tats.</w:t>
            </w:r>
          </w:p>
          <w:p w14:paraId="0285DA11" w14:textId="77777777" w:rsidR="00AF2F30" w:rsidRPr="00F245E6" w:rsidRDefault="00AF2F30" w:rsidP="00305183">
            <w:pPr>
              <w:jc w:val="center"/>
              <w:rPr>
                <w:rFonts w:cs="Calibri Light"/>
                <w:b/>
              </w:rPr>
            </w:pPr>
          </w:p>
        </w:tc>
      </w:tr>
      <w:tr w:rsidR="00AF2F30" w:rsidRPr="00F245E6" w14:paraId="1C05E1AE" w14:textId="77777777" w:rsidTr="00EE1EF1">
        <w:tc>
          <w:tcPr>
            <w:tcW w:w="988" w:type="dxa"/>
          </w:tcPr>
          <w:p w14:paraId="2675A0F2" w14:textId="77777777" w:rsidR="00AF2F30" w:rsidRPr="00F245E6" w:rsidRDefault="00AF2F30" w:rsidP="00305183">
            <w:pPr>
              <w:rPr>
                <w:rFonts w:cs="Calibri Light"/>
              </w:rPr>
            </w:pPr>
          </w:p>
        </w:tc>
        <w:tc>
          <w:tcPr>
            <w:tcW w:w="6643" w:type="dxa"/>
          </w:tcPr>
          <w:p w14:paraId="09AC3B49" w14:textId="77777777" w:rsidR="00AF2F30" w:rsidRPr="00F245E6" w:rsidRDefault="00AF2F30" w:rsidP="00305183">
            <w:pPr>
              <w:rPr>
                <w:rFonts w:cs="Calibri Light"/>
                <w:color w:val="C00000"/>
              </w:rPr>
            </w:pPr>
          </w:p>
        </w:tc>
        <w:tc>
          <w:tcPr>
            <w:tcW w:w="828" w:type="dxa"/>
            <w:vMerge/>
          </w:tcPr>
          <w:p w14:paraId="2F6B0B0E" w14:textId="77777777" w:rsidR="00AF2F30" w:rsidRPr="00F245E6" w:rsidRDefault="00AF2F30" w:rsidP="00305183">
            <w:pPr>
              <w:rPr>
                <w:rFonts w:cs="Calibri Light"/>
              </w:rPr>
            </w:pPr>
          </w:p>
        </w:tc>
        <w:tc>
          <w:tcPr>
            <w:tcW w:w="828" w:type="dxa"/>
            <w:vMerge/>
          </w:tcPr>
          <w:p w14:paraId="3893E005" w14:textId="77777777" w:rsidR="00AF2F30" w:rsidRPr="00F245E6" w:rsidRDefault="00AF2F30" w:rsidP="00305183">
            <w:pPr>
              <w:rPr>
                <w:rFonts w:cs="Calibri Light"/>
              </w:rPr>
            </w:pPr>
          </w:p>
        </w:tc>
      </w:tr>
    </w:tbl>
    <w:p w14:paraId="28AF9D17"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2"/>
        <w:gridCol w:w="828"/>
        <w:gridCol w:w="829"/>
      </w:tblGrid>
      <w:tr w:rsidR="00AF2F30" w:rsidRPr="00F245E6" w14:paraId="76BD6393" w14:textId="77777777" w:rsidTr="00EE1EF1">
        <w:tc>
          <w:tcPr>
            <w:tcW w:w="988" w:type="dxa"/>
          </w:tcPr>
          <w:p w14:paraId="742A3CC4" w14:textId="77777777" w:rsidR="00AF2F30" w:rsidRPr="00F245E6" w:rsidRDefault="00AF2F30" w:rsidP="00305183">
            <w:pPr>
              <w:rPr>
                <w:rFonts w:cs="Calibri Light"/>
              </w:rPr>
            </w:pPr>
            <w:r w:rsidRPr="00F245E6">
              <w:rPr>
                <w:rFonts w:cs="Calibri Light"/>
              </w:rPr>
              <w:t>F.2.4.a</w:t>
            </w:r>
          </w:p>
        </w:tc>
        <w:tc>
          <w:tcPr>
            <w:tcW w:w="6642" w:type="dxa"/>
          </w:tcPr>
          <w:p w14:paraId="136A1B00" w14:textId="77777777" w:rsidR="00AF2F30" w:rsidRPr="00F245E6" w:rsidRDefault="00AF2F30" w:rsidP="00305183">
            <w:pPr>
              <w:rPr>
                <w:rFonts w:cs="Calibri Light"/>
              </w:rPr>
            </w:pPr>
            <w:r w:rsidRPr="00F245E6">
              <w:rPr>
                <w:rFonts w:cs="Calibri Light"/>
              </w:rPr>
              <w:t>Gibt es Gesundheitsprojekte in der Gemeinde vor Ort für die breite Bevölkerung? Wenn ja welche?</w:t>
            </w:r>
          </w:p>
          <w:p w14:paraId="689A82C6" w14:textId="77777777" w:rsidR="00AF2F30" w:rsidRPr="00F245E6" w:rsidRDefault="00AF2F30" w:rsidP="00305183">
            <w:pPr>
              <w:rPr>
                <w:rFonts w:cs="Calibri Light"/>
              </w:rPr>
            </w:pPr>
            <w:r w:rsidRPr="00F245E6">
              <w:rPr>
                <w:rFonts w:cs="Calibri Light"/>
              </w:rPr>
              <w:t>(Ja + Beschreibung = 1 Punkt)</w:t>
            </w:r>
          </w:p>
        </w:tc>
        <w:tc>
          <w:tcPr>
            <w:tcW w:w="828" w:type="dxa"/>
            <w:vMerge w:val="restart"/>
          </w:tcPr>
          <w:p w14:paraId="0A97D37A" w14:textId="77777777" w:rsidR="00AF2F30" w:rsidRPr="00F245E6" w:rsidRDefault="00AF2F30" w:rsidP="00305183">
            <w:pPr>
              <w:rPr>
                <w:rFonts w:cs="Calibri Light"/>
              </w:rPr>
            </w:pPr>
            <w:r w:rsidRPr="00F245E6">
              <w:rPr>
                <w:rFonts w:cs="Calibri Light"/>
              </w:rPr>
              <w:t>mögl.</w:t>
            </w:r>
          </w:p>
          <w:p w14:paraId="7D98B839" w14:textId="77777777" w:rsidR="00AF2F30" w:rsidRPr="00F245E6" w:rsidRDefault="00AF2F30" w:rsidP="00305183">
            <w:pPr>
              <w:jc w:val="center"/>
              <w:rPr>
                <w:rFonts w:cs="Calibri Light"/>
                <w:b/>
              </w:rPr>
            </w:pPr>
            <w:r w:rsidRPr="00F245E6">
              <w:rPr>
                <w:rFonts w:cs="Calibri Light"/>
                <w:b/>
              </w:rPr>
              <w:t>1 (K)</w:t>
            </w:r>
          </w:p>
        </w:tc>
        <w:tc>
          <w:tcPr>
            <w:tcW w:w="829" w:type="dxa"/>
            <w:vMerge w:val="restart"/>
          </w:tcPr>
          <w:p w14:paraId="66E058CB" w14:textId="77777777" w:rsidR="00AF2F30" w:rsidRPr="00F245E6" w:rsidRDefault="00AF2F30" w:rsidP="00305183">
            <w:pPr>
              <w:rPr>
                <w:rFonts w:cs="Calibri Light"/>
              </w:rPr>
            </w:pPr>
            <w:r w:rsidRPr="00F245E6">
              <w:rPr>
                <w:rFonts w:cs="Calibri Light"/>
              </w:rPr>
              <w:t>tats.</w:t>
            </w:r>
          </w:p>
          <w:p w14:paraId="47BB47C6" w14:textId="77777777" w:rsidR="00AF2F30" w:rsidRPr="00F245E6" w:rsidRDefault="00AF2F30" w:rsidP="00305183">
            <w:pPr>
              <w:jc w:val="center"/>
              <w:rPr>
                <w:rFonts w:cs="Calibri Light"/>
                <w:b/>
              </w:rPr>
            </w:pPr>
          </w:p>
        </w:tc>
      </w:tr>
      <w:tr w:rsidR="00AF2F30" w:rsidRPr="00F245E6" w14:paraId="3C66511A" w14:textId="77777777" w:rsidTr="00EE1EF1">
        <w:tc>
          <w:tcPr>
            <w:tcW w:w="988" w:type="dxa"/>
          </w:tcPr>
          <w:p w14:paraId="5AA1E6C7" w14:textId="77777777" w:rsidR="00AF2F30" w:rsidRPr="00F245E6" w:rsidRDefault="00AF2F30" w:rsidP="00305183">
            <w:pPr>
              <w:rPr>
                <w:rFonts w:cs="Calibri Light"/>
              </w:rPr>
            </w:pPr>
          </w:p>
        </w:tc>
        <w:tc>
          <w:tcPr>
            <w:tcW w:w="6642" w:type="dxa"/>
          </w:tcPr>
          <w:p w14:paraId="101F3B2F" w14:textId="77777777" w:rsidR="00AF2F30" w:rsidRPr="00F245E6" w:rsidRDefault="00AF2F30" w:rsidP="00305183">
            <w:pPr>
              <w:rPr>
                <w:rFonts w:cs="Calibri Light"/>
                <w:color w:val="C00000"/>
              </w:rPr>
            </w:pPr>
          </w:p>
        </w:tc>
        <w:tc>
          <w:tcPr>
            <w:tcW w:w="828" w:type="dxa"/>
            <w:vMerge/>
          </w:tcPr>
          <w:p w14:paraId="192E3A37" w14:textId="77777777" w:rsidR="00AF2F30" w:rsidRPr="00F245E6" w:rsidRDefault="00AF2F30" w:rsidP="00305183">
            <w:pPr>
              <w:rPr>
                <w:rFonts w:cs="Calibri Light"/>
              </w:rPr>
            </w:pPr>
          </w:p>
        </w:tc>
        <w:tc>
          <w:tcPr>
            <w:tcW w:w="829" w:type="dxa"/>
            <w:vMerge/>
          </w:tcPr>
          <w:p w14:paraId="1D7C160A" w14:textId="77777777" w:rsidR="00AF2F30" w:rsidRPr="00F245E6" w:rsidRDefault="00AF2F30" w:rsidP="00305183">
            <w:pPr>
              <w:rPr>
                <w:rFonts w:cs="Calibri Light"/>
              </w:rPr>
            </w:pPr>
          </w:p>
        </w:tc>
      </w:tr>
    </w:tbl>
    <w:p w14:paraId="3C42399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AF2F30" w:rsidRPr="00F245E6" w14:paraId="594B4E8D" w14:textId="77777777" w:rsidTr="00EE1EF1">
        <w:tc>
          <w:tcPr>
            <w:tcW w:w="988" w:type="dxa"/>
          </w:tcPr>
          <w:p w14:paraId="53A9672C" w14:textId="77777777" w:rsidR="00AF2F30" w:rsidRPr="00F245E6" w:rsidRDefault="00AF2F30" w:rsidP="00305183">
            <w:pPr>
              <w:rPr>
                <w:rFonts w:cs="Calibri Light"/>
              </w:rPr>
            </w:pPr>
            <w:r w:rsidRPr="00F245E6">
              <w:rPr>
                <w:rFonts w:cs="Calibri Light"/>
              </w:rPr>
              <w:t>F.2.4.b</w:t>
            </w:r>
          </w:p>
        </w:tc>
        <w:tc>
          <w:tcPr>
            <w:tcW w:w="6643" w:type="dxa"/>
          </w:tcPr>
          <w:p w14:paraId="24E7D7BB" w14:textId="77777777" w:rsidR="00AF2F30" w:rsidRPr="00F245E6" w:rsidRDefault="00AF2F30" w:rsidP="00305183">
            <w:pPr>
              <w:rPr>
                <w:rFonts w:cs="Calibri Light"/>
              </w:rPr>
            </w:pPr>
            <w:r w:rsidRPr="00F245E6">
              <w:rPr>
                <w:rFonts w:cs="Calibri Light"/>
              </w:rPr>
              <w:t>Gibt es ein Care-Management bzw. aktives Netzwerk der Institutionen im Gesundheitssystem? Wie sieht dieses aus?</w:t>
            </w:r>
          </w:p>
          <w:p w14:paraId="6D4BE51E" w14:textId="77777777" w:rsidR="00AF2F30" w:rsidRPr="00F245E6" w:rsidRDefault="00AF2F30" w:rsidP="00305183">
            <w:pPr>
              <w:rPr>
                <w:rFonts w:cs="Calibri Light"/>
              </w:rPr>
            </w:pPr>
            <w:r w:rsidRPr="00F245E6">
              <w:rPr>
                <w:rFonts w:cs="Calibri Light"/>
              </w:rPr>
              <w:t>(ja + Beschreibung = 1 Punkt für 3 Einrichtungen, 2 Punkte für umfassende Aktivitäten)</w:t>
            </w:r>
          </w:p>
        </w:tc>
        <w:tc>
          <w:tcPr>
            <w:tcW w:w="828" w:type="dxa"/>
            <w:vMerge w:val="restart"/>
          </w:tcPr>
          <w:p w14:paraId="13A194FB" w14:textId="77777777" w:rsidR="00AF2F30" w:rsidRPr="00F245E6" w:rsidRDefault="00AF2F30" w:rsidP="00305183">
            <w:pPr>
              <w:rPr>
                <w:rFonts w:cs="Calibri Light"/>
              </w:rPr>
            </w:pPr>
            <w:r w:rsidRPr="00F245E6">
              <w:rPr>
                <w:rFonts w:cs="Calibri Light"/>
              </w:rPr>
              <w:t>mögl.</w:t>
            </w:r>
          </w:p>
          <w:p w14:paraId="38DD1602" w14:textId="77777777" w:rsidR="00AF2F30" w:rsidRPr="00F245E6" w:rsidRDefault="00AF2F30" w:rsidP="00305183">
            <w:pPr>
              <w:jc w:val="center"/>
              <w:rPr>
                <w:rFonts w:cs="Calibri Light"/>
                <w:b/>
              </w:rPr>
            </w:pPr>
            <w:r w:rsidRPr="00F245E6">
              <w:rPr>
                <w:rFonts w:cs="Calibri Light"/>
                <w:b/>
              </w:rPr>
              <w:t>2 (K)</w:t>
            </w:r>
          </w:p>
        </w:tc>
        <w:tc>
          <w:tcPr>
            <w:tcW w:w="828" w:type="dxa"/>
            <w:vMerge w:val="restart"/>
          </w:tcPr>
          <w:p w14:paraId="14A226BE" w14:textId="77777777" w:rsidR="00AF2F30" w:rsidRPr="00F245E6" w:rsidRDefault="00AF2F30" w:rsidP="00305183">
            <w:pPr>
              <w:rPr>
                <w:rFonts w:cs="Calibri Light"/>
              </w:rPr>
            </w:pPr>
            <w:r w:rsidRPr="00F245E6">
              <w:rPr>
                <w:rFonts w:cs="Calibri Light"/>
              </w:rPr>
              <w:t>tats.</w:t>
            </w:r>
          </w:p>
          <w:p w14:paraId="2BB4FC99" w14:textId="77777777" w:rsidR="00AF2F30" w:rsidRPr="00F245E6" w:rsidRDefault="00AF2F30" w:rsidP="00305183">
            <w:pPr>
              <w:jc w:val="center"/>
              <w:rPr>
                <w:rFonts w:cs="Calibri Light"/>
                <w:b/>
              </w:rPr>
            </w:pPr>
          </w:p>
        </w:tc>
      </w:tr>
      <w:tr w:rsidR="00AF2F30" w:rsidRPr="00F245E6" w14:paraId="16CC8313" w14:textId="77777777" w:rsidTr="00EE1EF1">
        <w:tc>
          <w:tcPr>
            <w:tcW w:w="988" w:type="dxa"/>
          </w:tcPr>
          <w:p w14:paraId="39115050" w14:textId="77777777" w:rsidR="00AF2F30" w:rsidRPr="00F245E6" w:rsidRDefault="00AF2F30" w:rsidP="00305183">
            <w:pPr>
              <w:rPr>
                <w:rFonts w:cs="Calibri Light"/>
              </w:rPr>
            </w:pPr>
          </w:p>
        </w:tc>
        <w:tc>
          <w:tcPr>
            <w:tcW w:w="6643" w:type="dxa"/>
          </w:tcPr>
          <w:p w14:paraId="6842E5C7" w14:textId="77777777" w:rsidR="00AF2F30" w:rsidRPr="00F245E6" w:rsidRDefault="00AF2F30" w:rsidP="00305183">
            <w:pPr>
              <w:rPr>
                <w:rFonts w:cs="Calibri Light"/>
                <w:color w:val="C00000"/>
              </w:rPr>
            </w:pPr>
          </w:p>
        </w:tc>
        <w:tc>
          <w:tcPr>
            <w:tcW w:w="828" w:type="dxa"/>
            <w:vMerge/>
          </w:tcPr>
          <w:p w14:paraId="6975DF87" w14:textId="77777777" w:rsidR="00AF2F30" w:rsidRPr="00F245E6" w:rsidRDefault="00AF2F30" w:rsidP="00305183">
            <w:pPr>
              <w:rPr>
                <w:rFonts w:cs="Calibri Light"/>
              </w:rPr>
            </w:pPr>
          </w:p>
        </w:tc>
        <w:tc>
          <w:tcPr>
            <w:tcW w:w="828" w:type="dxa"/>
            <w:vMerge/>
          </w:tcPr>
          <w:p w14:paraId="6A0D2EE2" w14:textId="77777777" w:rsidR="00AF2F30" w:rsidRPr="00F245E6" w:rsidRDefault="00AF2F30" w:rsidP="00305183">
            <w:pPr>
              <w:rPr>
                <w:rFonts w:cs="Calibri Light"/>
              </w:rPr>
            </w:pPr>
          </w:p>
        </w:tc>
      </w:tr>
    </w:tbl>
    <w:p w14:paraId="3ECD23C1"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0"/>
        <w:gridCol w:w="829"/>
        <w:gridCol w:w="830"/>
      </w:tblGrid>
      <w:tr w:rsidR="00AF2F30" w:rsidRPr="00F245E6" w14:paraId="0871596C" w14:textId="77777777" w:rsidTr="00EE1EF1">
        <w:tc>
          <w:tcPr>
            <w:tcW w:w="988" w:type="dxa"/>
          </w:tcPr>
          <w:p w14:paraId="5EE17143" w14:textId="77777777" w:rsidR="00AF2F30" w:rsidRPr="00F245E6" w:rsidRDefault="00AF2F30" w:rsidP="00305183">
            <w:pPr>
              <w:rPr>
                <w:rFonts w:cs="Calibri Light"/>
              </w:rPr>
            </w:pPr>
            <w:r w:rsidRPr="00F245E6">
              <w:rPr>
                <w:rFonts w:cs="Calibri Light"/>
              </w:rPr>
              <w:t>F.2.4.c</w:t>
            </w:r>
          </w:p>
        </w:tc>
        <w:tc>
          <w:tcPr>
            <w:tcW w:w="6640" w:type="dxa"/>
          </w:tcPr>
          <w:p w14:paraId="09C3027E" w14:textId="77777777" w:rsidR="00AF2F30" w:rsidRPr="00F245E6" w:rsidRDefault="00AF2F30" w:rsidP="00305183">
            <w:pPr>
              <w:rPr>
                <w:rFonts w:cs="Calibri Light"/>
              </w:rPr>
            </w:pPr>
            <w:r w:rsidRPr="00F245E6">
              <w:rPr>
                <w:rFonts w:cs="Calibri Light"/>
              </w:rPr>
              <w:t>Wie hoch ist der Anteil der Kinder, welche zu Fuß den Weg in die Volksschule und Kindergarten bewältigen?</w:t>
            </w:r>
          </w:p>
          <w:p w14:paraId="19434583" w14:textId="77777777" w:rsidR="00AF2F30" w:rsidRPr="00F245E6" w:rsidRDefault="00AF2F30" w:rsidP="00305183">
            <w:pPr>
              <w:rPr>
                <w:rFonts w:cs="Calibri Light"/>
              </w:rPr>
            </w:pPr>
            <w:r w:rsidRPr="00F245E6">
              <w:rPr>
                <w:rFonts w:cs="Calibri Light"/>
              </w:rPr>
              <w:t>(ja + mehr als 10 % = 1 Punkt, mehr als 50% = 2 Punkte)</w:t>
            </w:r>
          </w:p>
        </w:tc>
        <w:tc>
          <w:tcPr>
            <w:tcW w:w="829" w:type="dxa"/>
            <w:vMerge w:val="restart"/>
          </w:tcPr>
          <w:p w14:paraId="44CE6CBC" w14:textId="77777777" w:rsidR="00AF2F30" w:rsidRPr="00F245E6" w:rsidRDefault="00AF2F30" w:rsidP="00305183">
            <w:pPr>
              <w:rPr>
                <w:rFonts w:cs="Calibri Light"/>
              </w:rPr>
            </w:pPr>
            <w:r w:rsidRPr="00F245E6">
              <w:rPr>
                <w:rFonts w:cs="Calibri Light"/>
              </w:rPr>
              <w:t>mögl.</w:t>
            </w:r>
          </w:p>
          <w:p w14:paraId="3E2E4057" w14:textId="77777777" w:rsidR="00AF2F30" w:rsidRPr="00F245E6" w:rsidRDefault="00AF2F30" w:rsidP="00305183">
            <w:pPr>
              <w:jc w:val="center"/>
              <w:rPr>
                <w:rFonts w:cs="Calibri Light"/>
                <w:b/>
              </w:rPr>
            </w:pPr>
            <w:r w:rsidRPr="00F245E6">
              <w:rPr>
                <w:rFonts w:cs="Calibri Light"/>
                <w:b/>
              </w:rPr>
              <w:t>2 (K)</w:t>
            </w:r>
          </w:p>
        </w:tc>
        <w:tc>
          <w:tcPr>
            <w:tcW w:w="830" w:type="dxa"/>
            <w:vMerge w:val="restart"/>
          </w:tcPr>
          <w:p w14:paraId="0F670D7E" w14:textId="77777777" w:rsidR="00AF2F30" w:rsidRPr="00F245E6" w:rsidRDefault="00AF2F30" w:rsidP="00305183">
            <w:pPr>
              <w:rPr>
                <w:rFonts w:cs="Calibri Light"/>
              </w:rPr>
            </w:pPr>
            <w:r w:rsidRPr="00F245E6">
              <w:rPr>
                <w:rFonts w:cs="Calibri Light"/>
              </w:rPr>
              <w:t>tats.</w:t>
            </w:r>
          </w:p>
          <w:p w14:paraId="7F7D63FA" w14:textId="77777777" w:rsidR="00AF2F30" w:rsidRPr="00F245E6" w:rsidRDefault="00AF2F30" w:rsidP="00305183">
            <w:pPr>
              <w:jc w:val="center"/>
              <w:rPr>
                <w:rFonts w:cs="Calibri Light"/>
                <w:b/>
              </w:rPr>
            </w:pPr>
          </w:p>
        </w:tc>
      </w:tr>
      <w:tr w:rsidR="00AF2F30" w:rsidRPr="00F245E6" w14:paraId="5FF50CF0" w14:textId="77777777" w:rsidTr="00EE1EF1">
        <w:tc>
          <w:tcPr>
            <w:tcW w:w="988" w:type="dxa"/>
          </w:tcPr>
          <w:p w14:paraId="7F80316A" w14:textId="77777777" w:rsidR="00AF2F30" w:rsidRPr="00F245E6" w:rsidRDefault="00AF2F30" w:rsidP="00305183">
            <w:pPr>
              <w:rPr>
                <w:rFonts w:cs="Calibri Light"/>
              </w:rPr>
            </w:pPr>
          </w:p>
        </w:tc>
        <w:tc>
          <w:tcPr>
            <w:tcW w:w="6640" w:type="dxa"/>
          </w:tcPr>
          <w:p w14:paraId="73F49DA6" w14:textId="77777777" w:rsidR="00AF2F30" w:rsidRPr="00F245E6" w:rsidRDefault="00AF2F30" w:rsidP="00305183">
            <w:pPr>
              <w:rPr>
                <w:rFonts w:cs="Calibri Light"/>
                <w:color w:val="C00000"/>
              </w:rPr>
            </w:pPr>
          </w:p>
        </w:tc>
        <w:tc>
          <w:tcPr>
            <w:tcW w:w="829" w:type="dxa"/>
            <w:vMerge/>
          </w:tcPr>
          <w:p w14:paraId="0A50EA1C" w14:textId="77777777" w:rsidR="00AF2F30" w:rsidRPr="00F245E6" w:rsidRDefault="00AF2F30" w:rsidP="00305183">
            <w:pPr>
              <w:rPr>
                <w:rFonts w:cs="Calibri Light"/>
              </w:rPr>
            </w:pPr>
          </w:p>
        </w:tc>
        <w:tc>
          <w:tcPr>
            <w:tcW w:w="830" w:type="dxa"/>
            <w:vMerge/>
          </w:tcPr>
          <w:p w14:paraId="5D31F0F0" w14:textId="77777777" w:rsidR="00AF2F30" w:rsidRPr="00F245E6" w:rsidRDefault="00AF2F30" w:rsidP="00305183">
            <w:pPr>
              <w:rPr>
                <w:rFonts w:cs="Calibri Light"/>
              </w:rPr>
            </w:pPr>
          </w:p>
        </w:tc>
      </w:tr>
    </w:tbl>
    <w:p w14:paraId="56FE46A7"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2"/>
        <w:gridCol w:w="828"/>
        <w:gridCol w:w="829"/>
      </w:tblGrid>
      <w:tr w:rsidR="00AF2F30" w:rsidRPr="00F245E6" w14:paraId="756BDFFE" w14:textId="77777777" w:rsidTr="00EE1EF1">
        <w:tc>
          <w:tcPr>
            <w:tcW w:w="988" w:type="dxa"/>
          </w:tcPr>
          <w:p w14:paraId="73E94AFC" w14:textId="77777777" w:rsidR="00AF2F30" w:rsidRPr="00F245E6" w:rsidRDefault="00AF2F30" w:rsidP="00305183">
            <w:pPr>
              <w:rPr>
                <w:rFonts w:cs="Calibri Light"/>
              </w:rPr>
            </w:pPr>
            <w:r w:rsidRPr="00F245E6">
              <w:rPr>
                <w:rFonts w:cs="Calibri Light"/>
              </w:rPr>
              <w:t>F.2.4.d</w:t>
            </w:r>
          </w:p>
        </w:tc>
        <w:tc>
          <w:tcPr>
            <w:tcW w:w="6642" w:type="dxa"/>
          </w:tcPr>
          <w:p w14:paraId="57EE88FA" w14:textId="77777777" w:rsidR="00AF2F30" w:rsidRPr="00F245E6" w:rsidRDefault="00AF2F30" w:rsidP="00305183">
            <w:pPr>
              <w:rPr>
                <w:rFonts w:cs="Calibri Light"/>
              </w:rPr>
            </w:pPr>
            <w:r w:rsidRPr="00F245E6">
              <w:rPr>
                <w:rFonts w:cs="Calibri Light"/>
              </w:rPr>
              <w:t>Gibt es Gesundheits-, Bewegungs- und Vorsorgeprojekte in der Schule (abseits der gesetzlichen Vorgaben)?</w:t>
            </w:r>
          </w:p>
          <w:p w14:paraId="7509BA28" w14:textId="77777777" w:rsidR="00AF2F30" w:rsidRPr="00F245E6" w:rsidRDefault="00AF2F30" w:rsidP="00305183">
            <w:pPr>
              <w:rPr>
                <w:rFonts w:cs="Calibri Light"/>
              </w:rPr>
            </w:pPr>
            <w:r w:rsidRPr="00F245E6">
              <w:rPr>
                <w:rFonts w:cs="Calibri Light"/>
              </w:rPr>
              <w:t>(ja + Beschreibung = 1 Punkt)</w:t>
            </w:r>
          </w:p>
        </w:tc>
        <w:tc>
          <w:tcPr>
            <w:tcW w:w="828" w:type="dxa"/>
            <w:vMerge w:val="restart"/>
          </w:tcPr>
          <w:p w14:paraId="11377A7C" w14:textId="77777777" w:rsidR="00AF2F30" w:rsidRPr="00F245E6" w:rsidRDefault="00AF2F30" w:rsidP="00305183">
            <w:pPr>
              <w:rPr>
                <w:rFonts w:cs="Calibri Light"/>
              </w:rPr>
            </w:pPr>
            <w:r w:rsidRPr="00F245E6">
              <w:rPr>
                <w:rFonts w:cs="Calibri Light"/>
              </w:rPr>
              <w:t>mögl.</w:t>
            </w:r>
          </w:p>
          <w:p w14:paraId="18629488" w14:textId="77777777" w:rsidR="00AF2F30" w:rsidRPr="00F245E6" w:rsidRDefault="00AF2F30" w:rsidP="00305183">
            <w:pPr>
              <w:jc w:val="center"/>
              <w:rPr>
                <w:rFonts w:cs="Calibri Light"/>
                <w:b/>
              </w:rPr>
            </w:pPr>
            <w:r w:rsidRPr="00F245E6">
              <w:rPr>
                <w:rFonts w:cs="Calibri Light"/>
                <w:b/>
              </w:rPr>
              <w:t>1 (K)</w:t>
            </w:r>
          </w:p>
        </w:tc>
        <w:tc>
          <w:tcPr>
            <w:tcW w:w="829" w:type="dxa"/>
            <w:vMerge w:val="restart"/>
          </w:tcPr>
          <w:p w14:paraId="18E8E2B3" w14:textId="77777777" w:rsidR="00AF2F30" w:rsidRPr="00F245E6" w:rsidRDefault="00AF2F30" w:rsidP="00305183">
            <w:pPr>
              <w:rPr>
                <w:rFonts w:cs="Calibri Light"/>
              </w:rPr>
            </w:pPr>
            <w:r w:rsidRPr="00F245E6">
              <w:rPr>
                <w:rFonts w:cs="Calibri Light"/>
              </w:rPr>
              <w:t>tats.</w:t>
            </w:r>
          </w:p>
          <w:p w14:paraId="394DB6D5" w14:textId="77777777" w:rsidR="00AF2F30" w:rsidRPr="00F245E6" w:rsidRDefault="00AF2F30" w:rsidP="00305183">
            <w:pPr>
              <w:jc w:val="center"/>
              <w:rPr>
                <w:rFonts w:cs="Calibri Light"/>
                <w:b/>
              </w:rPr>
            </w:pPr>
          </w:p>
        </w:tc>
      </w:tr>
      <w:tr w:rsidR="00AF2F30" w:rsidRPr="00F245E6" w14:paraId="4F498313" w14:textId="77777777" w:rsidTr="00EE1EF1">
        <w:tc>
          <w:tcPr>
            <w:tcW w:w="988" w:type="dxa"/>
          </w:tcPr>
          <w:p w14:paraId="467D1294" w14:textId="77777777" w:rsidR="00AF2F30" w:rsidRPr="00F245E6" w:rsidRDefault="00AF2F30" w:rsidP="00305183">
            <w:pPr>
              <w:rPr>
                <w:rFonts w:cs="Calibri Light"/>
              </w:rPr>
            </w:pPr>
          </w:p>
        </w:tc>
        <w:tc>
          <w:tcPr>
            <w:tcW w:w="6642" w:type="dxa"/>
          </w:tcPr>
          <w:p w14:paraId="473E829E" w14:textId="77777777" w:rsidR="00AF2F30" w:rsidRPr="00F245E6" w:rsidRDefault="00AF2F30" w:rsidP="00305183">
            <w:pPr>
              <w:rPr>
                <w:rFonts w:cs="Calibri Light"/>
                <w:color w:val="C00000"/>
              </w:rPr>
            </w:pPr>
          </w:p>
        </w:tc>
        <w:tc>
          <w:tcPr>
            <w:tcW w:w="828" w:type="dxa"/>
            <w:vMerge/>
          </w:tcPr>
          <w:p w14:paraId="4425D2D8" w14:textId="77777777" w:rsidR="00AF2F30" w:rsidRPr="00F245E6" w:rsidRDefault="00AF2F30" w:rsidP="00305183">
            <w:pPr>
              <w:rPr>
                <w:rFonts w:cs="Calibri Light"/>
              </w:rPr>
            </w:pPr>
          </w:p>
        </w:tc>
        <w:tc>
          <w:tcPr>
            <w:tcW w:w="829" w:type="dxa"/>
            <w:vMerge/>
          </w:tcPr>
          <w:p w14:paraId="7A169470" w14:textId="77777777" w:rsidR="00AF2F30" w:rsidRPr="00F245E6" w:rsidRDefault="00AF2F30" w:rsidP="00305183">
            <w:pPr>
              <w:rPr>
                <w:rFonts w:cs="Calibri Light"/>
              </w:rPr>
            </w:pPr>
          </w:p>
        </w:tc>
      </w:tr>
    </w:tbl>
    <w:p w14:paraId="52364971"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AF2F30" w:rsidRPr="00F245E6" w14:paraId="374E2DEE" w14:textId="77777777" w:rsidTr="00EE1EF1">
        <w:tc>
          <w:tcPr>
            <w:tcW w:w="988" w:type="dxa"/>
          </w:tcPr>
          <w:p w14:paraId="07AC5037" w14:textId="77777777" w:rsidR="00AF2F30" w:rsidRPr="00F245E6" w:rsidRDefault="00AF2F30" w:rsidP="00305183">
            <w:pPr>
              <w:rPr>
                <w:rFonts w:cs="Calibri Light"/>
              </w:rPr>
            </w:pPr>
            <w:r w:rsidRPr="00F245E6">
              <w:rPr>
                <w:rFonts w:cs="Calibri Light"/>
              </w:rPr>
              <w:t>F.2.4.e</w:t>
            </w:r>
          </w:p>
        </w:tc>
        <w:tc>
          <w:tcPr>
            <w:tcW w:w="6643" w:type="dxa"/>
          </w:tcPr>
          <w:p w14:paraId="788E117D" w14:textId="77777777" w:rsidR="00AF2F30" w:rsidRPr="00F245E6" w:rsidRDefault="00AF2F30" w:rsidP="00305183">
            <w:pPr>
              <w:rPr>
                <w:rFonts w:cs="Calibri Light"/>
              </w:rPr>
            </w:pPr>
            <w:r w:rsidRPr="00F245E6">
              <w:rPr>
                <w:rFonts w:cs="Calibri Light"/>
              </w:rPr>
              <w:t>Gibt es Informationen zu den Themen der Gesundheit für die Bevölkerung durch Öffentlichkeitsarbeit, Aufzeigen von Machbarem und Erfolgsbeispielen, Diskussionsrunden.</w:t>
            </w:r>
          </w:p>
          <w:p w14:paraId="7D41DB7F" w14:textId="77777777" w:rsidR="00AF2F30" w:rsidRPr="00F245E6" w:rsidRDefault="00AF2F30" w:rsidP="00305183">
            <w:pPr>
              <w:rPr>
                <w:rFonts w:cs="Calibri Light"/>
              </w:rPr>
            </w:pPr>
            <w:r w:rsidRPr="00F245E6">
              <w:rPr>
                <w:rFonts w:cs="Calibri Light"/>
              </w:rPr>
              <w:t>(ja + Beschreibung = 1 Punkt)</w:t>
            </w:r>
          </w:p>
        </w:tc>
        <w:tc>
          <w:tcPr>
            <w:tcW w:w="828" w:type="dxa"/>
            <w:vMerge w:val="restart"/>
          </w:tcPr>
          <w:p w14:paraId="628E9756" w14:textId="77777777" w:rsidR="00AF2F30" w:rsidRPr="00F245E6" w:rsidRDefault="00AF2F30" w:rsidP="00305183">
            <w:pPr>
              <w:rPr>
                <w:rFonts w:cs="Calibri Light"/>
              </w:rPr>
            </w:pPr>
            <w:r w:rsidRPr="00F245E6">
              <w:rPr>
                <w:rFonts w:cs="Calibri Light"/>
              </w:rPr>
              <w:t>mögl.</w:t>
            </w:r>
          </w:p>
          <w:p w14:paraId="1350B65B" w14:textId="77777777" w:rsidR="00AF2F30" w:rsidRPr="00F245E6" w:rsidRDefault="00AF2F30" w:rsidP="00305183">
            <w:pPr>
              <w:jc w:val="center"/>
              <w:rPr>
                <w:rFonts w:cs="Calibri Light"/>
                <w:b/>
              </w:rPr>
            </w:pPr>
            <w:r w:rsidRPr="00F245E6">
              <w:rPr>
                <w:rFonts w:cs="Calibri Light"/>
                <w:b/>
              </w:rPr>
              <w:t>1 (K)</w:t>
            </w:r>
          </w:p>
        </w:tc>
        <w:tc>
          <w:tcPr>
            <w:tcW w:w="828" w:type="dxa"/>
            <w:vMerge w:val="restart"/>
          </w:tcPr>
          <w:p w14:paraId="1A707B0E" w14:textId="77777777" w:rsidR="00AF2F30" w:rsidRPr="00F245E6" w:rsidRDefault="00AF2F30" w:rsidP="00305183">
            <w:pPr>
              <w:rPr>
                <w:rFonts w:cs="Calibri Light"/>
              </w:rPr>
            </w:pPr>
            <w:r w:rsidRPr="00F245E6">
              <w:rPr>
                <w:rFonts w:cs="Calibri Light"/>
              </w:rPr>
              <w:t>tats.</w:t>
            </w:r>
          </w:p>
          <w:p w14:paraId="682D9230" w14:textId="77777777" w:rsidR="00AF2F30" w:rsidRPr="00F245E6" w:rsidRDefault="00AF2F30" w:rsidP="00305183">
            <w:pPr>
              <w:jc w:val="center"/>
              <w:rPr>
                <w:rFonts w:cs="Calibri Light"/>
                <w:b/>
              </w:rPr>
            </w:pPr>
          </w:p>
        </w:tc>
      </w:tr>
      <w:tr w:rsidR="00AF2F30" w:rsidRPr="00F245E6" w14:paraId="70F3C7F4" w14:textId="77777777" w:rsidTr="00EE1EF1">
        <w:tc>
          <w:tcPr>
            <w:tcW w:w="988" w:type="dxa"/>
          </w:tcPr>
          <w:p w14:paraId="4D44CBEB" w14:textId="77777777" w:rsidR="00AF2F30" w:rsidRPr="00F245E6" w:rsidRDefault="00AF2F30" w:rsidP="00305183">
            <w:pPr>
              <w:rPr>
                <w:rFonts w:cs="Calibri Light"/>
              </w:rPr>
            </w:pPr>
          </w:p>
        </w:tc>
        <w:tc>
          <w:tcPr>
            <w:tcW w:w="6643" w:type="dxa"/>
          </w:tcPr>
          <w:p w14:paraId="634FC2A5" w14:textId="77777777" w:rsidR="00AF2F30" w:rsidRPr="00F245E6" w:rsidRDefault="00AF2F30" w:rsidP="00305183">
            <w:pPr>
              <w:rPr>
                <w:rFonts w:cs="Calibri Light"/>
                <w:color w:val="C00000"/>
              </w:rPr>
            </w:pPr>
          </w:p>
        </w:tc>
        <w:tc>
          <w:tcPr>
            <w:tcW w:w="828" w:type="dxa"/>
            <w:vMerge/>
          </w:tcPr>
          <w:p w14:paraId="05EB30B3" w14:textId="77777777" w:rsidR="00AF2F30" w:rsidRPr="00F245E6" w:rsidRDefault="00AF2F30" w:rsidP="00305183">
            <w:pPr>
              <w:rPr>
                <w:rFonts w:cs="Calibri Light"/>
              </w:rPr>
            </w:pPr>
          </w:p>
        </w:tc>
        <w:tc>
          <w:tcPr>
            <w:tcW w:w="828" w:type="dxa"/>
            <w:vMerge/>
          </w:tcPr>
          <w:p w14:paraId="2AB80710" w14:textId="77777777" w:rsidR="00AF2F30" w:rsidRPr="00F245E6" w:rsidRDefault="00AF2F30" w:rsidP="00305183">
            <w:pPr>
              <w:rPr>
                <w:rFonts w:cs="Calibri Light"/>
              </w:rPr>
            </w:pPr>
          </w:p>
        </w:tc>
      </w:tr>
    </w:tbl>
    <w:p w14:paraId="534ABEF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0"/>
        <w:gridCol w:w="829"/>
        <w:gridCol w:w="830"/>
      </w:tblGrid>
      <w:tr w:rsidR="00AF2F30" w:rsidRPr="00F245E6" w14:paraId="0131F8A8" w14:textId="77777777" w:rsidTr="00EE1EF1">
        <w:tc>
          <w:tcPr>
            <w:tcW w:w="988" w:type="dxa"/>
          </w:tcPr>
          <w:p w14:paraId="758E1114" w14:textId="77777777" w:rsidR="00AF2F30" w:rsidRPr="00F245E6" w:rsidRDefault="00AF2F30" w:rsidP="00305183">
            <w:pPr>
              <w:rPr>
                <w:rFonts w:cs="Calibri Light"/>
              </w:rPr>
            </w:pPr>
            <w:r w:rsidRPr="00F245E6">
              <w:rPr>
                <w:rFonts w:cs="Calibri Light"/>
              </w:rPr>
              <w:t>F.2.4.f</w:t>
            </w:r>
          </w:p>
        </w:tc>
        <w:tc>
          <w:tcPr>
            <w:tcW w:w="6640" w:type="dxa"/>
          </w:tcPr>
          <w:p w14:paraId="6632214D" w14:textId="77777777" w:rsidR="00AF2F30" w:rsidRPr="00F245E6" w:rsidRDefault="00AF2F30" w:rsidP="00305183">
            <w:pPr>
              <w:rPr>
                <w:rFonts w:cs="Calibri Light"/>
              </w:rPr>
            </w:pPr>
            <w:r w:rsidRPr="00F245E6">
              <w:rPr>
                <w:rFonts w:cs="Calibri Light"/>
              </w:rPr>
              <w:t>Gibt es einen Bewegungskindergarten bzw. eine Bewegungsvolksschule in der Gemeinde?</w:t>
            </w:r>
          </w:p>
          <w:p w14:paraId="2C347CB0" w14:textId="77777777" w:rsidR="00AF2F30" w:rsidRPr="00F245E6" w:rsidRDefault="00AF2F30" w:rsidP="00305183">
            <w:pPr>
              <w:rPr>
                <w:rFonts w:cs="Calibri Light"/>
              </w:rPr>
            </w:pPr>
            <w:r w:rsidRPr="00F245E6">
              <w:rPr>
                <w:rFonts w:cs="Calibri Light"/>
              </w:rPr>
              <w:t>(ja + Beschreibung = 1 Punkt)</w:t>
            </w:r>
          </w:p>
        </w:tc>
        <w:tc>
          <w:tcPr>
            <w:tcW w:w="829" w:type="dxa"/>
            <w:vMerge w:val="restart"/>
          </w:tcPr>
          <w:p w14:paraId="74A02D1F" w14:textId="77777777" w:rsidR="00AF2F30" w:rsidRPr="00F245E6" w:rsidRDefault="00AF2F30" w:rsidP="00305183">
            <w:pPr>
              <w:rPr>
                <w:rFonts w:cs="Calibri Light"/>
              </w:rPr>
            </w:pPr>
            <w:r w:rsidRPr="00F245E6">
              <w:rPr>
                <w:rFonts w:cs="Calibri Light"/>
              </w:rPr>
              <w:t>mögl.</w:t>
            </w:r>
          </w:p>
          <w:p w14:paraId="3FEFFF83" w14:textId="77777777" w:rsidR="00AF2F30" w:rsidRPr="00F245E6" w:rsidRDefault="00AF2F30" w:rsidP="00305183">
            <w:pPr>
              <w:jc w:val="center"/>
              <w:rPr>
                <w:rFonts w:cs="Calibri Light"/>
                <w:b/>
              </w:rPr>
            </w:pPr>
            <w:r w:rsidRPr="00F245E6">
              <w:rPr>
                <w:rFonts w:cs="Calibri Light"/>
                <w:b/>
              </w:rPr>
              <w:t>1 (K)</w:t>
            </w:r>
          </w:p>
        </w:tc>
        <w:tc>
          <w:tcPr>
            <w:tcW w:w="830" w:type="dxa"/>
            <w:vMerge w:val="restart"/>
          </w:tcPr>
          <w:p w14:paraId="752A2B2A" w14:textId="77777777" w:rsidR="00AF2F30" w:rsidRPr="00F245E6" w:rsidRDefault="00AF2F30" w:rsidP="00305183">
            <w:pPr>
              <w:rPr>
                <w:rFonts w:cs="Calibri Light"/>
              </w:rPr>
            </w:pPr>
            <w:r w:rsidRPr="00F245E6">
              <w:rPr>
                <w:rFonts w:cs="Calibri Light"/>
              </w:rPr>
              <w:t>tats.</w:t>
            </w:r>
          </w:p>
          <w:p w14:paraId="6DC6DDA5" w14:textId="77777777" w:rsidR="00AF2F30" w:rsidRPr="00F245E6" w:rsidRDefault="00AF2F30" w:rsidP="00305183">
            <w:pPr>
              <w:jc w:val="center"/>
              <w:rPr>
                <w:rFonts w:cs="Calibri Light"/>
                <w:b/>
              </w:rPr>
            </w:pPr>
          </w:p>
        </w:tc>
      </w:tr>
      <w:tr w:rsidR="00AF2F30" w:rsidRPr="00F245E6" w14:paraId="0030DDC3" w14:textId="77777777" w:rsidTr="00EE1EF1">
        <w:tc>
          <w:tcPr>
            <w:tcW w:w="988" w:type="dxa"/>
          </w:tcPr>
          <w:p w14:paraId="751D064A" w14:textId="77777777" w:rsidR="00AF2F30" w:rsidRPr="00F245E6" w:rsidRDefault="00AF2F30" w:rsidP="00305183">
            <w:pPr>
              <w:rPr>
                <w:rFonts w:cs="Calibri Light"/>
              </w:rPr>
            </w:pPr>
          </w:p>
        </w:tc>
        <w:tc>
          <w:tcPr>
            <w:tcW w:w="6640" w:type="dxa"/>
          </w:tcPr>
          <w:p w14:paraId="75874D1A" w14:textId="77777777" w:rsidR="00AF2F30" w:rsidRPr="00F245E6" w:rsidRDefault="00AF2F30" w:rsidP="00305183">
            <w:pPr>
              <w:rPr>
                <w:rFonts w:cs="Calibri Light"/>
                <w:color w:val="C00000"/>
              </w:rPr>
            </w:pPr>
          </w:p>
        </w:tc>
        <w:tc>
          <w:tcPr>
            <w:tcW w:w="829" w:type="dxa"/>
            <w:vMerge/>
          </w:tcPr>
          <w:p w14:paraId="62A5CC5D" w14:textId="77777777" w:rsidR="00AF2F30" w:rsidRPr="00F245E6" w:rsidRDefault="00AF2F30" w:rsidP="00305183">
            <w:pPr>
              <w:rPr>
                <w:rFonts w:cs="Calibri Light"/>
              </w:rPr>
            </w:pPr>
          </w:p>
        </w:tc>
        <w:tc>
          <w:tcPr>
            <w:tcW w:w="830" w:type="dxa"/>
            <w:vMerge/>
          </w:tcPr>
          <w:p w14:paraId="0D9DF79C" w14:textId="77777777" w:rsidR="00AF2F30" w:rsidRPr="00F245E6" w:rsidRDefault="00AF2F30" w:rsidP="00305183">
            <w:pPr>
              <w:rPr>
                <w:rFonts w:cs="Calibri Light"/>
              </w:rPr>
            </w:pPr>
          </w:p>
        </w:tc>
      </w:tr>
    </w:tbl>
    <w:p w14:paraId="6DB83D41"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AF2F30" w:rsidRPr="00F245E6" w14:paraId="15E37338" w14:textId="77777777" w:rsidTr="00EE1EF1">
        <w:tc>
          <w:tcPr>
            <w:tcW w:w="988" w:type="dxa"/>
          </w:tcPr>
          <w:p w14:paraId="5012E864" w14:textId="77777777" w:rsidR="00AF2F30" w:rsidRPr="00F245E6" w:rsidRDefault="00AF2F30" w:rsidP="00305183">
            <w:pPr>
              <w:rPr>
                <w:rFonts w:cs="Calibri Light"/>
              </w:rPr>
            </w:pPr>
            <w:r w:rsidRPr="00F245E6">
              <w:rPr>
                <w:rFonts w:cs="Calibri Light"/>
              </w:rPr>
              <w:t>F.2.4.g</w:t>
            </w:r>
          </w:p>
        </w:tc>
        <w:tc>
          <w:tcPr>
            <w:tcW w:w="6641" w:type="dxa"/>
          </w:tcPr>
          <w:p w14:paraId="006A1D46" w14:textId="77777777" w:rsidR="00AF2F30" w:rsidRPr="00F245E6" w:rsidRDefault="00AF2F30" w:rsidP="00305183">
            <w:pPr>
              <w:rPr>
                <w:rFonts w:cs="Calibri Light"/>
              </w:rPr>
            </w:pPr>
            <w:r w:rsidRPr="00F245E6">
              <w:rPr>
                <w:rFonts w:cs="Calibri Light"/>
              </w:rPr>
              <w:t>Wird in den öffentlichen Einrichtungen wie Volksschule, Kindergarten, Gemeindeamt besonderen Wert auf gesunde und / oder lokale Ernährung gelegt? Beschreibung</w:t>
            </w:r>
          </w:p>
          <w:p w14:paraId="01F1AAD9" w14:textId="77777777" w:rsidR="00AF2F30" w:rsidRPr="00F245E6" w:rsidRDefault="00AF2F30" w:rsidP="00305183">
            <w:pPr>
              <w:rPr>
                <w:rFonts w:cs="Calibri Light"/>
              </w:rPr>
            </w:pPr>
            <w:r w:rsidRPr="00F245E6">
              <w:rPr>
                <w:rFonts w:cs="Calibri Light"/>
              </w:rPr>
              <w:t>(ja + Beschreibung = 1 Punkt)</w:t>
            </w:r>
          </w:p>
        </w:tc>
        <w:tc>
          <w:tcPr>
            <w:tcW w:w="829" w:type="dxa"/>
            <w:vMerge w:val="restart"/>
          </w:tcPr>
          <w:p w14:paraId="2F3404F3" w14:textId="77777777" w:rsidR="00AF2F30" w:rsidRPr="00F245E6" w:rsidRDefault="00AF2F30" w:rsidP="00305183">
            <w:pPr>
              <w:rPr>
                <w:rFonts w:cs="Calibri Light"/>
              </w:rPr>
            </w:pPr>
            <w:r w:rsidRPr="00F245E6">
              <w:rPr>
                <w:rFonts w:cs="Calibri Light"/>
              </w:rPr>
              <w:t>mögl.</w:t>
            </w:r>
          </w:p>
          <w:p w14:paraId="79AEB381" w14:textId="77777777" w:rsidR="00AF2F30" w:rsidRPr="00F245E6" w:rsidRDefault="00AF2F30" w:rsidP="00305183">
            <w:pPr>
              <w:jc w:val="center"/>
              <w:rPr>
                <w:rFonts w:cs="Calibri Light"/>
                <w:b/>
              </w:rPr>
            </w:pPr>
            <w:r w:rsidRPr="00F245E6">
              <w:rPr>
                <w:rFonts w:cs="Calibri Light"/>
                <w:b/>
              </w:rPr>
              <w:t>1 (K)</w:t>
            </w:r>
          </w:p>
        </w:tc>
        <w:tc>
          <w:tcPr>
            <w:tcW w:w="829" w:type="dxa"/>
            <w:vMerge w:val="restart"/>
          </w:tcPr>
          <w:p w14:paraId="3E294985" w14:textId="77777777" w:rsidR="00AF2F30" w:rsidRPr="00F245E6" w:rsidRDefault="00AF2F30" w:rsidP="00305183">
            <w:pPr>
              <w:rPr>
                <w:rFonts w:cs="Calibri Light"/>
              </w:rPr>
            </w:pPr>
            <w:r w:rsidRPr="00F245E6">
              <w:rPr>
                <w:rFonts w:cs="Calibri Light"/>
              </w:rPr>
              <w:t>tats.</w:t>
            </w:r>
          </w:p>
          <w:p w14:paraId="50F659E4" w14:textId="77777777" w:rsidR="00AF2F30" w:rsidRPr="00F245E6" w:rsidRDefault="00AF2F30" w:rsidP="00305183">
            <w:pPr>
              <w:jc w:val="center"/>
              <w:rPr>
                <w:rFonts w:cs="Calibri Light"/>
                <w:b/>
              </w:rPr>
            </w:pPr>
          </w:p>
        </w:tc>
      </w:tr>
      <w:tr w:rsidR="00AF2F30" w:rsidRPr="00F245E6" w14:paraId="64238B47" w14:textId="77777777" w:rsidTr="00EE1EF1">
        <w:tc>
          <w:tcPr>
            <w:tcW w:w="988" w:type="dxa"/>
          </w:tcPr>
          <w:p w14:paraId="51C7FAB1" w14:textId="77777777" w:rsidR="00AF2F30" w:rsidRPr="00F245E6" w:rsidRDefault="00AF2F30" w:rsidP="00305183">
            <w:pPr>
              <w:rPr>
                <w:rFonts w:cs="Calibri Light"/>
              </w:rPr>
            </w:pPr>
          </w:p>
        </w:tc>
        <w:tc>
          <w:tcPr>
            <w:tcW w:w="6641" w:type="dxa"/>
          </w:tcPr>
          <w:p w14:paraId="7FE93FD9" w14:textId="77777777" w:rsidR="00AF2F30" w:rsidRPr="00F245E6" w:rsidRDefault="00AF2F30" w:rsidP="00305183">
            <w:pPr>
              <w:rPr>
                <w:rFonts w:cs="Calibri Light"/>
                <w:color w:val="C00000"/>
              </w:rPr>
            </w:pPr>
          </w:p>
        </w:tc>
        <w:tc>
          <w:tcPr>
            <w:tcW w:w="829" w:type="dxa"/>
            <w:vMerge/>
          </w:tcPr>
          <w:p w14:paraId="32436916" w14:textId="77777777" w:rsidR="00AF2F30" w:rsidRPr="00F245E6" w:rsidRDefault="00AF2F30" w:rsidP="00305183">
            <w:pPr>
              <w:rPr>
                <w:rFonts w:cs="Calibri Light"/>
              </w:rPr>
            </w:pPr>
          </w:p>
        </w:tc>
        <w:tc>
          <w:tcPr>
            <w:tcW w:w="829" w:type="dxa"/>
            <w:vMerge/>
          </w:tcPr>
          <w:p w14:paraId="5F233134" w14:textId="77777777" w:rsidR="00AF2F30" w:rsidRPr="00F245E6" w:rsidRDefault="00AF2F30" w:rsidP="00305183">
            <w:pPr>
              <w:rPr>
                <w:rFonts w:cs="Calibri Light"/>
              </w:rPr>
            </w:pPr>
          </w:p>
        </w:tc>
      </w:tr>
    </w:tbl>
    <w:p w14:paraId="42A31881"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2"/>
        <w:gridCol w:w="828"/>
        <w:gridCol w:w="829"/>
      </w:tblGrid>
      <w:tr w:rsidR="00AF2F30" w:rsidRPr="00F245E6" w14:paraId="3504431A" w14:textId="77777777" w:rsidTr="00EE1EF1">
        <w:tc>
          <w:tcPr>
            <w:tcW w:w="988" w:type="dxa"/>
          </w:tcPr>
          <w:p w14:paraId="05EFF46B" w14:textId="77777777" w:rsidR="00AF2F30" w:rsidRPr="00F245E6" w:rsidRDefault="00AF2F30" w:rsidP="00305183">
            <w:pPr>
              <w:rPr>
                <w:rFonts w:cs="Calibri Light"/>
              </w:rPr>
            </w:pPr>
            <w:r w:rsidRPr="00F245E6">
              <w:rPr>
                <w:rFonts w:cs="Calibri Light"/>
              </w:rPr>
              <w:t>F.2.4.h</w:t>
            </w:r>
          </w:p>
        </w:tc>
        <w:tc>
          <w:tcPr>
            <w:tcW w:w="6642" w:type="dxa"/>
          </w:tcPr>
          <w:p w14:paraId="61806165" w14:textId="77777777" w:rsidR="00AF2F30" w:rsidRPr="00F245E6" w:rsidRDefault="00AF2F30" w:rsidP="00305183">
            <w:pPr>
              <w:rPr>
                <w:rFonts w:cs="Calibri Light"/>
              </w:rPr>
            </w:pPr>
            <w:r w:rsidRPr="00F245E6">
              <w:rPr>
                <w:rFonts w:cs="Calibri Light"/>
              </w:rPr>
              <w:t>Sind die Grundsätze der Inklusion (Präsenz und Mitwirkung der Menschen in ihrer Verschiedenheit) in der Gemeindearbeit verankert? Wenn ja wie?</w:t>
            </w:r>
          </w:p>
          <w:p w14:paraId="15254632" w14:textId="77777777" w:rsidR="00AF2F30" w:rsidRPr="00F245E6" w:rsidRDefault="00AF2F30" w:rsidP="00305183">
            <w:pPr>
              <w:rPr>
                <w:rFonts w:cs="Calibri Light"/>
              </w:rPr>
            </w:pPr>
            <w:r w:rsidRPr="00F245E6">
              <w:rPr>
                <w:rFonts w:cs="Calibri Light"/>
              </w:rPr>
              <w:t>(ja + Beschreibung = 1 Punkt)</w:t>
            </w:r>
          </w:p>
        </w:tc>
        <w:tc>
          <w:tcPr>
            <w:tcW w:w="828" w:type="dxa"/>
            <w:vMerge w:val="restart"/>
          </w:tcPr>
          <w:p w14:paraId="5202B239" w14:textId="77777777" w:rsidR="00AF2F30" w:rsidRPr="00F245E6" w:rsidRDefault="00AF2F30" w:rsidP="00305183">
            <w:pPr>
              <w:rPr>
                <w:rFonts w:cs="Calibri Light"/>
              </w:rPr>
            </w:pPr>
            <w:r w:rsidRPr="00F245E6">
              <w:rPr>
                <w:rFonts w:cs="Calibri Light"/>
              </w:rPr>
              <w:t>mögl.</w:t>
            </w:r>
          </w:p>
          <w:p w14:paraId="4C7C082D" w14:textId="77777777" w:rsidR="00AF2F30" w:rsidRPr="00F245E6" w:rsidRDefault="00AF2F30" w:rsidP="00305183">
            <w:pPr>
              <w:jc w:val="center"/>
              <w:rPr>
                <w:rFonts w:cs="Calibri Light"/>
                <w:b/>
              </w:rPr>
            </w:pPr>
            <w:r w:rsidRPr="00F245E6">
              <w:rPr>
                <w:rFonts w:cs="Calibri Light"/>
                <w:b/>
              </w:rPr>
              <w:t>1 (K)</w:t>
            </w:r>
          </w:p>
        </w:tc>
        <w:tc>
          <w:tcPr>
            <w:tcW w:w="829" w:type="dxa"/>
            <w:vMerge w:val="restart"/>
          </w:tcPr>
          <w:p w14:paraId="4D528D86" w14:textId="77777777" w:rsidR="00AF2F30" w:rsidRPr="00F245E6" w:rsidRDefault="00AF2F30" w:rsidP="00305183">
            <w:pPr>
              <w:rPr>
                <w:rFonts w:cs="Calibri Light"/>
              </w:rPr>
            </w:pPr>
            <w:r w:rsidRPr="00F245E6">
              <w:rPr>
                <w:rFonts w:cs="Calibri Light"/>
              </w:rPr>
              <w:t>tats.</w:t>
            </w:r>
          </w:p>
          <w:p w14:paraId="730C2C16" w14:textId="77777777" w:rsidR="00AF2F30" w:rsidRPr="00F245E6" w:rsidRDefault="00AF2F30" w:rsidP="00305183">
            <w:pPr>
              <w:jc w:val="center"/>
              <w:rPr>
                <w:rFonts w:cs="Calibri Light"/>
                <w:b/>
              </w:rPr>
            </w:pPr>
          </w:p>
        </w:tc>
      </w:tr>
      <w:tr w:rsidR="00AF2F30" w:rsidRPr="00F245E6" w14:paraId="035768CF" w14:textId="77777777" w:rsidTr="00EE1EF1">
        <w:tc>
          <w:tcPr>
            <w:tcW w:w="988" w:type="dxa"/>
          </w:tcPr>
          <w:p w14:paraId="7F8F00B4" w14:textId="77777777" w:rsidR="00AF2F30" w:rsidRPr="00F245E6" w:rsidRDefault="00AF2F30" w:rsidP="00305183">
            <w:pPr>
              <w:rPr>
                <w:rFonts w:cs="Calibri Light"/>
              </w:rPr>
            </w:pPr>
          </w:p>
        </w:tc>
        <w:tc>
          <w:tcPr>
            <w:tcW w:w="6642" w:type="dxa"/>
          </w:tcPr>
          <w:p w14:paraId="2C1AE570" w14:textId="77777777" w:rsidR="00AF2F30" w:rsidRPr="00F245E6" w:rsidRDefault="00AF2F30" w:rsidP="00305183">
            <w:pPr>
              <w:rPr>
                <w:rFonts w:cs="Calibri Light"/>
                <w:color w:val="C00000"/>
              </w:rPr>
            </w:pPr>
          </w:p>
        </w:tc>
        <w:tc>
          <w:tcPr>
            <w:tcW w:w="828" w:type="dxa"/>
            <w:vMerge/>
          </w:tcPr>
          <w:p w14:paraId="1EE0D0D5" w14:textId="77777777" w:rsidR="00AF2F30" w:rsidRPr="00F245E6" w:rsidRDefault="00AF2F30" w:rsidP="00305183">
            <w:pPr>
              <w:rPr>
                <w:rFonts w:cs="Calibri Light"/>
              </w:rPr>
            </w:pPr>
          </w:p>
        </w:tc>
        <w:tc>
          <w:tcPr>
            <w:tcW w:w="829" w:type="dxa"/>
            <w:vMerge/>
          </w:tcPr>
          <w:p w14:paraId="31B8385F" w14:textId="77777777" w:rsidR="00AF2F30" w:rsidRPr="00F245E6" w:rsidRDefault="00AF2F30" w:rsidP="00305183">
            <w:pPr>
              <w:rPr>
                <w:rFonts w:cs="Calibri Light"/>
              </w:rPr>
            </w:pPr>
          </w:p>
        </w:tc>
      </w:tr>
    </w:tbl>
    <w:p w14:paraId="4B5C8DF0"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AF2F30" w:rsidRPr="00F245E6" w14:paraId="0BB2DC60" w14:textId="77777777" w:rsidTr="00EE1EF1">
        <w:tc>
          <w:tcPr>
            <w:tcW w:w="988" w:type="dxa"/>
          </w:tcPr>
          <w:p w14:paraId="38BE07A1" w14:textId="77777777" w:rsidR="00AF2F30" w:rsidRPr="00F245E6" w:rsidRDefault="00AF2F30" w:rsidP="00305183">
            <w:pPr>
              <w:rPr>
                <w:rFonts w:cs="Calibri Light"/>
              </w:rPr>
            </w:pPr>
            <w:r w:rsidRPr="00F245E6">
              <w:rPr>
                <w:rFonts w:cs="Calibri Light"/>
              </w:rPr>
              <w:t>F.3.3.a</w:t>
            </w:r>
          </w:p>
        </w:tc>
        <w:tc>
          <w:tcPr>
            <w:tcW w:w="6643" w:type="dxa"/>
          </w:tcPr>
          <w:p w14:paraId="6D37845A" w14:textId="77777777" w:rsidR="00AF2F30" w:rsidRPr="00F245E6" w:rsidRDefault="00AF2F30" w:rsidP="00305183">
            <w:pPr>
              <w:rPr>
                <w:rFonts w:cs="Calibri Light"/>
              </w:rPr>
            </w:pPr>
            <w:r w:rsidRPr="00F245E6">
              <w:rPr>
                <w:rFonts w:cs="Calibri Light"/>
              </w:rPr>
              <w:t>Welche Konzepte gibt es in der Gemeinde für die körperliche und geistige Gesundheit der Bürger? Ernährung, Bewegung und Sport, Bewusstseinsbildung, Lebensraumgestaltung, Einbindung und Eigenverantwortung der Bürger, Medizinische und psychologische Grundversorgung, Zusammenarbeit der Institutionen</w:t>
            </w:r>
          </w:p>
          <w:p w14:paraId="05DD5ADF" w14:textId="0F75F0C4" w:rsidR="00AF2F30" w:rsidRPr="00F245E6" w:rsidRDefault="00AF2F30" w:rsidP="00305183">
            <w:pPr>
              <w:rPr>
                <w:rFonts w:cs="Calibri Light"/>
              </w:rPr>
            </w:pPr>
            <w:r w:rsidRPr="00F245E6">
              <w:rPr>
                <w:rFonts w:cs="Calibri Light"/>
              </w:rPr>
              <w:t>(ja + Beschreibung = 3 Punkte für 1 Konzept + 1 Punkt je weiters Konzept)</w:t>
            </w:r>
          </w:p>
          <w:p w14:paraId="17F3DF53" w14:textId="77777777" w:rsidR="00AF2F30" w:rsidRPr="00F245E6" w:rsidRDefault="00AF2F30" w:rsidP="00305183">
            <w:pPr>
              <w:rPr>
                <w:rFonts w:cs="Calibri Light"/>
              </w:rPr>
            </w:pPr>
          </w:p>
        </w:tc>
        <w:tc>
          <w:tcPr>
            <w:tcW w:w="828" w:type="dxa"/>
            <w:vMerge w:val="restart"/>
          </w:tcPr>
          <w:p w14:paraId="01CB437B" w14:textId="77777777" w:rsidR="00AF2F30" w:rsidRPr="00F245E6" w:rsidRDefault="00AF2F30" w:rsidP="00305183">
            <w:pPr>
              <w:rPr>
                <w:rFonts w:cs="Calibri Light"/>
              </w:rPr>
            </w:pPr>
            <w:r w:rsidRPr="00F245E6">
              <w:rPr>
                <w:rFonts w:cs="Calibri Light"/>
              </w:rPr>
              <w:t>mögl.</w:t>
            </w:r>
          </w:p>
          <w:p w14:paraId="6DE86E5E" w14:textId="77777777" w:rsidR="00AF2F30" w:rsidRPr="00F245E6" w:rsidRDefault="00AF2F30" w:rsidP="00305183">
            <w:pPr>
              <w:jc w:val="center"/>
              <w:rPr>
                <w:rFonts w:cs="Calibri Light"/>
                <w:b/>
              </w:rPr>
            </w:pPr>
            <w:r w:rsidRPr="00F245E6">
              <w:rPr>
                <w:rFonts w:cs="Calibri Light"/>
                <w:b/>
              </w:rPr>
              <w:t>5 (K)</w:t>
            </w:r>
          </w:p>
        </w:tc>
        <w:tc>
          <w:tcPr>
            <w:tcW w:w="828" w:type="dxa"/>
            <w:vMerge w:val="restart"/>
          </w:tcPr>
          <w:p w14:paraId="08DEFE32" w14:textId="77777777" w:rsidR="00AF2F30" w:rsidRPr="00F245E6" w:rsidRDefault="00AF2F30" w:rsidP="00305183">
            <w:pPr>
              <w:rPr>
                <w:rFonts w:cs="Calibri Light"/>
              </w:rPr>
            </w:pPr>
            <w:r w:rsidRPr="00F245E6">
              <w:rPr>
                <w:rFonts w:cs="Calibri Light"/>
              </w:rPr>
              <w:t>tats.</w:t>
            </w:r>
          </w:p>
          <w:p w14:paraId="6DCA79E3" w14:textId="77777777" w:rsidR="00AF2F30" w:rsidRPr="00F245E6" w:rsidRDefault="00AF2F30" w:rsidP="00305183">
            <w:pPr>
              <w:jc w:val="center"/>
              <w:rPr>
                <w:rFonts w:cs="Calibri Light"/>
                <w:b/>
              </w:rPr>
            </w:pPr>
          </w:p>
        </w:tc>
      </w:tr>
      <w:tr w:rsidR="00AF2F30" w:rsidRPr="00F245E6" w14:paraId="2A707BE6" w14:textId="77777777" w:rsidTr="00EE1EF1">
        <w:tc>
          <w:tcPr>
            <w:tcW w:w="988" w:type="dxa"/>
          </w:tcPr>
          <w:p w14:paraId="67BCF95B" w14:textId="77777777" w:rsidR="00AF2F30" w:rsidRPr="00F245E6" w:rsidRDefault="00AF2F30" w:rsidP="00305183">
            <w:pPr>
              <w:rPr>
                <w:rFonts w:cs="Calibri Light"/>
              </w:rPr>
            </w:pPr>
          </w:p>
        </w:tc>
        <w:tc>
          <w:tcPr>
            <w:tcW w:w="6643" w:type="dxa"/>
          </w:tcPr>
          <w:p w14:paraId="57B717E3" w14:textId="77777777" w:rsidR="00AF2F30" w:rsidRPr="00F245E6" w:rsidRDefault="00AF2F30" w:rsidP="00305183">
            <w:pPr>
              <w:rPr>
                <w:rFonts w:cs="Calibri Light"/>
                <w:color w:val="C00000"/>
              </w:rPr>
            </w:pPr>
          </w:p>
        </w:tc>
        <w:tc>
          <w:tcPr>
            <w:tcW w:w="828" w:type="dxa"/>
            <w:vMerge/>
          </w:tcPr>
          <w:p w14:paraId="261C34A9" w14:textId="77777777" w:rsidR="00AF2F30" w:rsidRPr="00F245E6" w:rsidRDefault="00AF2F30" w:rsidP="00305183">
            <w:pPr>
              <w:rPr>
                <w:rFonts w:cs="Calibri Light"/>
              </w:rPr>
            </w:pPr>
          </w:p>
        </w:tc>
        <w:tc>
          <w:tcPr>
            <w:tcW w:w="828" w:type="dxa"/>
            <w:vMerge/>
          </w:tcPr>
          <w:p w14:paraId="231CFF07" w14:textId="77777777" w:rsidR="00AF2F30" w:rsidRPr="00F245E6" w:rsidRDefault="00AF2F30" w:rsidP="00305183">
            <w:pPr>
              <w:rPr>
                <w:rFonts w:cs="Calibri Light"/>
              </w:rPr>
            </w:pPr>
          </w:p>
        </w:tc>
      </w:tr>
    </w:tbl>
    <w:p w14:paraId="384DDD8E"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AF2F30" w:rsidRPr="00F245E6" w14:paraId="4B66745C" w14:textId="77777777" w:rsidTr="00EE1EF1">
        <w:tc>
          <w:tcPr>
            <w:tcW w:w="988" w:type="dxa"/>
          </w:tcPr>
          <w:p w14:paraId="1E395081" w14:textId="77777777" w:rsidR="00AF2F30" w:rsidRPr="00F245E6" w:rsidRDefault="00AF2F30" w:rsidP="00305183">
            <w:pPr>
              <w:rPr>
                <w:rFonts w:cs="Calibri Light"/>
              </w:rPr>
            </w:pPr>
            <w:r w:rsidRPr="00F245E6">
              <w:rPr>
                <w:rFonts w:cs="Calibri Light"/>
              </w:rPr>
              <w:t>F.4.3.a</w:t>
            </w:r>
          </w:p>
        </w:tc>
        <w:tc>
          <w:tcPr>
            <w:tcW w:w="6643" w:type="dxa"/>
          </w:tcPr>
          <w:p w14:paraId="17D21605" w14:textId="7CBFAC12" w:rsidR="00AF2F30" w:rsidRPr="00F245E6" w:rsidRDefault="00AF2F30" w:rsidP="00305183">
            <w:pPr>
              <w:rPr>
                <w:rFonts w:cs="Calibri Light"/>
              </w:rPr>
            </w:pPr>
            <w:r w:rsidRPr="00F245E6">
              <w:rPr>
                <w:rFonts w:cs="Calibri Light"/>
              </w:rPr>
              <w:t xml:space="preserve">Gibt es eine Umsetzung von besonderen Maßnahmen im Bereich körperliche und geistige Gesundheit der Bürger? Beschreibung Ernährung, Bewegung und Sport, Bewusstseinsbildung, Lebensraumgestaltung, Einbindung und Eigenverantwortung der Bürger, </w:t>
            </w:r>
            <w:r w:rsidR="000740ED">
              <w:rPr>
                <w:rFonts w:cs="Calibri Light"/>
              </w:rPr>
              <w:t>m</w:t>
            </w:r>
            <w:r w:rsidRPr="00F245E6">
              <w:rPr>
                <w:rFonts w:cs="Calibri Light"/>
              </w:rPr>
              <w:t>edizinische und psychologische Grundversorgung, Zusammenarbeit der Institutionen?</w:t>
            </w:r>
          </w:p>
          <w:p w14:paraId="71A37749" w14:textId="77777777" w:rsidR="00AF2F30" w:rsidRPr="00F245E6" w:rsidRDefault="00AF2F30" w:rsidP="00305183">
            <w:pPr>
              <w:rPr>
                <w:rFonts w:cs="Calibri Light"/>
              </w:rPr>
            </w:pPr>
            <w:r w:rsidRPr="00F245E6">
              <w:rPr>
                <w:rFonts w:cs="Calibri Light"/>
              </w:rPr>
              <w:t>(ja + Beschreibung, 4 Punkte je Umsetzung)</w:t>
            </w:r>
          </w:p>
        </w:tc>
        <w:tc>
          <w:tcPr>
            <w:tcW w:w="828" w:type="dxa"/>
            <w:vMerge w:val="restart"/>
          </w:tcPr>
          <w:p w14:paraId="27241193" w14:textId="77777777" w:rsidR="00AF2F30" w:rsidRPr="00F245E6" w:rsidRDefault="00AF2F30" w:rsidP="00305183">
            <w:pPr>
              <w:rPr>
                <w:rFonts w:cs="Calibri Light"/>
              </w:rPr>
            </w:pPr>
            <w:r w:rsidRPr="00F245E6">
              <w:rPr>
                <w:rFonts w:cs="Calibri Light"/>
              </w:rPr>
              <w:t>mögl.</w:t>
            </w:r>
          </w:p>
          <w:p w14:paraId="2DC2F72A" w14:textId="77777777" w:rsidR="00AF2F30" w:rsidRPr="00F245E6" w:rsidRDefault="00AF2F30" w:rsidP="00305183">
            <w:pPr>
              <w:jc w:val="center"/>
              <w:rPr>
                <w:rFonts w:cs="Calibri Light"/>
                <w:b/>
              </w:rPr>
            </w:pPr>
            <w:r w:rsidRPr="00F245E6">
              <w:rPr>
                <w:rFonts w:cs="Calibri Light"/>
                <w:b/>
              </w:rPr>
              <w:t>4 (K)</w:t>
            </w:r>
          </w:p>
        </w:tc>
        <w:tc>
          <w:tcPr>
            <w:tcW w:w="828" w:type="dxa"/>
            <w:vMerge w:val="restart"/>
          </w:tcPr>
          <w:p w14:paraId="2B90DA07" w14:textId="77777777" w:rsidR="00AF2F30" w:rsidRPr="00F245E6" w:rsidRDefault="00AF2F30" w:rsidP="00305183">
            <w:pPr>
              <w:rPr>
                <w:rFonts w:cs="Calibri Light"/>
              </w:rPr>
            </w:pPr>
            <w:r w:rsidRPr="00F245E6">
              <w:rPr>
                <w:rFonts w:cs="Calibri Light"/>
              </w:rPr>
              <w:t>tats.</w:t>
            </w:r>
          </w:p>
          <w:p w14:paraId="6F091B3A" w14:textId="77777777" w:rsidR="00AF2F30" w:rsidRPr="00F245E6" w:rsidRDefault="00AF2F30" w:rsidP="00305183">
            <w:pPr>
              <w:jc w:val="center"/>
              <w:rPr>
                <w:rFonts w:cs="Calibri Light"/>
                <w:b/>
              </w:rPr>
            </w:pPr>
          </w:p>
        </w:tc>
      </w:tr>
      <w:tr w:rsidR="00AF2F30" w:rsidRPr="00F245E6" w14:paraId="6F848FAF" w14:textId="77777777" w:rsidTr="00EE1EF1">
        <w:tc>
          <w:tcPr>
            <w:tcW w:w="988" w:type="dxa"/>
          </w:tcPr>
          <w:p w14:paraId="348AC3AA" w14:textId="77777777" w:rsidR="00AF2F30" w:rsidRPr="00F245E6" w:rsidRDefault="00AF2F30" w:rsidP="00305183">
            <w:pPr>
              <w:rPr>
                <w:rFonts w:cs="Calibri Light"/>
              </w:rPr>
            </w:pPr>
          </w:p>
        </w:tc>
        <w:tc>
          <w:tcPr>
            <w:tcW w:w="6643" w:type="dxa"/>
          </w:tcPr>
          <w:p w14:paraId="4A812D38" w14:textId="77777777" w:rsidR="00AF2F30" w:rsidRPr="00F245E6" w:rsidRDefault="00AF2F30" w:rsidP="00305183">
            <w:pPr>
              <w:rPr>
                <w:rFonts w:cs="Calibri Light"/>
                <w:color w:val="C00000"/>
              </w:rPr>
            </w:pPr>
          </w:p>
        </w:tc>
        <w:tc>
          <w:tcPr>
            <w:tcW w:w="828" w:type="dxa"/>
            <w:vMerge/>
          </w:tcPr>
          <w:p w14:paraId="58B09CBA" w14:textId="77777777" w:rsidR="00AF2F30" w:rsidRPr="00F245E6" w:rsidRDefault="00AF2F30" w:rsidP="00305183">
            <w:pPr>
              <w:rPr>
                <w:rFonts w:cs="Calibri Light"/>
              </w:rPr>
            </w:pPr>
          </w:p>
        </w:tc>
        <w:tc>
          <w:tcPr>
            <w:tcW w:w="828" w:type="dxa"/>
            <w:vMerge/>
          </w:tcPr>
          <w:p w14:paraId="0A796E2E" w14:textId="77777777" w:rsidR="00AF2F30" w:rsidRPr="00F245E6" w:rsidRDefault="00AF2F30" w:rsidP="00305183">
            <w:pPr>
              <w:rPr>
                <w:rFonts w:cs="Calibri Light"/>
              </w:rPr>
            </w:pPr>
          </w:p>
        </w:tc>
      </w:tr>
    </w:tbl>
    <w:p w14:paraId="4B891686"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0"/>
        <w:gridCol w:w="829"/>
        <w:gridCol w:w="830"/>
      </w:tblGrid>
      <w:tr w:rsidR="00AF2F30" w:rsidRPr="00F245E6" w14:paraId="17E5FF5C" w14:textId="77777777" w:rsidTr="00EE1EF1">
        <w:tc>
          <w:tcPr>
            <w:tcW w:w="988" w:type="dxa"/>
          </w:tcPr>
          <w:p w14:paraId="6531E686" w14:textId="77777777" w:rsidR="00AF2F30" w:rsidRPr="00F245E6" w:rsidRDefault="00AF2F30" w:rsidP="00305183">
            <w:pPr>
              <w:rPr>
                <w:rFonts w:cs="Calibri Light"/>
              </w:rPr>
            </w:pPr>
            <w:r w:rsidRPr="00F245E6">
              <w:rPr>
                <w:rFonts w:cs="Calibri Light"/>
              </w:rPr>
              <w:t>F.4.3b</w:t>
            </w:r>
          </w:p>
        </w:tc>
        <w:tc>
          <w:tcPr>
            <w:tcW w:w="6640" w:type="dxa"/>
          </w:tcPr>
          <w:p w14:paraId="46658656" w14:textId="0F3548E5" w:rsidR="00AF2F30" w:rsidRPr="00F245E6" w:rsidRDefault="00AF2F30" w:rsidP="00305183">
            <w:pPr>
              <w:rPr>
                <w:rFonts w:cs="Calibri Light"/>
              </w:rPr>
            </w:pPr>
            <w:r w:rsidRPr="00F245E6">
              <w:rPr>
                <w:rFonts w:cs="Calibri Light"/>
              </w:rPr>
              <w:t xml:space="preserve">Welche Unterstützung benötigt bzw. welche Wünsche hat die Gemeinde an die Landesregierung </w:t>
            </w:r>
            <w:r w:rsidR="000740ED" w:rsidRPr="00F245E6">
              <w:rPr>
                <w:rFonts w:cs="Calibri Light"/>
              </w:rPr>
              <w:t>bezüglich des Themas</w:t>
            </w:r>
            <w:r w:rsidRPr="00F245E6">
              <w:rPr>
                <w:rFonts w:cs="Calibri Light"/>
              </w:rPr>
              <w:t xml:space="preserve"> „Soziales“? (Differenzierung nach fachlicher/idee</w:t>
            </w:r>
            <w:r w:rsidR="000740ED">
              <w:rPr>
                <w:rFonts w:cs="Calibri Light"/>
              </w:rPr>
              <w:t>l</w:t>
            </w:r>
            <w:r w:rsidRPr="00F245E6">
              <w:rPr>
                <w:rFonts w:cs="Calibri Light"/>
              </w:rPr>
              <w:t>le</w:t>
            </w:r>
            <w:r w:rsidR="000740ED">
              <w:rPr>
                <w:rFonts w:cs="Calibri Light"/>
              </w:rPr>
              <w:t>r</w:t>
            </w:r>
            <w:r w:rsidRPr="00F245E6">
              <w:rPr>
                <w:rFonts w:cs="Calibri Light"/>
              </w:rPr>
              <w:t>/finanzieller Unterstützung)</w:t>
            </w:r>
          </w:p>
          <w:p w14:paraId="3FDF5B0C" w14:textId="77777777" w:rsidR="00AF2F30" w:rsidRPr="00F245E6" w:rsidRDefault="00AF2F30" w:rsidP="00305183">
            <w:pPr>
              <w:rPr>
                <w:rFonts w:cs="Calibri Light"/>
              </w:rPr>
            </w:pPr>
            <w:r w:rsidRPr="00F245E6">
              <w:rPr>
                <w:rFonts w:cs="Calibri Light"/>
              </w:rPr>
              <w:t>(Beschreibung, je 0,5 Punkte je Wunsch)</w:t>
            </w:r>
          </w:p>
        </w:tc>
        <w:tc>
          <w:tcPr>
            <w:tcW w:w="829" w:type="dxa"/>
            <w:vMerge w:val="restart"/>
          </w:tcPr>
          <w:p w14:paraId="76B4B1F9" w14:textId="77777777" w:rsidR="00AF2F30" w:rsidRPr="00F245E6" w:rsidRDefault="00AF2F30" w:rsidP="00305183">
            <w:pPr>
              <w:rPr>
                <w:rFonts w:cs="Calibri Light"/>
              </w:rPr>
            </w:pPr>
            <w:r w:rsidRPr="00F245E6">
              <w:rPr>
                <w:rFonts w:cs="Calibri Light"/>
              </w:rPr>
              <w:t>mögl.</w:t>
            </w:r>
          </w:p>
          <w:p w14:paraId="0D1C9CC3" w14:textId="77777777" w:rsidR="00AF2F30" w:rsidRPr="00F245E6" w:rsidRDefault="00AF2F30" w:rsidP="00305183">
            <w:pPr>
              <w:jc w:val="center"/>
              <w:rPr>
                <w:rFonts w:cs="Calibri Light"/>
                <w:b/>
              </w:rPr>
            </w:pPr>
            <w:r w:rsidRPr="00F245E6">
              <w:rPr>
                <w:rFonts w:cs="Calibri Light"/>
                <w:b/>
              </w:rPr>
              <w:t xml:space="preserve"> 2 (K)</w:t>
            </w:r>
          </w:p>
        </w:tc>
        <w:tc>
          <w:tcPr>
            <w:tcW w:w="830" w:type="dxa"/>
            <w:vMerge w:val="restart"/>
          </w:tcPr>
          <w:p w14:paraId="1DB6AFB2" w14:textId="77777777" w:rsidR="00AF2F30" w:rsidRPr="00F245E6" w:rsidRDefault="00AF2F30" w:rsidP="00305183">
            <w:pPr>
              <w:rPr>
                <w:rFonts w:cs="Calibri Light"/>
              </w:rPr>
            </w:pPr>
            <w:r w:rsidRPr="00F245E6">
              <w:rPr>
                <w:rFonts w:cs="Calibri Light"/>
              </w:rPr>
              <w:t>tats.</w:t>
            </w:r>
          </w:p>
          <w:p w14:paraId="047F04C0" w14:textId="77777777" w:rsidR="00AF2F30" w:rsidRPr="00F245E6" w:rsidRDefault="00AF2F30" w:rsidP="00305183">
            <w:pPr>
              <w:jc w:val="center"/>
              <w:rPr>
                <w:rFonts w:cs="Calibri Light"/>
                <w:b/>
              </w:rPr>
            </w:pPr>
          </w:p>
        </w:tc>
      </w:tr>
      <w:tr w:rsidR="00AF2F30" w:rsidRPr="00F245E6" w14:paraId="2DCCD4F3" w14:textId="77777777" w:rsidTr="00EE1EF1">
        <w:tc>
          <w:tcPr>
            <w:tcW w:w="988" w:type="dxa"/>
          </w:tcPr>
          <w:p w14:paraId="6D823C71" w14:textId="77777777" w:rsidR="00AF2F30" w:rsidRPr="00F245E6" w:rsidRDefault="00AF2F30" w:rsidP="00305183">
            <w:pPr>
              <w:rPr>
                <w:rFonts w:cs="Calibri Light"/>
              </w:rPr>
            </w:pPr>
          </w:p>
        </w:tc>
        <w:tc>
          <w:tcPr>
            <w:tcW w:w="6640" w:type="dxa"/>
          </w:tcPr>
          <w:p w14:paraId="3855BAF4" w14:textId="77777777" w:rsidR="00AF2F30" w:rsidRPr="00F245E6" w:rsidRDefault="00AF2F30" w:rsidP="00305183">
            <w:pPr>
              <w:rPr>
                <w:rFonts w:cs="Calibri Light"/>
                <w:color w:val="C00000"/>
              </w:rPr>
            </w:pPr>
          </w:p>
        </w:tc>
        <w:tc>
          <w:tcPr>
            <w:tcW w:w="829" w:type="dxa"/>
            <w:vMerge/>
          </w:tcPr>
          <w:p w14:paraId="4BF1FEE0" w14:textId="77777777" w:rsidR="00AF2F30" w:rsidRPr="00F245E6" w:rsidRDefault="00AF2F30" w:rsidP="00305183">
            <w:pPr>
              <w:rPr>
                <w:rFonts w:cs="Calibri Light"/>
              </w:rPr>
            </w:pPr>
          </w:p>
        </w:tc>
        <w:tc>
          <w:tcPr>
            <w:tcW w:w="830" w:type="dxa"/>
            <w:vMerge/>
          </w:tcPr>
          <w:p w14:paraId="1DCBC838" w14:textId="77777777" w:rsidR="00AF2F30" w:rsidRPr="00F245E6" w:rsidRDefault="00AF2F30" w:rsidP="00305183">
            <w:pPr>
              <w:rPr>
                <w:rFonts w:cs="Calibri Light"/>
              </w:rPr>
            </w:pPr>
          </w:p>
        </w:tc>
      </w:tr>
    </w:tbl>
    <w:p w14:paraId="2612487E"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AF2F30" w:rsidRPr="00F245E6" w14:paraId="7AA1EC47" w14:textId="77777777" w:rsidTr="00EE1EF1">
        <w:tc>
          <w:tcPr>
            <w:tcW w:w="988" w:type="dxa"/>
          </w:tcPr>
          <w:p w14:paraId="2673D7ED" w14:textId="77777777" w:rsidR="00AF2F30" w:rsidRPr="00F245E6" w:rsidRDefault="00AF2F30" w:rsidP="00305183">
            <w:pPr>
              <w:rPr>
                <w:rFonts w:cs="Calibri Light"/>
              </w:rPr>
            </w:pPr>
            <w:r w:rsidRPr="00F245E6">
              <w:rPr>
                <w:rFonts w:cs="Calibri Light"/>
              </w:rPr>
              <w:t>F.1.2.a</w:t>
            </w:r>
          </w:p>
        </w:tc>
        <w:tc>
          <w:tcPr>
            <w:tcW w:w="6641" w:type="dxa"/>
          </w:tcPr>
          <w:p w14:paraId="452F63E2" w14:textId="77777777" w:rsidR="00AF2F30" w:rsidRPr="00F245E6" w:rsidRDefault="00AF2F30" w:rsidP="00305183">
            <w:pPr>
              <w:rPr>
                <w:rFonts w:cs="Calibri Light"/>
              </w:rPr>
            </w:pPr>
            <w:r w:rsidRPr="00F245E6">
              <w:rPr>
                <w:rFonts w:cs="Calibri Light"/>
              </w:rPr>
              <w:t>Welche Ziele gibt es in der Gemeinde zum sozialen Wohnungsbau?</w:t>
            </w:r>
          </w:p>
          <w:p w14:paraId="4617A533" w14:textId="77777777" w:rsidR="00AF2F30" w:rsidRPr="00F245E6" w:rsidRDefault="00AF2F30" w:rsidP="00305183">
            <w:pPr>
              <w:rPr>
                <w:rFonts w:cs="Calibri Light"/>
              </w:rPr>
            </w:pPr>
            <w:r w:rsidRPr="00F245E6">
              <w:rPr>
                <w:rFonts w:cs="Calibri Light"/>
              </w:rPr>
              <w:t>(Beschreibung, 1 Punkt für 3 Ziele, 2 Punkte für umfassenden Zielkatalog)</w:t>
            </w:r>
          </w:p>
        </w:tc>
        <w:tc>
          <w:tcPr>
            <w:tcW w:w="829" w:type="dxa"/>
            <w:vMerge w:val="restart"/>
          </w:tcPr>
          <w:p w14:paraId="1429760A" w14:textId="77777777" w:rsidR="00AF2F30" w:rsidRPr="00F245E6" w:rsidRDefault="00AF2F30" w:rsidP="00305183">
            <w:pPr>
              <w:rPr>
                <w:rFonts w:cs="Calibri Light"/>
              </w:rPr>
            </w:pPr>
            <w:r w:rsidRPr="00F245E6">
              <w:rPr>
                <w:rFonts w:cs="Calibri Light"/>
              </w:rPr>
              <w:t>mögl.</w:t>
            </w:r>
          </w:p>
          <w:p w14:paraId="15A20F50" w14:textId="77777777" w:rsidR="00AF2F30" w:rsidRPr="00F245E6" w:rsidRDefault="00AF2F30" w:rsidP="00305183">
            <w:pPr>
              <w:jc w:val="center"/>
              <w:rPr>
                <w:rFonts w:cs="Calibri Light"/>
                <w:b/>
              </w:rPr>
            </w:pPr>
            <w:r w:rsidRPr="00F245E6">
              <w:rPr>
                <w:rFonts w:cs="Calibri Light"/>
                <w:b/>
              </w:rPr>
              <w:t xml:space="preserve"> 2 (K)</w:t>
            </w:r>
          </w:p>
        </w:tc>
        <w:tc>
          <w:tcPr>
            <w:tcW w:w="829" w:type="dxa"/>
            <w:vMerge w:val="restart"/>
          </w:tcPr>
          <w:p w14:paraId="053233F4" w14:textId="77777777" w:rsidR="00AF2F30" w:rsidRPr="00F245E6" w:rsidRDefault="00AF2F30" w:rsidP="00305183">
            <w:pPr>
              <w:rPr>
                <w:rFonts w:cs="Calibri Light"/>
              </w:rPr>
            </w:pPr>
            <w:r w:rsidRPr="00F245E6">
              <w:rPr>
                <w:rFonts w:cs="Calibri Light"/>
              </w:rPr>
              <w:t>tats.</w:t>
            </w:r>
          </w:p>
          <w:p w14:paraId="71FFBA7B" w14:textId="77777777" w:rsidR="00AF2F30" w:rsidRPr="00F245E6" w:rsidRDefault="00AF2F30" w:rsidP="00305183">
            <w:pPr>
              <w:jc w:val="center"/>
              <w:rPr>
                <w:rFonts w:cs="Calibri Light"/>
                <w:b/>
              </w:rPr>
            </w:pPr>
          </w:p>
        </w:tc>
      </w:tr>
      <w:tr w:rsidR="00AF2F30" w:rsidRPr="00F245E6" w14:paraId="58B9EC16" w14:textId="77777777" w:rsidTr="00EE1EF1">
        <w:tc>
          <w:tcPr>
            <w:tcW w:w="988" w:type="dxa"/>
          </w:tcPr>
          <w:p w14:paraId="30F259B4" w14:textId="77777777" w:rsidR="00AF2F30" w:rsidRPr="00F245E6" w:rsidRDefault="00AF2F30" w:rsidP="00305183">
            <w:pPr>
              <w:rPr>
                <w:rFonts w:cs="Calibri Light"/>
              </w:rPr>
            </w:pPr>
          </w:p>
        </w:tc>
        <w:tc>
          <w:tcPr>
            <w:tcW w:w="6641" w:type="dxa"/>
          </w:tcPr>
          <w:p w14:paraId="5C68163F" w14:textId="77777777" w:rsidR="00AF2F30" w:rsidRPr="00F245E6" w:rsidRDefault="00AF2F30" w:rsidP="00305183">
            <w:pPr>
              <w:rPr>
                <w:rFonts w:cs="Calibri Light"/>
                <w:color w:val="C00000"/>
              </w:rPr>
            </w:pPr>
          </w:p>
        </w:tc>
        <w:tc>
          <w:tcPr>
            <w:tcW w:w="829" w:type="dxa"/>
            <w:vMerge/>
          </w:tcPr>
          <w:p w14:paraId="202A5025" w14:textId="77777777" w:rsidR="00AF2F30" w:rsidRPr="00F245E6" w:rsidRDefault="00AF2F30" w:rsidP="00305183">
            <w:pPr>
              <w:rPr>
                <w:rFonts w:cs="Calibri Light"/>
              </w:rPr>
            </w:pPr>
          </w:p>
        </w:tc>
        <w:tc>
          <w:tcPr>
            <w:tcW w:w="829" w:type="dxa"/>
            <w:vMerge/>
          </w:tcPr>
          <w:p w14:paraId="12516C71" w14:textId="77777777" w:rsidR="00AF2F30" w:rsidRPr="00F245E6" w:rsidRDefault="00AF2F30" w:rsidP="00305183">
            <w:pPr>
              <w:rPr>
                <w:rFonts w:cs="Calibri Light"/>
              </w:rPr>
            </w:pPr>
          </w:p>
        </w:tc>
      </w:tr>
    </w:tbl>
    <w:p w14:paraId="6FA2FB4E"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AF2F30" w:rsidRPr="00F245E6" w14:paraId="319E371A" w14:textId="77777777" w:rsidTr="00EE1EF1">
        <w:tc>
          <w:tcPr>
            <w:tcW w:w="988" w:type="dxa"/>
          </w:tcPr>
          <w:p w14:paraId="5A8FCE14" w14:textId="77777777" w:rsidR="00AF2F30" w:rsidRPr="00F245E6" w:rsidRDefault="00AF2F30" w:rsidP="00305183">
            <w:pPr>
              <w:rPr>
                <w:rFonts w:cs="Calibri Light"/>
              </w:rPr>
            </w:pPr>
            <w:r w:rsidRPr="00F245E6">
              <w:rPr>
                <w:rFonts w:cs="Calibri Light"/>
              </w:rPr>
              <w:t>F.2.3.a</w:t>
            </w:r>
          </w:p>
        </w:tc>
        <w:tc>
          <w:tcPr>
            <w:tcW w:w="6641" w:type="dxa"/>
          </w:tcPr>
          <w:p w14:paraId="59E1C116" w14:textId="77777777" w:rsidR="00AF2F30" w:rsidRPr="00F245E6" w:rsidRDefault="00AF2F30" w:rsidP="00305183">
            <w:pPr>
              <w:rPr>
                <w:rFonts w:cs="Calibri Light"/>
              </w:rPr>
            </w:pPr>
            <w:r w:rsidRPr="00F245E6">
              <w:rPr>
                <w:rFonts w:cs="Calibri Light"/>
              </w:rPr>
              <w:t>Wie hoch ist der Anteil an Sozialwohnungen in Ihrer Gemeinde? Gibt es Bedarf für mehr Wohnungen?</w:t>
            </w:r>
          </w:p>
          <w:p w14:paraId="44B95171" w14:textId="77777777" w:rsidR="00AF2F30" w:rsidRPr="00F245E6" w:rsidRDefault="00AF2F30" w:rsidP="00305183">
            <w:pPr>
              <w:rPr>
                <w:rFonts w:cs="Calibri Light"/>
              </w:rPr>
            </w:pPr>
            <w:r w:rsidRPr="00F245E6">
              <w:rPr>
                <w:rFonts w:cs="Calibri Light"/>
              </w:rPr>
              <w:t>(Beschreibung = 1 Punkt)</w:t>
            </w:r>
          </w:p>
        </w:tc>
        <w:tc>
          <w:tcPr>
            <w:tcW w:w="829" w:type="dxa"/>
            <w:vMerge w:val="restart"/>
          </w:tcPr>
          <w:p w14:paraId="14763DD6" w14:textId="77777777" w:rsidR="00AF2F30" w:rsidRPr="00F245E6" w:rsidRDefault="00AF2F30" w:rsidP="00305183">
            <w:pPr>
              <w:rPr>
                <w:rFonts w:cs="Calibri Light"/>
              </w:rPr>
            </w:pPr>
            <w:r w:rsidRPr="00F245E6">
              <w:rPr>
                <w:rFonts w:cs="Calibri Light"/>
              </w:rPr>
              <w:t>mögl.</w:t>
            </w:r>
          </w:p>
          <w:p w14:paraId="172EEFCB" w14:textId="77777777" w:rsidR="00AF2F30" w:rsidRPr="00F245E6" w:rsidRDefault="00AF2F30" w:rsidP="00305183">
            <w:pPr>
              <w:jc w:val="center"/>
              <w:rPr>
                <w:rFonts w:cs="Calibri Light"/>
                <w:b/>
              </w:rPr>
            </w:pPr>
            <w:r w:rsidRPr="00F245E6">
              <w:rPr>
                <w:rFonts w:cs="Calibri Light"/>
                <w:b/>
              </w:rPr>
              <w:t>1 (K)</w:t>
            </w:r>
          </w:p>
        </w:tc>
        <w:tc>
          <w:tcPr>
            <w:tcW w:w="829" w:type="dxa"/>
            <w:vMerge w:val="restart"/>
          </w:tcPr>
          <w:p w14:paraId="7EB2094C" w14:textId="77777777" w:rsidR="00AF2F30" w:rsidRPr="00F245E6" w:rsidRDefault="00AF2F30" w:rsidP="00305183">
            <w:pPr>
              <w:rPr>
                <w:rFonts w:cs="Calibri Light"/>
              </w:rPr>
            </w:pPr>
            <w:r w:rsidRPr="00F245E6">
              <w:rPr>
                <w:rFonts w:cs="Calibri Light"/>
              </w:rPr>
              <w:t>tats.</w:t>
            </w:r>
          </w:p>
          <w:p w14:paraId="0F1B9E8D" w14:textId="77777777" w:rsidR="00AF2F30" w:rsidRPr="00F245E6" w:rsidRDefault="00AF2F30" w:rsidP="00305183">
            <w:pPr>
              <w:jc w:val="center"/>
              <w:rPr>
                <w:rFonts w:cs="Calibri Light"/>
                <w:b/>
              </w:rPr>
            </w:pPr>
          </w:p>
        </w:tc>
      </w:tr>
      <w:tr w:rsidR="00AF2F30" w:rsidRPr="00F245E6" w14:paraId="45713536" w14:textId="77777777" w:rsidTr="00EE1EF1">
        <w:tc>
          <w:tcPr>
            <w:tcW w:w="988" w:type="dxa"/>
          </w:tcPr>
          <w:p w14:paraId="1DB4BCE9" w14:textId="77777777" w:rsidR="00AF2F30" w:rsidRPr="00F245E6" w:rsidRDefault="00AF2F30" w:rsidP="00305183">
            <w:pPr>
              <w:rPr>
                <w:rFonts w:cs="Calibri Light"/>
              </w:rPr>
            </w:pPr>
          </w:p>
        </w:tc>
        <w:tc>
          <w:tcPr>
            <w:tcW w:w="6641" w:type="dxa"/>
          </w:tcPr>
          <w:p w14:paraId="39BFEFAA" w14:textId="77777777" w:rsidR="00AF2F30" w:rsidRPr="00F245E6" w:rsidRDefault="00AF2F30" w:rsidP="00305183">
            <w:pPr>
              <w:rPr>
                <w:rFonts w:cs="Calibri Light"/>
                <w:color w:val="C00000"/>
              </w:rPr>
            </w:pPr>
          </w:p>
        </w:tc>
        <w:tc>
          <w:tcPr>
            <w:tcW w:w="829" w:type="dxa"/>
            <w:vMerge/>
          </w:tcPr>
          <w:p w14:paraId="135A2F5E" w14:textId="77777777" w:rsidR="00AF2F30" w:rsidRPr="00F245E6" w:rsidRDefault="00AF2F30" w:rsidP="00305183">
            <w:pPr>
              <w:rPr>
                <w:rFonts w:cs="Calibri Light"/>
              </w:rPr>
            </w:pPr>
          </w:p>
        </w:tc>
        <w:tc>
          <w:tcPr>
            <w:tcW w:w="829" w:type="dxa"/>
            <w:vMerge/>
          </w:tcPr>
          <w:p w14:paraId="05D7DE20" w14:textId="77777777" w:rsidR="00AF2F30" w:rsidRPr="00F245E6" w:rsidRDefault="00AF2F30" w:rsidP="00305183">
            <w:pPr>
              <w:rPr>
                <w:rFonts w:cs="Calibri Light"/>
              </w:rPr>
            </w:pPr>
          </w:p>
        </w:tc>
      </w:tr>
    </w:tbl>
    <w:p w14:paraId="23132C50"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AF2F30" w:rsidRPr="00F245E6" w14:paraId="179B9C96" w14:textId="77777777" w:rsidTr="00EE1EF1">
        <w:tc>
          <w:tcPr>
            <w:tcW w:w="988" w:type="dxa"/>
          </w:tcPr>
          <w:p w14:paraId="3197CEC8" w14:textId="77777777" w:rsidR="00AF2F30" w:rsidRPr="00F245E6" w:rsidRDefault="00AF2F30" w:rsidP="00305183">
            <w:pPr>
              <w:rPr>
                <w:rFonts w:cs="Calibri Light"/>
              </w:rPr>
            </w:pPr>
            <w:r w:rsidRPr="00F245E6">
              <w:rPr>
                <w:rFonts w:cs="Calibri Light"/>
              </w:rPr>
              <w:t>F.3.2.a</w:t>
            </w:r>
          </w:p>
        </w:tc>
        <w:tc>
          <w:tcPr>
            <w:tcW w:w="6641" w:type="dxa"/>
          </w:tcPr>
          <w:p w14:paraId="27E4A0B4" w14:textId="77777777" w:rsidR="00AF2F30" w:rsidRPr="00F245E6" w:rsidRDefault="00AF2F30" w:rsidP="00305183">
            <w:pPr>
              <w:rPr>
                <w:rFonts w:cs="Calibri Light"/>
              </w:rPr>
            </w:pPr>
            <w:r w:rsidRPr="00F245E6">
              <w:rPr>
                <w:rFonts w:cs="Calibri Light"/>
              </w:rPr>
              <w:t>Gibt es ein Konzept zur Entwicklung des sozialen Wohnungsbaus in der Gemeinde?</w:t>
            </w:r>
          </w:p>
          <w:p w14:paraId="08F5EF43" w14:textId="77777777" w:rsidR="00AF2F30" w:rsidRPr="00F245E6" w:rsidRDefault="00AF2F30" w:rsidP="00305183">
            <w:pPr>
              <w:rPr>
                <w:rFonts w:cs="Calibri Light"/>
              </w:rPr>
            </w:pPr>
            <w:r w:rsidRPr="00F245E6">
              <w:rPr>
                <w:rFonts w:cs="Calibri Light"/>
              </w:rPr>
              <w:t>(Ja = e Punkte)</w:t>
            </w:r>
          </w:p>
        </w:tc>
        <w:tc>
          <w:tcPr>
            <w:tcW w:w="829" w:type="dxa"/>
            <w:vMerge w:val="restart"/>
          </w:tcPr>
          <w:p w14:paraId="5DE896F5" w14:textId="77777777" w:rsidR="00AF2F30" w:rsidRPr="00F245E6" w:rsidRDefault="00AF2F30" w:rsidP="00305183">
            <w:pPr>
              <w:rPr>
                <w:rFonts w:cs="Calibri Light"/>
              </w:rPr>
            </w:pPr>
            <w:r w:rsidRPr="00F245E6">
              <w:rPr>
                <w:rFonts w:cs="Calibri Light"/>
              </w:rPr>
              <w:t>mögl.</w:t>
            </w:r>
          </w:p>
          <w:p w14:paraId="3EF428FE" w14:textId="77777777" w:rsidR="00AF2F30" w:rsidRPr="00F245E6" w:rsidRDefault="00AF2F30" w:rsidP="00305183">
            <w:pPr>
              <w:jc w:val="center"/>
              <w:rPr>
                <w:rFonts w:cs="Calibri Light"/>
                <w:b/>
              </w:rPr>
            </w:pPr>
            <w:r w:rsidRPr="00F245E6">
              <w:rPr>
                <w:rFonts w:cs="Calibri Light"/>
                <w:b/>
              </w:rPr>
              <w:t>2 (K)</w:t>
            </w:r>
          </w:p>
        </w:tc>
        <w:tc>
          <w:tcPr>
            <w:tcW w:w="829" w:type="dxa"/>
            <w:vMerge w:val="restart"/>
          </w:tcPr>
          <w:p w14:paraId="37D57902" w14:textId="77777777" w:rsidR="00AF2F30" w:rsidRPr="00F245E6" w:rsidRDefault="00AF2F30" w:rsidP="00305183">
            <w:pPr>
              <w:rPr>
                <w:rFonts w:cs="Calibri Light"/>
              </w:rPr>
            </w:pPr>
            <w:r w:rsidRPr="00F245E6">
              <w:rPr>
                <w:rFonts w:cs="Calibri Light"/>
              </w:rPr>
              <w:t>tats.</w:t>
            </w:r>
          </w:p>
          <w:p w14:paraId="13900850" w14:textId="77777777" w:rsidR="00AF2F30" w:rsidRPr="00F245E6" w:rsidRDefault="00AF2F30" w:rsidP="00305183">
            <w:pPr>
              <w:jc w:val="center"/>
              <w:rPr>
                <w:rFonts w:cs="Calibri Light"/>
                <w:b/>
              </w:rPr>
            </w:pPr>
          </w:p>
        </w:tc>
      </w:tr>
      <w:tr w:rsidR="00AF2F30" w:rsidRPr="00F245E6" w14:paraId="79CBB8B6" w14:textId="77777777" w:rsidTr="00EE1EF1">
        <w:tc>
          <w:tcPr>
            <w:tcW w:w="988" w:type="dxa"/>
          </w:tcPr>
          <w:p w14:paraId="47D2F0D2" w14:textId="77777777" w:rsidR="00AF2F30" w:rsidRPr="00F245E6" w:rsidRDefault="00AF2F30" w:rsidP="00305183">
            <w:pPr>
              <w:rPr>
                <w:rFonts w:cs="Calibri Light"/>
              </w:rPr>
            </w:pPr>
          </w:p>
        </w:tc>
        <w:tc>
          <w:tcPr>
            <w:tcW w:w="6641" w:type="dxa"/>
          </w:tcPr>
          <w:p w14:paraId="026D8953" w14:textId="77777777" w:rsidR="00AF2F30" w:rsidRPr="00F245E6" w:rsidRDefault="00AF2F30" w:rsidP="00305183">
            <w:pPr>
              <w:rPr>
                <w:rFonts w:cs="Calibri Light"/>
                <w:color w:val="C00000"/>
              </w:rPr>
            </w:pPr>
          </w:p>
        </w:tc>
        <w:tc>
          <w:tcPr>
            <w:tcW w:w="829" w:type="dxa"/>
            <w:vMerge/>
          </w:tcPr>
          <w:p w14:paraId="3F39F13F" w14:textId="77777777" w:rsidR="00AF2F30" w:rsidRPr="00F245E6" w:rsidRDefault="00AF2F30" w:rsidP="00305183">
            <w:pPr>
              <w:rPr>
                <w:rFonts w:cs="Calibri Light"/>
              </w:rPr>
            </w:pPr>
          </w:p>
        </w:tc>
        <w:tc>
          <w:tcPr>
            <w:tcW w:w="829" w:type="dxa"/>
            <w:vMerge/>
          </w:tcPr>
          <w:p w14:paraId="2CE8CB4B" w14:textId="77777777" w:rsidR="00AF2F30" w:rsidRPr="00F245E6" w:rsidRDefault="00AF2F30" w:rsidP="00305183">
            <w:pPr>
              <w:rPr>
                <w:rFonts w:cs="Calibri Light"/>
              </w:rPr>
            </w:pPr>
          </w:p>
        </w:tc>
      </w:tr>
    </w:tbl>
    <w:p w14:paraId="177A0E5D"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AF2F30" w:rsidRPr="00F245E6" w14:paraId="04C32CFB" w14:textId="77777777" w:rsidTr="00EE1EF1">
        <w:tc>
          <w:tcPr>
            <w:tcW w:w="988" w:type="dxa"/>
          </w:tcPr>
          <w:p w14:paraId="4085BD28" w14:textId="77777777" w:rsidR="00AF2F30" w:rsidRPr="00F245E6" w:rsidRDefault="00AF2F30" w:rsidP="00305183">
            <w:pPr>
              <w:rPr>
                <w:rFonts w:cs="Calibri Light"/>
              </w:rPr>
            </w:pPr>
            <w:r w:rsidRPr="00F245E6">
              <w:rPr>
                <w:rFonts w:cs="Calibri Light"/>
              </w:rPr>
              <w:t>F.3.2.b</w:t>
            </w:r>
          </w:p>
        </w:tc>
        <w:tc>
          <w:tcPr>
            <w:tcW w:w="6641" w:type="dxa"/>
          </w:tcPr>
          <w:p w14:paraId="65B68A49" w14:textId="77777777" w:rsidR="00AF2F30" w:rsidRPr="00F245E6" w:rsidRDefault="00AF2F30" w:rsidP="00305183">
            <w:pPr>
              <w:rPr>
                <w:rFonts w:cs="Calibri Light"/>
              </w:rPr>
            </w:pPr>
            <w:r w:rsidRPr="00F245E6">
              <w:rPr>
                <w:rFonts w:cs="Calibri Light"/>
              </w:rPr>
              <w:t>Gibt es ein Konzept zur Entwicklung von Betreutem Wohnen in der Gemeinde?</w:t>
            </w:r>
          </w:p>
          <w:p w14:paraId="26E3FBCC" w14:textId="77777777" w:rsidR="00AF2F30" w:rsidRPr="00F245E6" w:rsidRDefault="00AF2F30" w:rsidP="00305183">
            <w:pPr>
              <w:rPr>
                <w:rFonts w:cs="Calibri Light"/>
              </w:rPr>
            </w:pPr>
            <w:r w:rsidRPr="00F245E6">
              <w:rPr>
                <w:rFonts w:cs="Calibri Light"/>
              </w:rPr>
              <w:t>(Ja = 3 Punkte)</w:t>
            </w:r>
          </w:p>
        </w:tc>
        <w:tc>
          <w:tcPr>
            <w:tcW w:w="829" w:type="dxa"/>
            <w:vMerge w:val="restart"/>
          </w:tcPr>
          <w:p w14:paraId="133F7C75" w14:textId="77777777" w:rsidR="00AF2F30" w:rsidRPr="00F245E6" w:rsidRDefault="00AF2F30" w:rsidP="00305183">
            <w:pPr>
              <w:rPr>
                <w:rFonts w:cs="Calibri Light"/>
              </w:rPr>
            </w:pPr>
            <w:r w:rsidRPr="00F245E6">
              <w:rPr>
                <w:rFonts w:cs="Calibri Light"/>
              </w:rPr>
              <w:t>mögl.</w:t>
            </w:r>
          </w:p>
          <w:p w14:paraId="05964297" w14:textId="77777777" w:rsidR="00AF2F30" w:rsidRPr="00F245E6" w:rsidRDefault="00AF2F30" w:rsidP="00305183">
            <w:pPr>
              <w:jc w:val="center"/>
              <w:rPr>
                <w:rFonts w:cs="Calibri Light"/>
                <w:b/>
              </w:rPr>
            </w:pPr>
            <w:r w:rsidRPr="00F245E6">
              <w:rPr>
                <w:rFonts w:cs="Calibri Light"/>
                <w:b/>
              </w:rPr>
              <w:t>3 (K)</w:t>
            </w:r>
          </w:p>
        </w:tc>
        <w:tc>
          <w:tcPr>
            <w:tcW w:w="829" w:type="dxa"/>
            <w:vMerge w:val="restart"/>
          </w:tcPr>
          <w:p w14:paraId="7085432A" w14:textId="77777777" w:rsidR="00AF2F30" w:rsidRPr="00F245E6" w:rsidRDefault="00AF2F30" w:rsidP="00305183">
            <w:pPr>
              <w:rPr>
                <w:rFonts w:cs="Calibri Light"/>
              </w:rPr>
            </w:pPr>
            <w:r w:rsidRPr="00F245E6">
              <w:rPr>
                <w:rFonts w:cs="Calibri Light"/>
              </w:rPr>
              <w:t>tats.</w:t>
            </w:r>
          </w:p>
          <w:p w14:paraId="436E97D2" w14:textId="77777777" w:rsidR="00AF2F30" w:rsidRPr="00F245E6" w:rsidRDefault="00AF2F30" w:rsidP="00305183">
            <w:pPr>
              <w:jc w:val="center"/>
              <w:rPr>
                <w:rFonts w:cs="Calibri Light"/>
                <w:b/>
              </w:rPr>
            </w:pPr>
          </w:p>
        </w:tc>
      </w:tr>
      <w:tr w:rsidR="00AF2F30" w:rsidRPr="00F245E6" w14:paraId="17D272BF" w14:textId="77777777" w:rsidTr="00EE1EF1">
        <w:tc>
          <w:tcPr>
            <w:tcW w:w="988" w:type="dxa"/>
          </w:tcPr>
          <w:p w14:paraId="4EA15CEB" w14:textId="77777777" w:rsidR="00AF2F30" w:rsidRPr="00F245E6" w:rsidRDefault="00AF2F30" w:rsidP="00305183">
            <w:pPr>
              <w:rPr>
                <w:rFonts w:cs="Calibri Light"/>
              </w:rPr>
            </w:pPr>
          </w:p>
        </w:tc>
        <w:tc>
          <w:tcPr>
            <w:tcW w:w="6641" w:type="dxa"/>
          </w:tcPr>
          <w:p w14:paraId="1F768501" w14:textId="77777777" w:rsidR="00AF2F30" w:rsidRPr="00F245E6" w:rsidRDefault="00AF2F30" w:rsidP="00305183">
            <w:pPr>
              <w:rPr>
                <w:rFonts w:cs="Calibri Light"/>
                <w:color w:val="C00000"/>
              </w:rPr>
            </w:pPr>
          </w:p>
        </w:tc>
        <w:tc>
          <w:tcPr>
            <w:tcW w:w="829" w:type="dxa"/>
            <w:vMerge/>
          </w:tcPr>
          <w:p w14:paraId="20D944D7" w14:textId="77777777" w:rsidR="00AF2F30" w:rsidRPr="00F245E6" w:rsidRDefault="00AF2F30" w:rsidP="00305183">
            <w:pPr>
              <w:rPr>
                <w:rFonts w:cs="Calibri Light"/>
              </w:rPr>
            </w:pPr>
          </w:p>
        </w:tc>
        <w:tc>
          <w:tcPr>
            <w:tcW w:w="829" w:type="dxa"/>
            <w:vMerge/>
          </w:tcPr>
          <w:p w14:paraId="4A32BEE7" w14:textId="77777777" w:rsidR="00AF2F30" w:rsidRPr="00F245E6" w:rsidRDefault="00AF2F30" w:rsidP="00305183">
            <w:pPr>
              <w:rPr>
                <w:rFonts w:cs="Calibri Light"/>
              </w:rPr>
            </w:pPr>
          </w:p>
        </w:tc>
      </w:tr>
    </w:tbl>
    <w:p w14:paraId="7F88C028"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AF2F30" w:rsidRPr="00F245E6" w14:paraId="145A02D4" w14:textId="77777777" w:rsidTr="00EE1EF1">
        <w:tc>
          <w:tcPr>
            <w:tcW w:w="988" w:type="dxa"/>
          </w:tcPr>
          <w:p w14:paraId="3C40B644" w14:textId="77777777" w:rsidR="00AF2F30" w:rsidRPr="00F245E6" w:rsidRDefault="00AF2F30" w:rsidP="00305183">
            <w:pPr>
              <w:rPr>
                <w:rFonts w:cs="Calibri Light"/>
              </w:rPr>
            </w:pPr>
            <w:r w:rsidRPr="00F245E6">
              <w:rPr>
                <w:rFonts w:cs="Calibri Light"/>
              </w:rPr>
              <w:t>F.4.2.a</w:t>
            </w:r>
          </w:p>
        </w:tc>
        <w:tc>
          <w:tcPr>
            <w:tcW w:w="6641" w:type="dxa"/>
          </w:tcPr>
          <w:p w14:paraId="199D32BC" w14:textId="77777777" w:rsidR="00AF2F30" w:rsidRPr="00F245E6" w:rsidRDefault="00AF2F30" w:rsidP="00305183">
            <w:pPr>
              <w:rPr>
                <w:rFonts w:cs="Calibri Light"/>
              </w:rPr>
            </w:pPr>
            <w:r w:rsidRPr="00F245E6">
              <w:rPr>
                <w:rFonts w:cs="Calibri Light"/>
              </w:rPr>
              <w:t>Wurde das Konzept zur Entwicklung des sozialen Wohnungsbaus beschlossen?</w:t>
            </w:r>
          </w:p>
          <w:p w14:paraId="3EB01C94" w14:textId="77777777" w:rsidR="00AF2F30" w:rsidRPr="00F245E6" w:rsidRDefault="00AF2F30" w:rsidP="00305183">
            <w:pPr>
              <w:rPr>
                <w:rFonts w:cs="Calibri Light"/>
              </w:rPr>
            </w:pPr>
            <w:r w:rsidRPr="00F245E6">
              <w:rPr>
                <w:rFonts w:cs="Calibri Light"/>
              </w:rPr>
              <w:t>(Ja = 1 Punkte)</w:t>
            </w:r>
          </w:p>
        </w:tc>
        <w:tc>
          <w:tcPr>
            <w:tcW w:w="829" w:type="dxa"/>
            <w:vMerge w:val="restart"/>
          </w:tcPr>
          <w:p w14:paraId="05454225" w14:textId="77777777" w:rsidR="00AF2F30" w:rsidRPr="00F245E6" w:rsidRDefault="00AF2F30" w:rsidP="00305183">
            <w:pPr>
              <w:rPr>
                <w:rFonts w:cs="Calibri Light"/>
              </w:rPr>
            </w:pPr>
            <w:r w:rsidRPr="00F245E6">
              <w:rPr>
                <w:rFonts w:cs="Calibri Light"/>
              </w:rPr>
              <w:t>mögl.</w:t>
            </w:r>
          </w:p>
          <w:p w14:paraId="4D0739E4" w14:textId="77777777" w:rsidR="00AF2F30" w:rsidRPr="00F245E6" w:rsidRDefault="00AF2F30" w:rsidP="00305183">
            <w:pPr>
              <w:jc w:val="center"/>
              <w:rPr>
                <w:rFonts w:cs="Calibri Light"/>
                <w:b/>
              </w:rPr>
            </w:pPr>
            <w:r w:rsidRPr="00F245E6">
              <w:rPr>
                <w:rFonts w:cs="Calibri Light"/>
                <w:b/>
              </w:rPr>
              <w:t>1 (K)</w:t>
            </w:r>
          </w:p>
        </w:tc>
        <w:tc>
          <w:tcPr>
            <w:tcW w:w="829" w:type="dxa"/>
            <w:vMerge w:val="restart"/>
          </w:tcPr>
          <w:p w14:paraId="2944BF5D" w14:textId="77777777" w:rsidR="00AF2F30" w:rsidRPr="00F245E6" w:rsidRDefault="00AF2F30" w:rsidP="00305183">
            <w:pPr>
              <w:rPr>
                <w:rFonts w:cs="Calibri Light"/>
              </w:rPr>
            </w:pPr>
            <w:r w:rsidRPr="00F245E6">
              <w:rPr>
                <w:rFonts w:cs="Calibri Light"/>
              </w:rPr>
              <w:t>tats.</w:t>
            </w:r>
          </w:p>
          <w:p w14:paraId="4D6E1CF7" w14:textId="77777777" w:rsidR="00AF2F30" w:rsidRPr="00F245E6" w:rsidRDefault="00AF2F30" w:rsidP="00305183">
            <w:pPr>
              <w:jc w:val="center"/>
              <w:rPr>
                <w:rFonts w:cs="Calibri Light"/>
                <w:b/>
              </w:rPr>
            </w:pPr>
          </w:p>
        </w:tc>
      </w:tr>
      <w:tr w:rsidR="00AF2F30" w:rsidRPr="00F245E6" w14:paraId="73069A97" w14:textId="77777777" w:rsidTr="00EE1EF1">
        <w:tc>
          <w:tcPr>
            <w:tcW w:w="988" w:type="dxa"/>
          </w:tcPr>
          <w:p w14:paraId="5C2B4359" w14:textId="77777777" w:rsidR="00AF2F30" w:rsidRPr="00F245E6" w:rsidRDefault="00AF2F30" w:rsidP="00305183">
            <w:pPr>
              <w:rPr>
                <w:rFonts w:cs="Calibri Light"/>
              </w:rPr>
            </w:pPr>
          </w:p>
        </w:tc>
        <w:tc>
          <w:tcPr>
            <w:tcW w:w="6641" w:type="dxa"/>
          </w:tcPr>
          <w:p w14:paraId="02C3A05A" w14:textId="77777777" w:rsidR="00AF2F30" w:rsidRPr="00F245E6" w:rsidRDefault="00AF2F30" w:rsidP="00305183">
            <w:pPr>
              <w:rPr>
                <w:rFonts w:cs="Calibri Light"/>
                <w:color w:val="C00000"/>
              </w:rPr>
            </w:pPr>
          </w:p>
        </w:tc>
        <w:tc>
          <w:tcPr>
            <w:tcW w:w="829" w:type="dxa"/>
            <w:vMerge/>
          </w:tcPr>
          <w:p w14:paraId="25EB4934" w14:textId="77777777" w:rsidR="00AF2F30" w:rsidRPr="00F245E6" w:rsidRDefault="00AF2F30" w:rsidP="00305183">
            <w:pPr>
              <w:rPr>
                <w:rFonts w:cs="Calibri Light"/>
              </w:rPr>
            </w:pPr>
          </w:p>
        </w:tc>
        <w:tc>
          <w:tcPr>
            <w:tcW w:w="829" w:type="dxa"/>
            <w:vMerge/>
          </w:tcPr>
          <w:p w14:paraId="4E6425AF" w14:textId="77777777" w:rsidR="00AF2F30" w:rsidRPr="00F245E6" w:rsidRDefault="00AF2F30" w:rsidP="00305183">
            <w:pPr>
              <w:rPr>
                <w:rFonts w:cs="Calibri Light"/>
              </w:rPr>
            </w:pPr>
          </w:p>
        </w:tc>
      </w:tr>
    </w:tbl>
    <w:p w14:paraId="5F6581E6"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0"/>
        <w:gridCol w:w="829"/>
        <w:gridCol w:w="830"/>
      </w:tblGrid>
      <w:tr w:rsidR="00AF2F30" w:rsidRPr="00F245E6" w14:paraId="5D3DB300" w14:textId="77777777" w:rsidTr="00EE1EF1">
        <w:tc>
          <w:tcPr>
            <w:tcW w:w="988" w:type="dxa"/>
          </w:tcPr>
          <w:p w14:paraId="543535E3" w14:textId="77777777" w:rsidR="00AF2F30" w:rsidRPr="00F245E6" w:rsidRDefault="00AF2F30" w:rsidP="00305183">
            <w:pPr>
              <w:rPr>
                <w:rFonts w:cs="Calibri Light"/>
              </w:rPr>
            </w:pPr>
            <w:r w:rsidRPr="00F245E6">
              <w:rPr>
                <w:rFonts w:cs="Calibri Light"/>
              </w:rPr>
              <w:t>F.4.2.c</w:t>
            </w:r>
          </w:p>
        </w:tc>
        <w:tc>
          <w:tcPr>
            <w:tcW w:w="6640" w:type="dxa"/>
          </w:tcPr>
          <w:p w14:paraId="18611D6F" w14:textId="77777777" w:rsidR="00AF2F30" w:rsidRPr="00F245E6" w:rsidRDefault="00AF2F30" w:rsidP="00305183">
            <w:pPr>
              <w:rPr>
                <w:rFonts w:cs="Calibri Light"/>
              </w:rPr>
            </w:pPr>
            <w:r w:rsidRPr="00F245E6">
              <w:rPr>
                <w:rFonts w:cs="Calibri Light"/>
              </w:rPr>
              <w:t>Gibt es eine Umsetzung von Maßnahmen zur Erhöhung des Anteils an sozialen Wohnungen in der Gemeinde innerhalb der letzten 5 Jahre?</w:t>
            </w:r>
          </w:p>
          <w:p w14:paraId="60B2E83D" w14:textId="76F29B04" w:rsidR="00AF2F30" w:rsidRPr="00F245E6" w:rsidRDefault="00AF2F30" w:rsidP="00305183">
            <w:pPr>
              <w:rPr>
                <w:rFonts w:cs="Calibri Light"/>
              </w:rPr>
            </w:pPr>
            <w:r w:rsidRPr="00F245E6">
              <w:rPr>
                <w:rFonts w:cs="Calibri Light"/>
              </w:rPr>
              <w:t>(ja + 1 Umsetzung = 1 Punkt + 1 Umsetzung = 1 Punkt)</w:t>
            </w:r>
          </w:p>
        </w:tc>
        <w:tc>
          <w:tcPr>
            <w:tcW w:w="829" w:type="dxa"/>
            <w:vMerge w:val="restart"/>
          </w:tcPr>
          <w:p w14:paraId="4A845FD9" w14:textId="77777777" w:rsidR="00AF2F30" w:rsidRPr="00F245E6" w:rsidRDefault="00AF2F30" w:rsidP="00305183">
            <w:pPr>
              <w:rPr>
                <w:rFonts w:cs="Calibri Light"/>
              </w:rPr>
            </w:pPr>
            <w:r w:rsidRPr="00F245E6">
              <w:rPr>
                <w:rFonts w:cs="Calibri Light"/>
              </w:rPr>
              <w:t>mögl.</w:t>
            </w:r>
          </w:p>
          <w:p w14:paraId="535DF30E" w14:textId="77777777" w:rsidR="00AF2F30" w:rsidRPr="00F245E6" w:rsidRDefault="00AF2F30" w:rsidP="00305183">
            <w:pPr>
              <w:jc w:val="center"/>
              <w:rPr>
                <w:rFonts w:cs="Calibri Light"/>
                <w:b/>
              </w:rPr>
            </w:pPr>
            <w:r w:rsidRPr="00F245E6">
              <w:rPr>
                <w:rFonts w:cs="Calibri Light"/>
                <w:b/>
              </w:rPr>
              <w:t>2 (K)</w:t>
            </w:r>
          </w:p>
        </w:tc>
        <w:tc>
          <w:tcPr>
            <w:tcW w:w="830" w:type="dxa"/>
            <w:vMerge w:val="restart"/>
          </w:tcPr>
          <w:p w14:paraId="56423727" w14:textId="77777777" w:rsidR="00AF2F30" w:rsidRPr="00F245E6" w:rsidRDefault="00AF2F30" w:rsidP="00305183">
            <w:pPr>
              <w:rPr>
                <w:rFonts w:cs="Calibri Light"/>
              </w:rPr>
            </w:pPr>
            <w:r w:rsidRPr="00F245E6">
              <w:rPr>
                <w:rFonts w:cs="Calibri Light"/>
              </w:rPr>
              <w:t>tats.</w:t>
            </w:r>
          </w:p>
          <w:p w14:paraId="454AAF8E" w14:textId="77777777" w:rsidR="00AF2F30" w:rsidRPr="00F245E6" w:rsidRDefault="00AF2F30" w:rsidP="00305183">
            <w:pPr>
              <w:jc w:val="center"/>
              <w:rPr>
                <w:rFonts w:cs="Calibri Light"/>
                <w:b/>
              </w:rPr>
            </w:pPr>
          </w:p>
        </w:tc>
      </w:tr>
      <w:tr w:rsidR="00AF2F30" w:rsidRPr="00F245E6" w14:paraId="6F7B12B1" w14:textId="77777777" w:rsidTr="00EE1EF1">
        <w:tc>
          <w:tcPr>
            <w:tcW w:w="988" w:type="dxa"/>
          </w:tcPr>
          <w:p w14:paraId="2308EDBB" w14:textId="77777777" w:rsidR="00AF2F30" w:rsidRPr="00F245E6" w:rsidRDefault="00AF2F30" w:rsidP="00305183">
            <w:pPr>
              <w:rPr>
                <w:rFonts w:cs="Calibri Light"/>
              </w:rPr>
            </w:pPr>
          </w:p>
        </w:tc>
        <w:tc>
          <w:tcPr>
            <w:tcW w:w="6640" w:type="dxa"/>
          </w:tcPr>
          <w:p w14:paraId="2894D389" w14:textId="77777777" w:rsidR="00AF2F30" w:rsidRPr="00F245E6" w:rsidRDefault="00AF2F30" w:rsidP="00305183">
            <w:pPr>
              <w:rPr>
                <w:rFonts w:cs="Calibri Light"/>
                <w:color w:val="C00000"/>
              </w:rPr>
            </w:pPr>
          </w:p>
        </w:tc>
        <w:tc>
          <w:tcPr>
            <w:tcW w:w="829" w:type="dxa"/>
            <w:vMerge/>
          </w:tcPr>
          <w:p w14:paraId="7083F5E0" w14:textId="77777777" w:rsidR="00AF2F30" w:rsidRPr="00F245E6" w:rsidRDefault="00AF2F30" w:rsidP="00305183">
            <w:pPr>
              <w:rPr>
                <w:rFonts w:cs="Calibri Light"/>
              </w:rPr>
            </w:pPr>
          </w:p>
        </w:tc>
        <w:tc>
          <w:tcPr>
            <w:tcW w:w="830" w:type="dxa"/>
            <w:vMerge/>
          </w:tcPr>
          <w:p w14:paraId="117C7AAE" w14:textId="77777777" w:rsidR="00AF2F30" w:rsidRPr="00F245E6" w:rsidRDefault="00AF2F30" w:rsidP="00305183">
            <w:pPr>
              <w:rPr>
                <w:rFonts w:cs="Calibri Light"/>
              </w:rPr>
            </w:pPr>
          </w:p>
        </w:tc>
      </w:tr>
    </w:tbl>
    <w:p w14:paraId="5F88F3F4"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AF2F30" w:rsidRPr="00F245E6" w14:paraId="58E1566D" w14:textId="77777777" w:rsidTr="003F14DA">
        <w:tc>
          <w:tcPr>
            <w:tcW w:w="988" w:type="dxa"/>
          </w:tcPr>
          <w:p w14:paraId="2403C7F6" w14:textId="77777777" w:rsidR="00AF2F30" w:rsidRPr="00F245E6" w:rsidRDefault="00AF2F30" w:rsidP="00305183">
            <w:pPr>
              <w:rPr>
                <w:rFonts w:cs="Calibri Light"/>
              </w:rPr>
            </w:pPr>
            <w:r w:rsidRPr="00F245E6">
              <w:rPr>
                <w:rFonts w:cs="Calibri Light"/>
              </w:rPr>
              <w:t>F.1.2.b</w:t>
            </w:r>
          </w:p>
        </w:tc>
        <w:tc>
          <w:tcPr>
            <w:tcW w:w="6643" w:type="dxa"/>
          </w:tcPr>
          <w:p w14:paraId="401AE68F" w14:textId="77777777" w:rsidR="00AF2F30" w:rsidRPr="00F245E6" w:rsidRDefault="00AF2F30" w:rsidP="00305183">
            <w:pPr>
              <w:rPr>
                <w:rFonts w:cs="Calibri Light"/>
              </w:rPr>
            </w:pPr>
            <w:r w:rsidRPr="00F245E6">
              <w:rPr>
                <w:rFonts w:cs="Calibri Light"/>
              </w:rPr>
              <w:t xml:space="preserve">Welche Ziele gibt es in der Gemeinde zu gemeinschaftlichen Gartenanlagen wie Schrebergärten, Urban </w:t>
            </w:r>
            <w:proofErr w:type="spellStart"/>
            <w:r w:rsidRPr="00F245E6">
              <w:rPr>
                <w:rFonts w:cs="Calibri Light"/>
              </w:rPr>
              <w:t>gardening</w:t>
            </w:r>
            <w:proofErr w:type="spellEnd"/>
            <w:r w:rsidRPr="00F245E6">
              <w:rPr>
                <w:rFonts w:cs="Calibri Light"/>
              </w:rPr>
              <w:t>, Gemeinschaftsgärten, interkulturelle Gärten u.a.?</w:t>
            </w:r>
          </w:p>
          <w:p w14:paraId="630BCCA5" w14:textId="77777777" w:rsidR="00AF2F30" w:rsidRPr="00F245E6" w:rsidRDefault="00AF2F30" w:rsidP="00305183">
            <w:pPr>
              <w:rPr>
                <w:rFonts w:cs="Calibri Light"/>
              </w:rPr>
            </w:pPr>
            <w:r w:rsidRPr="00F245E6">
              <w:rPr>
                <w:rFonts w:cs="Calibri Light"/>
              </w:rPr>
              <w:t>(Beschreibung, 1 Punkt für 3 Ziele, 2 Punkte für umfassenden Zielkatalog)</w:t>
            </w:r>
          </w:p>
        </w:tc>
        <w:tc>
          <w:tcPr>
            <w:tcW w:w="828" w:type="dxa"/>
            <w:vMerge w:val="restart"/>
          </w:tcPr>
          <w:p w14:paraId="56B6C7D5" w14:textId="77777777" w:rsidR="00AF2F30" w:rsidRPr="00F245E6" w:rsidRDefault="00AF2F30" w:rsidP="00305183">
            <w:pPr>
              <w:rPr>
                <w:rFonts w:cs="Calibri Light"/>
              </w:rPr>
            </w:pPr>
            <w:r w:rsidRPr="00F245E6">
              <w:rPr>
                <w:rFonts w:cs="Calibri Light"/>
              </w:rPr>
              <w:t>mögl.</w:t>
            </w:r>
          </w:p>
          <w:p w14:paraId="3D1D13D1" w14:textId="77777777" w:rsidR="00AF2F30" w:rsidRPr="00F245E6" w:rsidRDefault="00AF2F30" w:rsidP="00305183">
            <w:pPr>
              <w:jc w:val="center"/>
              <w:rPr>
                <w:rFonts w:cs="Calibri Light"/>
                <w:b/>
              </w:rPr>
            </w:pPr>
            <w:r w:rsidRPr="00F245E6">
              <w:rPr>
                <w:rFonts w:cs="Calibri Light"/>
                <w:b/>
              </w:rPr>
              <w:t>2 (K)</w:t>
            </w:r>
          </w:p>
        </w:tc>
        <w:tc>
          <w:tcPr>
            <w:tcW w:w="828" w:type="dxa"/>
            <w:vMerge w:val="restart"/>
          </w:tcPr>
          <w:p w14:paraId="1F8DFFCF" w14:textId="77777777" w:rsidR="00AF2F30" w:rsidRPr="00F245E6" w:rsidRDefault="00AF2F30" w:rsidP="00305183">
            <w:pPr>
              <w:rPr>
                <w:rFonts w:cs="Calibri Light"/>
              </w:rPr>
            </w:pPr>
            <w:r w:rsidRPr="00F245E6">
              <w:rPr>
                <w:rFonts w:cs="Calibri Light"/>
              </w:rPr>
              <w:t>tats.</w:t>
            </w:r>
          </w:p>
          <w:p w14:paraId="259B7B99" w14:textId="77777777" w:rsidR="00AF2F30" w:rsidRPr="00F245E6" w:rsidRDefault="00AF2F30" w:rsidP="00305183">
            <w:pPr>
              <w:jc w:val="center"/>
              <w:rPr>
                <w:rFonts w:cs="Calibri Light"/>
                <w:b/>
              </w:rPr>
            </w:pPr>
          </w:p>
        </w:tc>
      </w:tr>
      <w:tr w:rsidR="00AF2F30" w:rsidRPr="00F245E6" w14:paraId="5FE44DF0" w14:textId="77777777" w:rsidTr="003F14DA">
        <w:tc>
          <w:tcPr>
            <w:tcW w:w="988" w:type="dxa"/>
          </w:tcPr>
          <w:p w14:paraId="57BD7621" w14:textId="77777777" w:rsidR="00AF2F30" w:rsidRPr="00F245E6" w:rsidRDefault="00AF2F30" w:rsidP="00305183">
            <w:pPr>
              <w:rPr>
                <w:rFonts w:cs="Calibri Light"/>
              </w:rPr>
            </w:pPr>
          </w:p>
        </w:tc>
        <w:tc>
          <w:tcPr>
            <w:tcW w:w="6643" w:type="dxa"/>
          </w:tcPr>
          <w:p w14:paraId="1A69A45C" w14:textId="77777777" w:rsidR="00AF2F30" w:rsidRPr="00F245E6" w:rsidRDefault="00AF2F30" w:rsidP="00305183">
            <w:pPr>
              <w:rPr>
                <w:rFonts w:cs="Calibri Light"/>
                <w:color w:val="C00000"/>
              </w:rPr>
            </w:pPr>
          </w:p>
        </w:tc>
        <w:tc>
          <w:tcPr>
            <w:tcW w:w="828" w:type="dxa"/>
            <w:vMerge/>
          </w:tcPr>
          <w:p w14:paraId="61D32520" w14:textId="77777777" w:rsidR="00AF2F30" w:rsidRPr="00F245E6" w:rsidRDefault="00AF2F30" w:rsidP="00305183">
            <w:pPr>
              <w:rPr>
                <w:rFonts w:cs="Calibri Light"/>
              </w:rPr>
            </w:pPr>
          </w:p>
        </w:tc>
        <w:tc>
          <w:tcPr>
            <w:tcW w:w="828" w:type="dxa"/>
            <w:vMerge/>
          </w:tcPr>
          <w:p w14:paraId="7C44364E" w14:textId="77777777" w:rsidR="00AF2F30" w:rsidRPr="00F245E6" w:rsidRDefault="00AF2F30" w:rsidP="00305183">
            <w:pPr>
              <w:rPr>
                <w:rFonts w:cs="Calibri Light"/>
              </w:rPr>
            </w:pPr>
          </w:p>
        </w:tc>
      </w:tr>
    </w:tbl>
    <w:p w14:paraId="548ED6E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C33FF1" w:rsidRPr="00F245E6" w14:paraId="66B3F3D5" w14:textId="77777777" w:rsidTr="003F14DA">
        <w:tc>
          <w:tcPr>
            <w:tcW w:w="988" w:type="dxa"/>
          </w:tcPr>
          <w:p w14:paraId="06D7A9F9" w14:textId="77777777" w:rsidR="00C33FF1" w:rsidRPr="00F245E6" w:rsidRDefault="00C33FF1" w:rsidP="00305183">
            <w:pPr>
              <w:rPr>
                <w:rFonts w:cs="Calibri Light"/>
              </w:rPr>
            </w:pPr>
            <w:r w:rsidRPr="00F245E6">
              <w:rPr>
                <w:rFonts w:cs="Calibri Light"/>
              </w:rPr>
              <w:t>F.2.3.b</w:t>
            </w:r>
          </w:p>
        </w:tc>
        <w:tc>
          <w:tcPr>
            <w:tcW w:w="6643" w:type="dxa"/>
          </w:tcPr>
          <w:p w14:paraId="1AA07C91" w14:textId="5431F145" w:rsidR="00C33FF1" w:rsidRPr="00F245E6" w:rsidRDefault="00C33FF1" w:rsidP="00305183">
            <w:pPr>
              <w:rPr>
                <w:rFonts w:cs="Calibri Light"/>
              </w:rPr>
            </w:pPr>
            <w:r w:rsidRPr="00F245E6">
              <w:rPr>
                <w:rFonts w:cs="Calibri Light"/>
              </w:rPr>
              <w:t>Wie viele Menschen haben Zugang zu gemeinschaftliche</w:t>
            </w:r>
            <w:r w:rsidR="001F47FF">
              <w:rPr>
                <w:rFonts w:cs="Calibri Light"/>
              </w:rPr>
              <w:t>n</w:t>
            </w:r>
            <w:r w:rsidRPr="00F245E6">
              <w:rPr>
                <w:rFonts w:cs="Calibri Light"/>
              </w:rPr>
              <w:t xml:space="preserve"> Gartenanlagen wie Schrebergärten, Urban </w:t>
            </w:r>
            <w:proofErr w:type="spellStart"/>
            <w:r w:rsidRPr="00F245E6">
              <w:rPr>
                <w:rFonts w:cs="Calibri Light"/>
              </w:rPr>
              <w:t>gardening</w:t>
            </w:r>
            <w:proofErr w:type="spellEnd"/>
            <w:r w:rsidRPr="00F245E6">
              <w:rPr>
                <w:rFonts w:cs="Calibri Light"/>
              </w:rPr>
              <w:t>, Gemeinschaftsgärten, interkulturelle Gärten u.a.? Wie ist dieser Zugang geregelt? Wo sind diese?</w:t>
            </w:r>
          </w:p>
          <w:p w14:paraId="19D7889E" w14:textId="77777777" w:rsidR="00C33FF1" w:rsidRPr="00F245E6" w:rsidRDefault="00C33FF1" w:rsidP="00305183">
            <w:pPr>
              <w:rPr>
                <w:rFonts w:cs="Calibri Light"/>
              </w:rPr>
            </w:pPr>
            <w:r w:rsidRPr="00F245E6">
              <w:rPr>
                <w:rFonts w:cs="Calibri Light"/>
              </w:rPr>
              <w:t>(% Anteil Bürger = 1 Punkt + Beschreibung Zugang, Lage = 1 Punkt)</w:t>
            </w:r>
          </w:p>
        </w:tc>
        <w:tc>
          <w:tcPr>
            <w:tcW w:w="828" w:type="dxa"/>
            <w:vMerge w:val="restart"/>
          </w:tcPr>
          <w:p w14:paraId="7CA0C2E0" w14:textId="77777777" w:rsidR="00C33FF1" w:rsidRPr="00F245E6" w:rsidRDefault="00C33FF1" w:rsidP="00305183">
            <w:pPr>
              <w:rPr>
                <w:rFonts w:cs="Calibri Light"/>
              </w:rPr>
            </w:pPr>
            <w:r w:rsidRPr="00F245E6">
              <w:rPr>
                <w:rFonts w:cs="Calibri Light"/>
              </w:rPr>
              <w:t>mögl.</w:t>
            </w:r>
          </w:p>
          <w:p w14:paraId="3E611565" w14:textId="77777777" w:rsidR="00C33FF1" w:rsidRPr="00F245E6" w:rsidRDefault="00C33FF1" w:rsidP="00305183">
            <w:pPr>
              <w:jc w:val="center"/>
              <w:rPr>
                <w:rFonts w:cs="Calibri Light"/>
                <w:b/>
              </w:rPr>
            </w:pPr>
            <w:r w:rsidRPr="00F245E6">
              <w:rPr>
                <w:rFonts w:cs="Calibri Light"/>
                <w:b/>
              </w:rPr>
              <w:t>2 (K)</w:t>
            </w:r>
          </w:p>
        </w:tc>
        <w:tc>
          <w:tcPr>
            <w:tcW w:w="828" w:type="dxa"/>
            <w:vMerge w:val="restart"/>
          </w:tcPr>
          <w:p w14:paraId="2D7E8DA6" w14:textId="77777777" w:rsidR="00C33FF1" w:rsidRPr="00F245E6" w:rsidRDefault="00C33FF1" w:rsidP="00305183">
            <w:pPr>
              <w:rPr>
                <w:rFonts w:cs="Calibri Light"/>
              </w:rPr>
            </w:pPr>
            <w:r w:rsidRPr="00F245E6">
              <w:rPr>
                <w:rFonts w:cs="Calibri Light"/>
              </w:rPr>
              <w:t>tats.</w:t>
            </w:r>
          </w:p>
          <w:p w14:paraId="6B0CD77E" w14:textId="77777777" w:rsidR="00C33FF1" w:rsidRPr="00F245E6" w:rsidRDefault="00C33FF1" w:rsidP="00305183">
            <w:pPr>
              <w:jc w:val="center"/>
              <w:rPr>
                <w:rFonts w:cs="Calibri Light"/>
                <w:b/>
              </w:rPr>
            </w:pPr>
          </w:p>
        </w:tc>
      </w:tr>
      <w:tr w:rsidR="00C33FF1" w:rsidRPr="00F245E6" w14:paraId="1198951B" w14:textId="77777777" w:rsidTr="003F14DA">
        <w:tc>
          <w:tcPr>
            <w:tcW w:w="988" w:type="dxa"/>
          </w:tcPr>
          <w:p w14:paraId="209E2459" w14:textId="77777777" w:rsidR="00C33FF1" w:rsidRPr="00F245E6" w:rsidRDefault="00C33FF1" w:rsidP="00305183">
            <w:pPr>
              <w:rPr>
                <w:rFonts w:cs="Calibri Light"/>
              </w:rPr>
            </w:pPr>
          </w:p>
        </w:tc>
        <w:tc>
          <w:tcPr>
            <w:tcW w:w="6643" w:type="dxa"/>
          </w:tcPr>
          <w:p w14:paraId="6DE5285F" w14:textId="77777777" w:rsidR="00C33FF1" w:rsidRPr="00F245E6" w:rsidRDefault="00C33FF1" w:rsidP="00305183">
            <w:pPr>
              <w:rPr>
                <w:rFonts w:cs="Calibri Light"/>
                <w:color w:val="C00000"/>
              </w:rPr>
            </w:pPr>
          </w:p>
        </w:tc>
        <w:tc>
          <w:tcPr>
            <w:tcW w:w="828" w:type="dxa"/>
            <w:vMerge/>
          </w:tcPr>
          <w:p w14:paraId="0B4AADA4" w14:textId="77777777" w:rsidR="00C33FF1" w:rsidRPr="00F245E6" w:rsidRDefault="00C33FF1" w:rsidP="00305183">
            <w:pPr>
              <w:rPr>
                <w:rFonts w:cs="Calibri Light"/>
              </w:rPr>
            </w:pPr>
          </w:p>
        </w:tc>
        <w:tc>
          <w:tcPr>
            <w:tcW w:w="828" w:type="dxa"/>
            <w:vMerge/>
          </w:tcPr>
          <w:p w14:paraId="4AF41A0F" w14:textId="77777777" w:rsidR="00C33FF1" w:rsidRPr="00F245E6" w:rsidRDefault="00C33FF1" w:rsidP="00305183">
            <w:pPr>
              <w:rPr>
                <w:rFonts w:cs="Calibri Light"/>
              </w:rPr>
            </w:pPr>
          </w:p>
        </w:tc>
      </w:tr>
    </w:tbl>
    <w:p w14:paraId="259CF69D"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C33FF1" w:rsidRPr="00F245E6" w14:paraId="1F75EA17" w14:textId="77777777" w:rsidTr="003F14DA">
        <w:tc>
          <w:tcPr>
            <w:tcW w:w="988" w:type="dxa"/>
          </w:tcPr>
          <w:p w14:paraId="11ADBBA8" w14:textId="77777777" w:rsidR="00C33FF1" w:rsidRPr="00F245E6" w:rsidRDefault="00C33FF1" w:rsidP="00305183">
            <w:pPr>
              <w:rPr>
                <w:rFonts w:cs="Calibri Light"/>
              </w:rPr>
            </w:pPr>
            <w:r w:rsidRPr="00F245E6">
              <w:rPr>
                <w:rFonts w:cs="Calibri Light"/>
              </w:rPr>
              <w:t>F.3.2.c</w:t>
            </w:r>
          </w:p>
        </w:tc>
        <w:tc>
          <w:tcPr>
            <w:tcW w:w="6641" w:type="dxa"/>
          </w:tcPr>
          <w:p w14:paraId="5104CE9B" w14:textId="77777777" w:rsidR="00C33FF1" w:rsidRPr="00F245E6" w:rsidRDefault="00C33FF1" w:rsidP="00305183">
            <w:pPr>
              <w:rPr>
                <w:rFonts w:cs="Calibri Light"/>
              </w:rPr>
            </w:pPr>
            <w:r w:rsidRPr="00F245E6">
              <w:rPr>
                <w:rFonts w:cs="Calibri Light"/>
              </w:rPr>
              <w:t xml:space="preserve">Gibt es ein Konzept zur Entwicklung von gemeinschaftlichen Gartenanlagen wie Schrebergärten, Urban </w:t>
            </w:r>
            <w:proofErr w:type="spellStart"/>
            <w:r w:rsidRPr="00F245E6">
              <w:rPr>
                <w:rFonts w:cs="Calibri Light"/>
              </w:rPr>
              <w:t>gardening</w:t>
            </w:r>
            <w:proofErr w:type="spellEnd"/>
            <w:r w:rsidRPr="00F245E6">
              <w:rPr>
                <w:rFonts w:cs="Calibri Light"/>
              </w:rPr>
              <w:t>, Gemeinschaftsgärten, interkulturelle Gärten u.a.?</w:t>
            </w:r>
          </w:p>
          <w:p w14:paraId="40770173" w14:textId="77777777" w:rsidR="00C33FF1" w:rsidRPr="00F245E6" w:rsidRDefault="00C33FF1" w:rsidP="00305183">
            <w:pPr>
              <w:rPr>
                <w:rFonts w:cs="Calibri Light"/>
              </w:rPr>
            </w:pPr>
            <w:r w:rsidRPr="00F245E6">
              <w:rPr>
                <w:rFonts w:cs="Calibri Light"/>
              </w:rPr>
              <w:t>(Ja = 3 Punkte)</w:t>
            </w:r>
          </w:p>
        </w:tc>
        <w:tc>
          <w:tcPr>
            <w:tcW w:w="829" w:type="dxa"/>
            <w:vMerge w:val="restart"/>
          </w:tcPr>
          <w:p w14:paraId="307F7D42" w14:textId="77777777" w:rsidR="00C33FF1" w:rsidRPr="00F245E6" w:rsidRDefault="00C33FF1" w:rsidP="00305183">
            <w:pPr>
              <w:rPr>
                <w:rFonts w:cs="Calibri Light"/>
              </w:rPr>
            </w:pPr>
            <w:r w:rsidRPr="00F245E6">
              <w:rPr>
                <w:rFonts w:cs="Calibri Light"/>
              </w:rPr>
              <w:t>mögl.</w:t>
            </w:r>
          </w:p>
          <w:p w14:paraId="25F516B5" w14:textId="77777777" w:rsidR="00C33FF1" w:rsidRPr="00F245E6" w:rsidRDefault="00C33FF1" w:rsidP="00305183">
            <w:pPr>
              <w:jc w:val="center"/>
              <w:rPr>
                <w:rFonts w:cs="Calibri Light"/>
                <w:b/>
              </w:rPr>
            </w:pPr>
            <w:r w:rsidRPr="00F245E6">
              <w:rPr>
                <w:rFonts w:cs="Calibri Light"/>
                <w:b/>
              </w:rPr>
              <w:t>3 (K)</w:t>
            </w:r>
          </w:p>
        </w:tc>
        <w:tc>
          <w:tcPr>
            <w:tcW w:w="829" w:type="dxa"/>
            <w:vMerge w:val="restart"/>
          </w:tcPr>
          <w:p w14:paraId="4674ED67" w14:textId="77777777" w:rsidR="00C33FF1" w:rsidRPr="00F245E6" w:rsidRDefault="00C33FF1" w:rsidP="00305183">
            <w:pPr>
              <w:rPr>
                <w:rFonts w:cs="Calibri Light"/>
              </w:rPr>
            </w:pPr>
            <w:r w:rsidRPr="00F245E6">
              <w:rPr>
                <w:rFonts w:cs="Calibri Light"/>
              </w:rPr>
              <w:t>tats.</w:t>
            </w:r>
          </w:p>
          <w:p w14:paraId="0EC4657B" w14:textId="77777777" w:rsidR="00C33FF1" w:rsidRPr="00F245E6" w:rsidRDefault="00C33FF1" w:rsidP="00305183">
            <w:pPr>
              <w:jc w:val="center"/>
              <w:rPr>
                <w:rFonts w:cs="Calibri Light"/>
                <w:b/>
              </w:rPr>
            </w:pPr>
          </w:p>
        </w:tc>
      </w:tr>
      <w:tr w:rsidR="00C33FF1" w:rsidRPr="00F245E6" w14:paraId="7D9C8754" w14:textId="77777777" w:rsidTr="003F14DA">
        <w:tc>
          <w:tcPr>
            <w:tcW w:w="988" w:type="dxa"/>
          </w:tcPr>
          <w:p w14:paraId="09A235FF" w14:textId="77777777" w:rsidR="00C33FF1" w:rsidRPr="00F245E6" w:rsidRDefault="00C33FF1" w:rsidP="00305183">
            <w:pPr>
              <w:rPr>
                <w:rFonts w:cs="Calibri Light"/>
              </w:rPr>
            </w:pPr>
          </w:p>
        </w:tc>
        <w:tc>
          <w:tcPr>
            <w:tcW w:w="6641" w:type="dxa"/>
          </w:tcPr>
          <w:p w14:paraId="2EFE2F9C" w14:textId="77777777" w:rsidR="00C33FF1" w:rsidRPr="00F245E6" w:rsidRDefault="00C33FF1" w:rsidP="00305183">
            <w:pPr>
              <w:rPr>
                <w:rFonts w:cs="Calibri Light"/>
                <w:color w:val="C00000"/>
              </w:rPr>
            </w:pPr>
          </w:p>
        </w:tc>
        <w:tc>
          <w:tcPr>
            <w:tcW w:w="829" w:type="dxa"/>
            <w:vMerge/>
          </w:tcPr>
          <w:p w14:paraId="68754172" w14:textId="77777777" w:rsidR="00C33FF1" w:rsidRPr="00F245E6" w:rsidRDefault="00C33FF1" w:rsidP="00305183">
            <w:pPr>
              <w:rPr>
                <w:rFonts w:cs="Calibri Light"/>
              </w:rPr>
            </w:pPr>
          </w:p>
        </w:tc>
        <w:tc>
          <w:tcPr>
            <w:tcW w:w="829" w:type="dxa"/>
            <w:vMerge/>
          </w:tcPr>
          <w:p w14:paraId="755CA115" w14:textId="77777777" w:rsidR="00C33FF1" w:rsidRPr="00F245E6" w:rsidRDefault="00C33FF1" w:rsidP="00305183">
            <w:pPr>
              <w:rPr>
                <w:rFonts w:cs="Calibri Light"/>
              </w:rPr>
            </w:pPr>
          </w:p>
        </w:tc>
      </w:tr>
    </w:tbl>
    <w:p w14:paraId="7900A683"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C33FF1" w:rsidRPr="00F245E6" w14:paraId="6E399947" w14:textId="77777777" w:rsidTr="003F14DA">
        <w:tc>
          <w:tcPr>
            <w:tcW w:w="988" w:type="dxa"/>
          </w:tcPr>
          <w:p w14:paraId="2900D951" w14:textId="77777777" w:rsidR="00C33FF1" w:rsidRPr="00F245E6" w:rsidRDefault="00C33FF1" w:rsidP="00305183">
            <w:pPr>
              <w:rPr>
                <w:rFonts w:cs="Calibri Light"/>
              </w:rPr>
            </w:pPr>
            <w:r w:rsidRPr="00F245E6">
              <w:rPr>
                <w:rFonts w:cs="Calibri Light"/>
              </w:rPr>
              <w:t>F.4.2.b</w:t>
            </w:r>
          </w:p>
        </w:tc>
        <w:tc>
          <w:tcPr>
            <w:tcW w:w="6643" w:type="dxa"/>
          </w:tcPr>
          <w:p w14:paraId="209DB74B" w14:textId="77777777" w:rsidR="00C33FF1" w:rsidRPr="00F245E6" w:rsidRDefault="00C33FF1" w:rsidP="00305183">
            <w:pPr>
              <w:rPr>
                <w:rFonts w:cs="Calibri Light"/>
              </w:rPr>
            </w:pPr>
            <w:r w:rsidRPr="00F245E6">
              <w:rPr>
                <w:rFonts w:cs="Calibri Light"/>
              </w:rPr>
              <w:t>Wurde das Konzept zur Entwicklung des von gemeinschaftlichen Gartenanlagen beschlossen?</w:t>
            </w:r>
          </w:p>
          <w:p w14:paraId="5D8D7AEE" w14:textId="77777777" w:rsidR="00C33FF1" w:rsidRPr="00F245E6" w:rsidRDefault="00C33FF1" w:rsidP="00305183">
            <w:pPr>
              <w:rPr>
                <w:rFonts w:cs="Calibri Light"/>
              </w:rPr>
            </w:pPr>
            <w:r w:rsidRPr="00F245E6">
              <w:rPr>
                <w:rFonts w:cs="Calibri Light"/>
              </w:rPr>
              <w:t>(Ja = 1 Punkt)</w:t>
            </w:r>
          </w:p>
        </w:tc>
        <w:tc>
          <w:tcPr>
            <w:tcW w:w="828" w:type="dxa"/>
            <w:vMerge w:val="restart"/>
          </w:tcPr>
          <w:p w14:paraId="17B1EFA1" w14:textId="77777777" w:rsidR="00C33FF1" w:rsidRPr="00F245E6" w:rsidRDefault="00C33FF1" w:rsidP="00305183">
            <w:pPr>
              <w:rPr>
                <w:rFonts w:cs="Calibri Light"/>
              </w:rPr>
            </w:pPr>
            <w:r w:rsidRPr="00F245E6">
              <w:rPr>
                <w:rFonts w:cs="Calibri Light"/>
              </w:rPr>
              <w:t>mögl.</w:t>
            </w:r>
          </w:p>
          <w:p w14:paraId="2042ADEF" w14:textId="77777777" w:rsidR="00C33FF1" w:rsidRPr="00F245E6" w:rsidRDefault="00C33FF1" w:rsidP="00305183">
            <w:pPr>
              <w:jc w:val="center"/>
              <w:rPr>
                <w:rFonts w:cs="Calibri Light"/>
                <w:b/>
              </w:rPr>
            </w:pPr>
            <w:r w:rsidRPr="00F245E6">
              <w:rPr>
                <w:rFonts w:cs="Calibri Light"/>
                <w:b/>
              </w:rPr>
              <w:t>1 (K)</w:t>
            </w:r>
          </w:p>
        </w:tc>
        <w:tc>
          <w:tcPr>
            <w:tcW w:w="828" w:type="dxa"/>
            <w:vMerge w:val="restart"/>
          </w:tcPr>
          <w:p w14:paraId="39177760" w14:textId="77777777" w:rsidR="00C33FF1" w:rsidRPr="00F245E6" w:rsidRDefault="00C33FF1" w:rsidP="00305183">
            <w:pPr>
              <w:rPr>
                <w:rFonts w:cs="Calibri Light"/>
              </w:rPr>
            </w:pPr>
            <w:r w:rsidRPr="00F245E6">
              <w:rPr>
                <w:rFonts w:cs="Calibri Light"/>
              </w:rPr>
              <w:t>tats.</w:t>
            </w:r>
          </w:p>
          <w:p w14:paraId="544B77A3" w14:textId="77777777" w:rsidR="00C33FF1" w:rsidRPr="00F245E6" w:rsidRDefault="00C33FF1" w:rsidP="00305183">
            <w:pPr>
              <w:jc w:val="center"/>
              <w:rPr>
                <w:rFonts w:cs="Calibri Light"/>
                <w:b/>
              </w:rPr>
            </w:pPr>
          </w:p>
        </w:tc>
      </w:tr>
      <w:tr w:rsidR="00C33FF1" w:rsidRPr="00F245E6" w14:paraId="4374A8F6" w14:textId="77777777" w:rsidTr="003F14DA">
        <w:tc>
          <w:tcPr>
            <w:tcW w:w="988" w:type="dxa"/>
          </w:tcPr>
          <w:p w14:paraId="32BA3CAB" w14:textId="77777777" w:rsidR="00C33FF1" w:rsidRPr="00F245E6" w:rsidRDefault="00C33FF1" w:rsidP="00305183">
            <w:pPr>
              <w:rPr>
                <w:rFonts w:cs="Calibri Light"/>
              </w:rPr>
            </w:pPr>
          </w:p>
        </w:tc>
        <w:tc>
          <w:tcPr>
            <w:tcW w:w="6643" w:type="dxa"/>
          </w:tcPr>
          <w:p w14:paraId="2DB639F9" w14:textId="77777777" w:rsidR="00C33FF1" w:rsidRPr="00F245E6" w:rsidRDefault="00C33FF1" w:rsidP="00305183">
            <w:pPr>
              <w:rPr>
                <w:rFonts w:cs="Calibri Light"/>
                <w:color w:val="C00000"/>
              </w:rPr>
            </w:pPr>
          </w:p>
        </w:tc>
        <w:tc>
          <w:tcPr>
            <w:tcW w:w="828" w:type="dxa"/>
            <w:vMerge/>
          </w:tcPr>
          <w:p w14:paraId="42DAD4BB" w14:textId="77777777" w:rsidR="00C33FF1" w:rsidRPr="00F245E6" w:rsidRDefault="00C33FF1" w:rsidP="00305183">
            <w:pPr>
              <w:rPr>
                <w:rFonts w:cs="Calibri Light"/>
              </w:rPr>
            </w:pPr>
          </w:p>
        </w:tc>
        <w:tc>
          <w:tcPr>
            <w:tcW w:w="828" w:type="dxa"/>
            <w:vMerge/>
          </w:tcPr>
          <w:p w14:paraId="601FEA84" w14:textId="77777777" w:rsidR="00C33FF1" w:rsidRPr="00F245E6" w:rsidRDefault="00C33FF1" w:rsidP="00305183">
            <w:pPr>
              <w:rPr>
                <w:rFonts w:cs="Calibri Light"/>
              </w:rPr>
            </w:pPr>
          </w:p>
        </w:tc>
      </w:tr>
    </w:tbl>
    <w:p w14:paraId="6D82CB7E"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C33FF1" w:rsidRPr="00F245E6" w14:paraId="14B373EA" w14:textId="77777777" w:rsidTr="003F14DA">
        <w:tc>
          <w:tcPr>
            <w:tcW w:w="988" w:type="dxa"/>
          </w:tcPr>
          <w:p w14:paraId="4DC590B7" w14:textId="77777777" w:rsidR="00C33FF1" w:rsidRPr="00F245E6" w:rsidRDefault="00C33FF1" w:rsidP="00305183">
            <w:pPr>
              <w:rPr>
                <w:rFonts w:cs="Calibri Light"/>
              </w:rPr>
            </w:pPr>
            <w:r w:rsidRPr="00F245E6">
              <w:rPr>
                <w:rFonts w:cs="Calibri Light"/>
              </w:rPr>
              <w:t>F.4.2.d</w:t>
            </w:r>
          </w:p>
        </w:tc>
        <w:tc>
          <w:tcPr>
            <w:tcW w:w="6643" w:type="dxa"/>
          </w:tcPr>
          <w:p w14:paraId="2F4DA4B5" w14:textId="7336E1FA" w:rsidR="00C33FF1" w:rsidRPr="00F245E6" w:rsidRDefault="00C33FF1" w:rsidP="00305183">
            <w:pPr>
              <w:rPr>
                <w:rFonts w:cs="Calibri Light"/>
              </w:rPr>
            </w:pPr>
            <w:r w:rsidRPr="00F245E6">
              <w:rPr>
                <w:rFonts w:cs="Calibri Light"/>
              </w:rPr>
              <w:t>Gibt es eine Umsetzung von Maßnahmen zur Entwicklung</w:t>
            </w:r>
            <w:r w:rsidR="001F47FF">
              <w:rPr>
                <w:rFonts w:cs="Calibri Light"/>
              </w:rPr>
              <w:t xml:space="preserve"> </w:t>
            </w:r>
            <w:r w:rsidRPr="00F245E6">
              <w:rPr>
                <w:rFonts w:cs="Calibri Light"/>
              </w:rPr>
              <w:t xml:space="preserve">von gemeinschaftlichen Gartenanlagen in der Gemeinde innerhalb der </w:t>
            </w:r>
            <w:r w:rsidRPr="00F245E6">
              <w:rPr>
                <w:rFonts w:cs="Calibri Light"/>
              </w:rPr>
              <w:lastRenderedPageBreak/>
              <w:t>letzten 5 Jahre?</w:t>
            </w:r>
          </w:p>
          <w:p w14:paraId="50B480A1" w14:textId="53CD7584" w:rsidR="00C33FF1" w:rsidRPr="00F245E6" w:rsidRDefault="00C33FF1" w:rsidP="00305183">
            <w:pPr>
              <w:rPr>
                <w:rFonts w:cs="Calibri Light"/>
              </w:rPr>
            </w:pPr>
            <w:r w:rsidRPr="00F245E6">
              <w:rPr>
                <w:rFonts w:cs="Calibri Light"/>
              </w:rPr>
              <w:t>(ja + 1 Umsetzung = 1 Punkt + 1 Umsetzung = 1 Punkt)</w:t>
            </w:r>
          </w:p>
        </w:tc>
        <w:tc>
          <w:tcPr>
            <w:tcW w:w="828" w:type="dxa"/>
            <w:vMerge w:val="restart"/>
          </w:tcPr>
          <w:p w14:paraId="37B78844" w14:textId="77777777" w:rsidR="00C33FF1" w:rsidRPr="00F245E6" w:rsidRDefault="00C33FF1" w:rsidP="00305183">
            <w:pPr>
              <w:rPr>
                <w:rFonts w:cs="Calibri Light"/>
              </w:rPr>
            </w:pPr>
            <w:r w:rsidRPr="00F245E6">
              <w:rPr>
                <w:rFonts w:cs="Calibri Light"/>
              </w:rPr>
              <w:lastRenderedPageBreak/>
              <w:t>mögl.</w:t>
            </w:r>
          </w:p>
          <w:p w14:paraId="16F36223" w14:textId="77777777" w:rsidR="00C33FF1" w:rsidRPr="00F245E6" w:rsidRDefault="00C33FF1" w:rsidP="00305183">
            <w:pPr>
              <w:jc w:val="center"/>
              <w:rPr>
                <w:rFonts w:cs="Calibri Light"/>
                <w:b/>
              </w:rPr>
            </w:pPr>
            <w:r w:rsidRPr="00F245E6">
              <w:rPr>
                <w:rFonts w:cs="Calibri Light"/>
                <w:b/>
              </w:rPr>
              <w:t>2 (K)</w:t>
            </w:r>
          </w:p>
        </w:tc>
        <w:tc>
          <w:tcPr>
            <w:tcW w:w="828" w:type="dxa"/>
            <w:vMerge w:val="restart"/>
          </w:tcPr>
          <w:p w14:paraId="12088C7E" w14:textId="77777777" w:rsidR="00C33FF1" w:rsidRPr="00F245E6" w:rsidRDefault="00C33FF1" w:rsidP="00305183">
            <w:pPr>
              <w:rPr>
                <w:rFonts w:cs="Calibri Light"/>
              </w:rPr>
            </w:pPr>
            <w:r w:rsidRPr="00F245E6">
              <w:rPr>
                <w:rFonts w:cs="Calibri Light"/>
              </w:rPr>
              <w:t>tats.</w:t>
            </w:r>
          </w:p>
          <w:p w14:paraId="6D0284F4" w14:textId="77777777" w:rsidR="00C33FF1" w:rsidRPr="00F245E6" w:rsidRDefault="00C33FF1" w:rsidP="00305183">
            <w:pPr>
              <w:jc w:val="center"/>
              <w:rPr>
                <w:rFonts w:cs="Calibri Light"/>
                <w:b/>
              </w:rPr>
            </w:pPr>
          </w:p>
        </w:tc>
      </w:tr>
      <w:tr w:rsidR="00C33FF1" w:rsidRPr="00F245E6" w14:paraId="1C46577D" w14:textId="77777777" w:rsidTr="003F14DA">
        <w:tc>
          <w:tcPr>
            <w:tcW w:w="988" w:type="dxa"/>
          </w:tcPr>
          <w:p w14:paraId="43728171" w14:textId="77777777" w:rsidR="00C33FF1" w:rsidRPr="00F245E6" w:rsidRDefault="00C33FF1" w:rsidP="00305183">
            <w:pPr>
              <w:rPr>
                <w:rFonts w:cs="Calibri Light"/>
              </w:rPr>
            </w:pPr>
          </w:p>
        </w:tc>
        <w:tc>
          <w:tcPr>
            <w:tcW w:w="6643" w:type="dxa"/>
          </w:tcPr>
          <w:p w14:paraId="1ADCB70D" w14:textId="77777777" w:rsidR="00C33FF1" w:rsidRPr="00F245E6" w:rsidRDefault="00C33FF1" w:rsidP="00305183">
            <w:pPr>
              <w:rPr>
                <w:rFonts w:cs="Calibri Light"/>
                <w:color w:val="C00000"/>
              </w:rPr>
            </w:pPr>
          </w:p>
        </w:tc>
        <w:tc>
          <w:tcPr>
            <w:tcW w:w="828" w:type="dxa"/>
            <w:vMerge/>
          </w:tcPr>
          <w:p w14:paraId="20672FE3" w14:textId="77777777" w:rsidR="00C33FF1" w:rsidRPr="00F245E6" w:rsidRDefault="00C33FF1" w:rsidP="00305183">
            <w:pPr>
              <w:rPr>
                <w:rFonts w:cs="Calibri Light"/>
              </w:rPr>
            </w:pPr>
          </w:p>
        </w:tc>
        <w:tc>
          <w:tcPr>
            <w:tcW w:w="828" w:type="dxa"/>
            <w:vMerge/>
          </w:tcPr>
          <w:p w14:paraId="31A4D9DA" w14:textId="77777777" w:rsidR="00C33FF1" w:rsidRPr="00F245E6" w:rsidRDefault="00C33FF1" w:rsidP="00305183">
            <w:pPr>
              <w:rPr>
                <w:rFonts w:cs="Calibri Light"/>
              </w:rPr>
            </w:pPr>
          </w:p>
        </w:tc>
      </w:tr>
    </w:tbl>
    <w:p w14:paraId="51972156"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C33FF1" w:rsidRPr="00F245E6" w14:paraId="64DF7AE8" w14:textId="77777777" w:rsidTr="003F14DA">
        <w:tc>
          <w:tcPr>
            <w:tcW w:w="988" w:type="dxa"/>
          </w:tcPr>
          <w:p w14:paraId="2DE6D2A9" w14:textId="77777777" w:rsidR="00C33FF1" w:rsidRPr="00F245E6" w:rsidRDefault="00C33FF1" w:rsidP="00305183">
            <w:pPr>
              <w:rPr>
                <w:rFonts w:cs="Calibri Light"/>
              </w:rPr>
            </w:pPr>
            <w:r w:rsidRPr="00F245E6">
              <w:rPr>
                <w:rFonts w:cs="Calibri Light"/>
              </w:rPr>
              <w:t>F.1.4.a</w:t>
            </w:r>
          </w:p>
        </w:tc>
        <w:tc>
          <w:tcPr>
            <w:tcW w:w="6641" w:type="dxa"/>
          </w:tcPr>
          <w:p w14:paraId="0B2C5EE3" w14:textId="2476884B" w:rsidR="00C33FF1" w:rsidRPr="00F245E6" w:rsidRDefault="00C33FF1" w:rsidP="00305183">
            <w:pPr>
              <w:rPr>
                <w:rFonts w:cs="Calibri Light"/>
              </w:rPr>
            </w:pPr>
            <w:r w:rsidRPr="00F245E6">
              <w:rPr>
                <w:rFonts w:cs="Calibri Light"/>
              </w:rPr>
              <w:t>Welche Ziele gibt es für die Erholung und Freizeitgestaltung vor Ort? Herstellung von Spiel- und Freiräumen, Erreichbarkeit, Toleranz in der Nutzung der Spiel- und Freiräume, Engagement und der Eigenverantwortung für den Erhalt der Spiel</w:t>
            </w:r>
            <w:r w:rsidR="001F47FF">
              <w:rPr>
                <w:rFonts w:cs="Calibri Light"/>
              </w:rPr>
              <w:t xml:space="preserve">- </w:t>
            </w:r>
            <w:r w:rsidRPr="00F245E6">
              <w:rPr>
                <w:rFonts w:cs="Calibri Light"/>
              </w:rPr>
              <w:t>und Freiräume</w:t>
            </w:r>
            <w:r w:rsidR="001F47FF">
              <w:rPr>
                <w:rFonts w:cs="Calibri Light"/>
              </w:rPr>
              <w:t>?</w:t>
            </w:r>
          </w:p>
          <w:p w14:paraId="4040D480" w14:textId="77777777" w:rsidR="00C33FF1" w:rsidRPr="00F245E6" w:rsidRDefault="00C33FF1" w:rsidP="00305183">
            <w:pPr>
              <w:rPr>
                <w:rFonts w:cs="Calibri Light"/>
              </w:rPr>
            </w:pPr>
            <w:r w:rsidRPr="00F245E6">
              <w:rPr>
                <w:rFonts w:cs="Calibri Light"/>
              </w:rPr>
              <w:t>(Beschreibung, je 1 Punkt für 2 Ziele)</w:t>
            </w:r>
          </w:p>
        </w:tc>
        <w:tc>
          <w:tcPr>
            <w:tcW w:w="829" w:type="dxa"/>
            <w:vMerge w:val="restart"/>
          </w:tcPr>
          <w:p w14:paraId="12250885" w14:textId="77777777" w:rsidR="00C33FF1" w:rsidRPr="00F245E6" w:rsidRDefault="00C33FF1" w:rsidP="00305183">
            <w:pPr>
              <w:rPr>
                <w:rFonts w:cs="Calibri Light"/>
              </w:rPr>
            </w:pPr>
            <w:r w:rsidRPr="00F245E6">
              <w:rPr>
                <w:rFonts w:cs="Calibri Light"/>
              </w:rPr>
              <w:t>mögl.</w:t>
            </w:r>
          </w:p>
          <w:p w14:paraId="31C49DE0" w14:textId="77777777" w:rsidR="00C33FF1" w:rsidRPr="00F245E6" w:rsidRDefault="00C33FF1" w:rsidP="00305183">
            <w:pPr>
              <w:jc w:val="center"/>
              <w:rPr>
                <w:rFonts w:cs="Calibri Light"/>
                <w:b/>
              </w:rPr>
            </w:pPr>
            <w:r w:rsidRPr="00F245E6">
              <w:rPr>
                <w:rFonts w:cs="Calibri Light"/>
                <w:b/>
              </w:rPr>
              <w:t>3 (K)</w:t>
            </w:r>
          </w:p>
        </w:tc>
        <w:tc>
          <w:tcPr>
            <w:tcW w:w="829" w:type="dxa"/>
            <w:vMerge w:val="restart"/>
          </w:tcPr>
          <w:p w14:paraId="5EE95FC2" w14:textId="77777777" w:rsidR="00C33FF1" w:rsidRPr="00F245E6" w:rsidRDefault="00C33FF1" w:rsidP="00305183">
            <w:pPr>
              <w:rPr>
                <w:rFonts w:cs="Calibri Light"/>
              </w:rPr>
            </w:pPr>
            <w:r w:rsidRPr="00F245E6">
              <w:rPr>
                <w:rFonts w:cs="Calibri Light"/>
              </w:rPr>
              <w:t>tats.</w:t>
            </w:r>
          </w:p>
          <w:p w14:paraId="3A0B76F5" w14:textId="77777777" w:rsidR="00C33FF1" w:rsidRPr="00F245E6" w:rsidRDefault="00C33FF1" w:rsidP="00305183">
            <w:pPr>
              <w:jc w:val="center"/>
              <w:rPr>
                <w:rFonts w:cs="Calibri Light"/>
                <w:b/>
              </w:rPr>
            </w:pPr>
          </w:p>
        </w:tc>
      </w:tr>
      <w:tr w:rsidR="00C33FF1" w:rsidRPr="00F245E6" w14:paraId="69491AD7" w14:textId="77777777" w:rsidTr="003F14DA">
        <w:tc>
          <w:tcPr>
            <w:tcW w:w="988" w:type="dxa"/>
          </w:tcPr>
          <w:p w14:paraId="6C7AF151" w14:textId="77777777" w:rsidR="00C33FF1" w:rsidRPr="00F245E6" w:rsidRDefault="00C33FF1" w:rsidP="00305183">
            <w:pPr>
              <w:rPr>
                <w:rFonts w:cs="Calibri Light"/>
              </w:rPr>
            </w:pPr>
          </w:p>
        </w:tc>
        <w:tc>
          <w:tcPr>
            <w:tcW w:w="6641" w:type="dxa"/>
          </w:tcPr>
          <w:p w14:paraId="4388A4DD" w14:textId="77777777" w:rsidR="00C33FF1" w:rsidRPr="00F245E6" w:rsidRDefault="00C33FF1" w:rsidP="00305183">
            <w:pPr>
              <w:rPr>
                <w:rFonts w:cs="Calibri Light"/>
                <w:color w:val="C00000"/>
              </w:rPr>
            </w:pPr>
          </w:p>
        </w:tc>
        <w:tc>
          <w:tcPr>
            <w:tcW w:w="829" w:type="dxa"/>
            <w:vMerge/>
          </w:tcPr>
          <w:p w14:paraId="6C29969D" w14:textId="77777777" w:rsidR="00C33FF1" w:rsidRPr="00F245E6" w:rsidRDefault="00C33FF1" w:rsidP="00305183">
            <w:pPr>
              <w:rPr>
                <w:rFonts w:cs="Calibri Light"/>
              </w:rPr>
            </w:pPr>
          </w:p>
        </w:tc>
        <w:tc>
          <w:tcPr>
            <w:tcW w:w="829" w:type="dxa"/>
            <w:vMerge/>
          </w:tcPr>
          <w:p w14:paraId="1283E732" w14:textId="77777777" w:rsidR="00C33FF1" w:rsidRPr="00F245E6" w:rsidRDefault="00C33FF1" w:rsidP="00305183">
            <w:pPr>
              <w:rPr>
                <w:rFonts w:cs="Calibri Light"/>
              </w:rPr>
            </w:pPr>
          </w:p>
        </w:tc>
      </w:tr>
    </w:tbl>
    <w:p w14:paraId="3497945B"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C33FF1" w:rsidRPr="00F245E6" w14:paraId="63E45CB6" w14:textId="77777777" w:rsidTr="003F14DA">
        <w:tc>
          <w:tcPr>
            <w:tcW w:w="988" w:type="dxa"/>
          </w:tcPr>
          <w:p w14:paraId="36233044" w14:textId="77777777" w:rsidR="00C33FF1" w:rsidRPr="00F245E6" w:rsidRDefault="00C33FF1" w:rsidP="00305183">
            <w:pPr>
              <w:rPr>
                <w:rFonts w:cs="Calibri Light"/>
              </w:rPr>
            </w:pPr>
            <w:r w:rsidRPr="00F245E6">
              <w:rPr>
                <w:rFonts w:cs="Calibri Light"/>
              </w:rPr>
              <w:t>F.2.2.e</w:t>
            </w:r>
          </w:p>
        </w:tc>
        <w:tc>
          <w:tcPr>
            <w:tcW w:w="6641" w:type="dxa"/>
          </w:tcPr>
          <w:p w14:paraId="7EFF65EF" w14:textId="72576EE6" w:rsidR="00C33FF1" w:rsidRPr="00F245E6" w:rsidRDefault="00C33FF1" w:rsidP="00305183">
            <w:pPr>
              <w:rPr>
                <w:rFonts w:cs="Calibri Light"/>
              </w:rPr>
            </w:pPr>
            <w:r w:rsidRPr="00F245E6">
              <w:rPr>
                <w:rFonts w:cs="Calibri Light"/>
              </w:rPr>
              <w:t xml:space="preserve">Gibt es eine </w:t>
            </w:r>
            <w:proofErr w:type="spellStart"/>
            <w:r w:rsidRPr="00F245E6">
              <w:rPr>
                <w:rFonts w:cs="Calibri Light"/>
              </w:rPr>
              <w:t>planliche</w:t>
            </w:r>
            <w:proofErr w:type="spellEnd"/>
            <w:r w:rsidRPr="00F245E6">
              <w:rPr>
                <w:rFonts w:cs="Calibri Light"/>
              </w:rPr>
              <w:t xml:space="preserve"> Erhebung und Beschreibung der vorhandenen Spiel- und Freiräume in der Gemeinde?</w:t>
            </w:r>
          </w:p>
          <w:p w14:paraId="26F67BBC" w14:textId="77777777" w:rsidR="00C33FF1" w:rsidRPr="00F245E6" w:rsidRDefault="00C33FF1" w:rsidP="00305183">
            <w:pPr>
              <w:rPr>
                <w:rFonts w:cs="Calibri Light"/>
              </w:rPr>
            </w:pPr>
            <w:r w:rsidRPr="00F245E6">
              <w:rPr>
                <w:rFonts w:cs="Calibri Light"/>
              </w:rPr>
              <w:t>(Ja = 2 Punkte)</w:t>
            </w:r>
          </w:p>
        </w:tc>
        <w:tc>
          <w:tcPr>
            <w:tcW w:w="829" w:type="dxa"/>
            <w:vMerge w:val="restart"/>
          </w:tcPr>
          <w:p w14:paraId="58F5A327" w14:textId="77777777" w:rsidR="00C33FF1" w:rsidRPr="00F245E6" w:rsidRDefault="00C33FF1" w:rsidP="00305183">
            <w:pPr>
              <w:rPr>
                <w:rFonts w:cs="Calibri Light"/>
              </w:rPr>
            </w:pPr>
            <w:r w:rsidRPr="00F245E6">
              <w:rPr>
                <w:rFonts w:cs="Calibri Light"/>
              </w:rPr>
              <w:t>mögl.</w:t>
            </w:r>
          </w:p>
          <w:p w14:paraId="6280F06C" w14:textId="77777777" w:rsidR="00C33FF1" w:rsidRPr="00F245E6" w:rsidRDefault="00C33FF1" w:rsidP="00305183">
            <w:pPr>
              <w:jc w:val="center"/>
              <w:rPr>
                <w:rFonts w:cs="Calibri Light"/>
                <w:b/>
              </w:rPr>
            </w:pPr>
            <w:r w:rsidRPr="00F245E6">
              <w:rPr>
                <w:rFonts w:cs="Calibri Light"/>
                <w:b/>
              </w:rPr>
              <w:t>2 (K)</w:t>
            </w:r>
          </w:p>
        </w:tc>
        <w:tc>
          <w:tcPr>
            <w:tcW w:w="829" w:type="dxa"/>
            <w:vMerge w:val="restart"/>
          </w:tcPr>
          <w:p w14:paraId="07945699" w14:textId="77777777" w:rsidR="00C33FF1" w:rsidRPr="00F245E6" w:rsidRDefault="00C33FF1" w:rsidP="00305183">
            <w:pPr>
              <w:rPr>
                <w:rFonts w:cs="Calibri Light"/>
              </w:rPr>
            </w:pPr>
            <w:r w:rsidRPr="00F245E6">
              <w:rPr>
                <w:rFonts w:cs="Calibri Light"/>
              </w:rPr>
              <w:t>tats.</w:t>
            </w:r>
          </w:p>
          <w:p w14:paraId="60CAEC9E" w14:textId="77777777" w:rsidR="00C33FF1" w:rsidRPr="00F245E6" w:rsidRDefault="00C33FF1" w:rsidP="00305183">
            <w:pPr>
              <w:jc w:val="center"/>
              <w:rPr>
                <w:rFonts w:cs="Calibri Light"/>
                <w:b/>
              </w:rPr>
            </w:pPr>
          </w:p>
        </w:tc>
      </w:tr>
      <w:tr w:rsidR="00C33FF1" w:rsidRPr="00F245E6" w14:paraId="5155DCAB" w14:textId="77777777" w:rsidTr="003F14DA">
        <w:tc>
          <w:tcPr>
            <w:tcW w:w="988" w:type="dxa"/>
          </w:tcPr>
          <w:p w14:paraId="4AC5A0DC" w14:textId="77777777" w:rsidR="00C33FF1" w:rsidRPr="00F245E6" w:rsidRDefault="00C33FF1" w:rsidP="00305183">
            <w:pPr>
              <w:rPr>
                <w:rFonts w:cs="Calibri Light"/>
              </w:rPr>
            </w:pPr>
          </w:p>
        </w:tc>
        <w:tc>
          <w:tcPr>
            <w:tcW w:w="6641" w:type="dxa"/>
          </w:tcPr>
          <w:p w14:paraId="1AB90399" w14:textId="77777777" w:rsidR="00C33FF1" w:rsidRPr="00F245E6" w:rsidRDefault="00C33FF1" w:rsidP="00305183">
            <w:pPr>
              <w:rPr>
                <w:rFonts w:cs="Calibri Light"/>
                <w:color w:val="C00000"/>
              </w:rPr>
            </w:pPr>
          </w:p>
        </w:tc>
        <w:tc>
          <w:tcPr>
            <w:tcW w:w="829" w:type="dxa"/>
            <w:vMerge/>
          </w:tcPr>
          <w:p w14:paraId="46CBB8BB" w14:textId="77777777" w:rsidR="00C33FF1" w:rsidRPr="00F245E6" w:rsidRDefault="00C33FF1" w:rsidP="00305183">
            <w:pPr>
              <w:rPr>
                <w:rFonts w:cs="Calibri Light"/>
              </w:rPr>
            </w:pPr>
          </w:p>
        </w:tc>
        <w:tc>
          <w:tcPr>
            <w:tcW w:w="829" w:type="dxa"/>
            <w:vMerge/>
          </w:tcPr>
          <w:p w14:paraId="107AC7F6" w14:textId="77777777" w:rsidR="00C33FF1" w:rsidRPr="00F245E6" w:rsidRDefault="00C33FF1" w:rsidP="00305183">
            <w:pPr>
              <w:rPr>
                <w:rFonts w:cs="Calibri Light"/>
              </w:rPr>
            </w:pPr>
          </w:p>
        </w:tc>
      </w:tr>
    </w:tbl>
    <w:p w14:paraId="65FF5DB7"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C33FF1" w:rsidRPr="00F245E6" w14:paraId="21FF6D0D" w14:textId="77777777" w:rsidTr="003F14DA">
        <w:tc>
          <w:tcPr>
            <w:tcW w:w="988" w:type="dxa"/>
          </w:tcPr>
          <w:p w14:paraId="10BB2E45" w14:textId="77777777" w:rsidR="00C33FF1" w:rsidRPr="00F245E6" w:rsidRDefault="00C33FF1" w:rsidP="00305183">
            <w:pPr>
              <w:rPr>
                <w:rFonts w:cs="Calibri Light"/>
              </w:rPr>
            </w:pPr>
            <w:r w:rsidRPr="00F245E6">
              <w:rPr>
                <w:rFonts w:cs="Calibri Light"/>
              </w:rPr>
              <w:t>F.3.4.a</w:t>
            </w:r>
          </w:p>
        </w:tc>
        <w:tc>
          <w:tcPr>
            <w:tcW w:w="6641" w:type="dxa"/>
          </w:tcPr>
          <w:p w14:paraId="77EAB90C" w14:textId="77777777" w:rsidR="00C33FF1" w:rsidRPr="00F245E6" w:rsidRDefault="00C33FF1" w:rsidP="00305183">
            <w:pPr>
              <w:rPr>
                <w:rFonts w:cs="Calibri Light"/>
              </w:rPr>
            </w:pPr>
            <w:r w:rsidRPr="00F245E6">
              <w:rPr>
                <w:rFonts w:cs="Calibri Light"/>
              </w:rPr>
              <w:t>Gibt es ein Spiel- und Freiraumkonzept inkl. Evaluierung der Versorgungslage und den Zielen? Formulierung von Maßnahmen unter Einbindung der Kinder, Jugendlichen, Erwachsenen und Senioren?</w:t>
            </w:r>
          </w:p>
          <w:p w14:paraId="02C9F31B" w14:textId="77777777" w:rsidR="00C33FF1" w:rsidRPr="00F245E6" w:rsidRDefault="00C33FF1" w:rsidP="00305183">
            <w:pPr>
              <w:rPr>
                <w:rFonts w:cs="Calibri Light"/>
              </w:rPr>
            </w:pPr>
            <w:r w:rsidRPr="00F245E6">
              <w:rPr>
                <w:rFonts w:cs="Calibri Light"/>
              </w:rPr>
              <w:t>(ja = 2 Punkte + Einbindung = 1 Punkt)</w:t>
            </w:r>
          </w:p>
        </w:tc>
        <w:tc>
          <w:tcPr>
            <w:tcW w:w="829" w:type="dxa"/>
            <w:vMerge w:val="restart"/>
          </w:tcPr>
          <w:p w14:paraId="187FFC19" w14:textId="77777777" w:rsidR="00C33FF1" w:rsidRPr="00F245E6" w:rsidRDefault="00C33FF1" w:rsidP="00305183">
            <w:pPr>
              <w:rPr>
                <w:rFonts w:cs="Calibri Light"/>
              </w:rPr>
            </w:pPr>
            <w:r w:rsidRPr="00F245E6">
              <w:rPr>
                <w:rFonts w:cs="Calibri Light"/>
              </w:rPr>
              <w:t>mögl.</w:t>
            </w:r>
          </w:p>
          <w:p w14:paraId="00F701C9" w14:textId="77777777" w:rsidR="00C33FF1" w:rsidRPr="00F245E6" w:rsidRDefault="00C33FF1" w:rsidP="00305183">
            <w:pPr>
              <w:jc w:val="center"/>
              <w:rPr>
                <w:rFonts w:cs="Calibri Light"/>
                <w:b/>
              </w:rPr>
            </w:pPr>
            <w:r w:rsidRPr="00F245E6">
              <w:rPr>
                <w:rFonts w:cs="Calibri Light"/>
                <w:b/>
              </w:rPr>
              <w:t>3 (K)</w:t>
            </w:r>
          </w:p>
        </w:tc>
        <w:tc>
          <w:tcPr>
            <w:tcW w:w="829" w:type="dxa"/>
            <w:vMerge w:val="restart"/>
          </w:tcPr>
          <w:p w14:paraId="1F0C3711" w14:textId="77777777" w:rsidR="00C33FF1" w:rsidRPr="00F245E6" w:rsidRDefault="00C33FF1" w:rsidP="00305183">
            <w:pPr>
              <w:rPr>
                <w:rFonts w:cs="Calibri Light"/>
              </w:rPr>
            </w:pPr>
            <w:r w:rsidRPr="00F245E6">
              <w:rPr>
                <w:rFonts w:cs="Calibri Light"/>
              </w:rPr>
              <w:t>tats.</w:t>
            </w:r>
          </w:p>
          <w:p w14:paraId="32A93FC0" w14:textId="77777777" w:rsidR="00C33FF1" w:rsidRPr="00F245E6" w:rsidRDefault="00C33FF1" w:rsidP="00305183">
            <w:pPr>
              <w:jc w:val="center"/>
              <w:rPr>
                <w:rFonts w:cs="Calibri Light"/>
                <w:b/>
              </w:rPr>
            </w:pPr>
          </w:p>
        </w:tc>
      </w:tr>
      <w:tr w:rsidR="00C33FF1" w:rsidRPr="00F245E6" w14:paraId="0E756641" w14:textId="77777777" w:rsidTr="003F14DA">
        <w:tc>
          <w:tcPr>
            <w:tcW w:w="988" w:type="dxa"/>
          </w:tcPr>
          <w:p w14:paraId="5F0741B5" w14:textId="77777777" w:rsidR="00C33FF1" w:rsidRPr="00F245E6" w:rsidRDefault="00C33FF1" w:rsidP="00305183">
            <w:pPr>
              <w:rPr>
                <w:rFonts w:cs="Calibri Light"/>
              </w:rPr>
            </w:pPr>
          </w:p>
        </w:tc>
        <w:tc>
          <w:tcPr>
            <w:tcW w:w="6641" w:type="dxa"/>
          </w:tcPr>
          <w:p w14:paraId="3470A4DE" w14:textId="77777777" w:rsidR="00C33FF1" w:rsidRPr="00F245E6" w:rsidRDefault="00C33FF1" w:rsidP="00305183">
            <w:pPr>
              <w:rPr>
                <w:rFonts w:cs="Calibri Light"/>
                <w:color w:val="C00000"/>
              </w:rPr>
            </w:pPr>
          </w:p>
        </w:tc>
        <w:tc>
          <w:tcPr>
            <w:tcW w:w="829" w:type="dxa"/>
            <w:vMerge/>
          </w:tcPr>
          <w:p w14:paraId="6071AE37" w14:textId="77777777" w:rsidR="00C33FF1" w:rsidRPr="00F245E6" w:rsidRDefault="00C33FF1" w:rsidP="00305183">
            <w:pPr>
              <w:rPr>
                <w:rFonts w:cs="Calibri Light"/>
              </w:rPr>
            </w:pPr>
          </w:p>
        </w:tc>
        <w:tc>
          <w:tcPr>
            <w:tcW w:w="829" w:type="dxa"/>
            <w:vMerge/>
          </w:tcPr>
          <w:p w14:paraId="04355E75" w14:textId="77777777" w:rsidR="00C33FF1" w:rsidRPr="00F245E6" w:rsidRDefault="00C33FF1" w:rsidP="00305183">
            <w:pPr>
              <w:rPr>
                <w:rFonts w:cs="Calibri Light"/>
              </w:rPr>
            </w:pPr>
          </w:p>
        </w:tc>
      </w:tr>
    </w:tbl>
    <w:p w14:paraId="48E0847C"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2"/>
        <w:gridCol w:w="828"/>
        <w:gridCol w:w="829"/>
      </w:tblGrid>
      <w:tr w:rsidR="00C33FF1" w:rsidRPr="00F245E6" w14:paraId="0095BB56" w14:textId="77777777" w:rsidTr="003F14DA">
        <w:tc>
          <w:tcPr>
            <w:tcW w:w="988" w:type="dxa"/>
          </w:tcPr>
          <w:p w14:paraId="68475DB7" w14:textId="77777777" w:rsidR="00C33FF1" w:rsidRPr="00F245E6" w:rsidRDefault="00C33FF1" w:rsidP="00305183">
            <w:pPr>
              <w:rPr>
                <w:rFonts w:cs="Calibri Light"/>
              </w:rPr>
            </w:pPr>
            <w:r w:rsidRPr="00F245E6">
              <w:rPr>
                <w:rFonts w:cs="Calibri Light"/>
              </w:rPr>
              <w:t>F.3.4.b</w:t>
            </w:r>
          </w:p>
        </w:tc>
        <w:tc>
          <w:tcPr>
            <w:tcW w:w="6642" w:type="dxa"/>
          </w:tcPr>
          <w:p w14:paraId="14E31910" w14:textId="77777777" w:rsidR="00C33FF1" w:rsidRPr="00F245E6" w:rsidRDefault="00C33FF1" w:rsidP="00305183">
            <w:pPr>
              <w:rPr>
                <w:rFonts w:cs="Calibri Light"/>
              </w:rPr>
            </w:pPr>
            <w:r w:rsidRPr="00F245E6">
              <w:rPr>
                <w:rFonts w:cs="Calibri Light"/>
              </w:rPr>
              <w:t>Ist im Spiel- und Freiraumkonzept eine Versorgung von allen Wohnungen im Siedlungsgebiet im Umkreis von 750 m Luftlinie verankert?</w:t>
            </w:r>
          </w:p>
          <w:p w14:paraId="67453DA5" w14:textId="77777777" w:rsidR="00C33FF1" w:rsidRPr="00F245E6" w:rsidRDefault="00C33FF1" w:rsidP="00305183">
            <w:pPr>
              <w:rPr>
                <w:rFonts w:cs="Calibri Light"/>
              </w:rPr>
            </w:pPr>
            <w:r w:rsidRPr="00F245E6">
              <w:rPr>
                <w:rFonts w:cs="Calibri Light"/>
              </w:rPr>
              <w:t>(Ja = 1 Punkt)</w:t>
            </w:r>
          </w:p>
        </w:tc>
        <w:tc>
          <w:tcPr>
            <w:tcW w:w="828" w:type="dxa"/>
            <w:vMerge w:val="restart"/>
          </w:tcPr>
          <w:p w14:paraId="665AE40A" w14:textId="77777777" w:rsidR="00C33FF1" w:rsidRPr="00F245E6" w:rsidRDefault="00C33FF1" w:rsidP="00305183">
            <w:pPr>
              <w:rPr>
                <w:rFonts w:cs="Calibri Light"/>
              </w:rPr>
            </w:pPr>
            <w:r w:rsidRPr="00F245E6">
              <w:rPr>
                <w:rFonts w:cs="Calibri Light"/>
              </w:rPr>
              <w:t>mögl.</w:t>
            </w:r>
          </w:p>
          <w:p w14:paraId="47EB5290" w14:textId="77777777" w:rsidR="00C33FF1" w:rsidRPr="00F245E6" w:rsidRDefault="00C33FF1" w:rsidP="00305183">
            <w:pPr>
              <w:jc w:val="center"/>
              <w:rPr>
                <w:rFonts w:cs="Calibri Light"/>
                <w:b/>
              </w:rPr>
            </w:pPr>
            <w:r w:rsidRPr="00F245E6">
              <w:rPr>
                <w:rFonts w:cs="Calibri Light"/>
                <w:b/>
              </w:rPr>
              <w:t>1 (K)</w:t>
            </w:r>
          </w:p>
        </w:tc>
        <w:tc>
          <w:tcPr>
            <w:tcW w:w="829" w:type="dxa"/>
            <w:vMerge w:val="restart"/>
          </w:tcPr>
          <w:p w14:paraId="29CB2C9D" w14:textId="77777777" w:rsidR="00C33FF1" w:rsidRPr="00F245E6" w:rsidRDefault="00C33FF1" w:rsidP="00305183">
            <w:pPr>
              <w:rPr>
                <w:rFonts w:cs="Calibri Light"/>
              </w:rPr>
            </w:pPr>
            <w:r w:rsidRPr="00F245E6">
              <w:rPr>
                <w:rFonts w:cs="Calibri Light"/>
              </w:rPr>
              <w:t>tats.</w:t>
            </w:r>
          </w:p>
          <w:p w14:paraId="727B55C1" w14:textId="77777777" w:rsidR="00C33FF1" w:rsidRPr="00F245E6" w:rsidRDefault="00C33FF1" w:rsidP="00305183">
            <w:pPr>
              <w:jc w:val="center"/>
              <w:rPr>
                <w:rFonts w:cs="Calibri Light"/>
                <w:b/>
              </w:rPr>
            </w:pPr>
          </w:p>
        </w:tc>
      </w:tr>
      <w:tr w:rsidR="00C33FF1" w:rsidRPr="00F245E6" w14:paraId="4EDC90F8" w14:textId="77777777" w:rsidTr="003F14DA">
        <w:tc>
          <w:tcPr>
            <w:tcW w:w="988" w:type="dxa"/>
          </w:tcPr>
          <w:p w14:paraId="0B408D37" w14:textId="77777777" w:rsidR="00C33FF1" w:rsidRPr="00F245E6" w:rsidRDefault="00C33FF1" w:rsidP="00305183">
            <w:pPr>
              <w:rPr>
                <w:rFonts w:cs="Calibri Light"/>
              </w:rPr>
            </w:pPr>
          </w:p>
        </w:tc>
        <w:tc>
          <w:tcPr>
            <w:tcW w:w="6642" w:type="dxa"/>
          </w:tcPr>
          <w:p w14:paraId="46762896" w14:textId="77777777" w:rsidR="00C33FF1" w:rsidRPr="00F245E6" w:rsidRDefault="00C33FF1" w:rsidP="00305183">
            <w:pPr>
              <w:rPr>
                <w:rFonts w:cs="Calibri Light"/>
                <w:color w:val="C00000"/>
              </w:rPr>
            </w:pPr>
          </w:p>
        </w:tc>
        <w:tc>
          <w:tcPr>
            <w:tcW w:w="828" w:type="dxa"/>
            <w:vMerge/>
          </w:tcPr>
          <w:p w14:paraId="3DFFCAE9" w14:textId="77777777" w:rsidR="00C33FF1" w:rsidRPr="00F245E6" w:rsidRDefault="00C33FF1" w:rsidP="00305183">
            <w:pPr>
              <w:rPr>
                <w:rFonts w:cs="Calibri Light"/>
              </w:rPr>
            </w:pPr>
          </w:p>
        </w:tc>
        <w:tc>
          <w:tcPr>
            <w:tcW w:w="829" w:type="dxa"/>
            <w:vMerge/>
          </w:tcPr>
          <w:p w14:paraId="191828A9" w14:textId="77777777" w:rsidR="00C33FF1" w:rsidRPr="00F245E6" w:rsidRDefault="00C33FF1" w:rsidP="00305183">
            <w:pPr>
              <w:rPr>
                <w:rFonts w:cs="Calibri Light"/>
              </w:rPr>
            </w:pPr>
          </w:p>
        </w:tc>
      </w:tr>
    </w:tbl>
    <w:p w14:paraId="7EB24F0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C33FF1" w:rsidRPr="00F245E6" w14:paraId="5A2850AE" w14:textId="77777777" w:rsidTr="003F14DA">
        <w:tc>
          <w:tcPr>
            <w:tcW w:w="988" w:type="dxa"/>
          </w:tcPr>
          <w:p w14:paraId="198FF1E8" w14:textId="77777777" w:rsidR="00C33FF1" w:rsidRPr="00F245E6" w:rsidRDefault="00C33FF1" w:rsidP="00305183">
            <w:pPr>
              <w:rPr>
                <w:rFonts w:cs="Calibri Light"/>
              </w:rPr>
            </w:pPr>
            <w:r w:rsidRPr="00F245E6">
              <w:rPr>
                <w:rFonts w:cs="Calibri Light"/>
              </w:rPr>
              <w:t>F.3.4.c</w:t>
            </w:r>
          </w:p>
        </w:tc>
        <w:tc>
          <w:tcPr>
            <w:tcW w:w="6641" w:type="dxa"/>
          </w:tcPr>
          <w:p w14:paraId="424003B5" w14:textId="77777777" w:rsidR="00C33FF1" w:rsidRPr="00F245E6" w:rsidRDefault="00C33FF1" w:rsidP="00305183">
            <w:pPr>
              <w:rPr>
                <w:rFonts w:cs="Calibri Light"/>
              </w:rPr>
            </w:pPr>
            <w:r w:rsidRPr="00F245E6">
              <w:rPr>
                <w:rFonts w:cs="Calibri Light"/>
              </w:rPr>
              <w:t>Ist im Spiel- und Freiraumkonzept eine Versorgung von allen Wohnungen im Siedlungsgebiet im Umkreis von 500 m Luftlinie verankert?</w:t>
            </w:r>
          </w:p>
          <w:p w14:paraId="2CDB19F6" w14:textId="77777777" w:rsidR="00C33FF1" w:rsidRPr="00F245E6" w:rsidRDefault="00C33FF1" w:rsidP="00305183">
            <w:pPr>
              <w:rPr>
                <w:rFonts w:cs="Calibri Light"/>
              </w:rPr>
            </w:pPr>
            <w:r w:rsidRPr="00F245E6">
              <w:rPr>
                <w:rFonts w:cs="Calibri Light"/>
              </w:rPr>
              <w:t>(Ja = 1 Punkt)</w:t>
            </w:r>
          </w:p>
        </w:tc>
        <w:tc>
          <w:tcPr>
            <w:tcW w:w="829" w:type="dxa"/>
            <w:vMerge w:val="restart"/>
          </w:tcPr>
          <w:p w14:paraId="6C7FB8B9" w14:textId="77777777" w:rsidR="00C33FF1" w:rsidRPr="00F245E6" w:rsidRDefault="00C33FF1" w:rsidP="00305183">
            <w:pPr>
              <w:rPr>
                <w:rFonts w:cs="Calibri Light"/>
              </w:rPr>
            </w:pPr>
            <w:r w:rsidRPr="00F245E6">
              <w:rPr>
                <w:rFonts w:cs="Calibri Light"/>
              </w:rPr>
              <w:t>mögl.</w:t>
            </w:r>
          </w:p>
          <w:p w14:paraId="7ADE808C" w14:textId="77777777" w:rsidR="00C33FF1" w:rsidRPr="00F245E6" w:rsidRDefault="00C33FF1" w:rsidP="00305183">
            <w:pPr>
              <w:jc w:val="center"/>
              <w:rPr>
                <w:rFonts w:cs="Calibri Light"/>
                <w:b/>
              </w:rPr>
            </w:pPr>
            <w:r w:rsidRPr="00F245E6">
              <w:rPr>
                <w:rFonts w:cs="Calibri Light"/>
                <w:b/>
              </w:rPr>
              <w:t>1 (K)</w:t>
            </w:r>
          </w:p>
        </w:tc>
        <w:tc>
          <w:tcPr>
            <w:tcW w:w="829" w:type="dxa"/>
            <w:vMerge w:val="restart"/>
          </w:tcPr>
          <w:p w14:paraId="44F67811" w14:textId="77777777" w:rsidR="00C33FF1" w:rsidRPr="00F245E6" w:rsidRDefault="00C33FF1" w:rsidP="00305183">
            <w:pPr>
              <w:rPr>
                <w:rFonts w:cs="Calibri Light"/>
              </w:rPr>
            </w:pPr>
            <w:r w:rsidRPr="00F245E6">
              <w:rPr>
                <w:rFonts w:cs="Calibri Light"/>
              </w:rPr>
              <w:t>tats.</w:t>
            </w:r>
          </w:p>
          <w:p w14:paraId="3E68EBBC" w14:textId="77777777" w:rsidR="00C33FF1" w:rsidRPr="00F245E6" w:rsidRDefault="00C33FF1" w:rsidP="00305183">
            <w:pPr>
              <w:jc w:val="center"/>
              <w:rPr>
                <w:rFonts w:cs="Calibri Light"/>
                <w:b/>
              </w:rPr>
            </w:pPr>
          </w:p>
        </w:tc>
      </w:tr>
      <w:tr w:rsidR="00C33FF1" w:rsidRPr="00F245E6" w14:paraId="6AC6D0D1" w14:textId="77777777" w:rsidTr="003F14DA">
        <w:tc>
          <w:tcPr>
            <w:tcW w:w="988" w:type="dxa"/>
          </w:tcPr>
          <w:p w14:paraId="57AC04B1" w14:textId="77777777" w:rsidR="00C33FF1" w:rsidRPr="00F245E6" w:rsidRDefault="00C33FF1" w:rsidP="00305183">
            <w:pPr>
              <w:rPr>
                <w:rFonts w:cs="Calibri Light"/>
              </w:rPr>
            </w:pPr>
          </w:p>
        </w:tc>
        <w:tc>
          <w:tcPr>
            <w:tcW w:w="6641" w:type="dxa"/>
          </w:tcPr>
          <w:p w14:paraId="7D3CE033" w14:textId="77777777" w:rsidR="00C33FF1" w:rsidRPr="00F245E6" w:rsidRDefault="00C33FF1" w:rsidP="00305183">
            <w:pPr>
              <w:rPr>
                <w:rFonts w:cs="Calibri Light"/>
                <w:color w:val="C00000"/>
              </w:rPr>
            </w:pPr>
          </w:p>
        </w:tc>
        <w:tc>
          <w:tcPr>
            <w:tcW w:w="829" w:type="dxa"/>
            <w:vMerge/>
          </w:tcPr>
          <w:p w14:paraId="237205EE" w14:textId="77777777" w:rsidR="00C33FF1" w:rsidRPr="00F245E6" w:rsidRDefault="00C33FF1" w:rsidP="00305183">
            <w:pPr>
              <w:rPr>
                <w:rFonts w:cs="Calibri Light"/>
              </w:rPr>
            </w:pPr>
          </w:p>
        </w:tc>
        <w:tc>
          <w:tcPr>
            <w:tcW w:w="829" w:type="dxa"/>
            <w:vMerge/>
          </w:tcPr>
          <w:p w14:paraId="685A499C" w14:textId="77777777" w:rsidR="00C33FF1" w:rsidRPr="00F245E6" w:rsidRDefault="00C33FF1" w:rsidP="00305183">
            <w:pPr>
              <w:rPr>
                <w:rFonts w:cs="Calibri Light"/>
              </w:rPr>
            </w:pPr>
          </w:p>
        </w:tc>
      </w:tr>
    </w:tbl>
    <w:p w14:paraId="6845D863"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C33FF1" w:rsidRPr="00F245E6" w14:paraId="6F6C3846" w14:textId="77777777" w:rsidTr="003F14DA">
        <w:tc>
          <w:tcPr>
            <w:tcW w:w="988" w:type="dxa"/>
          </w:tcPr>
          <w:p w14:paraId="5A8B2E8C" w14:textId="77777777" w:rsidR="00C33FF1" w:rsidRPr="00F245E6" w:rsidRDefault="00C33FF1" w:rsidP="00305183">
            <w:pPr>
              <w:rPr>
                <w:rFonts w:cs="Calibri Light"/>
              </w:rPr>
            </w:pPr>
            <w:r w:rsidRPr="00F245E6">
              <w:rPr>
                <w:rFonts w:cs="Calibri Light"/>
              </w:rPr>
              <w:t>F.4.4.a</w:t>
            </w:r>
          </w:p>
        </w:tc>
        <w:tc>
          <w:tcPr>
            <w:tcW w:w="6641" w:type="dxa"/>
          </w:tcPr>
          <w:p w14:paraId="28858FDF" w14:textId="0E8DCB4E" w:rsidR="00C33FF1" w:rsidRPr="00F245E6" w:rsidRDefault="00C33FF1" w:rsidP="00305183">
            <w:pPr>
              <w:rPr>
                <w:rFonts w:cs="Calibri Light"/>
              </w:rPr>
            </w:pPr>
            <w:r w:rsidRPr="00F245E6">
              <w:rPr>
                <w:rFonts w:cs="Calibri Light"/>
              </w:rPr>
              <w:t>Gab es Investitionen in die Bereitstellung oder Revitalisierung von öffentlichen Spiel- und Freiräumen inn</w:t>
            </w:r>
            <w:r w:rsidR="009E0ABA">
              <w:rPr>
                <w:rFonts w:cs="Calibri Light"/>
              </w:rPr>
              <w:t>er</w:t>
            </w:r>
            <w:r w:rsidRPr="00F245E6">
              <w:rPr>
                <w:rFonts w:cs="Calibri Light"/>
              </w:rPr>
              <w:t>halb der Siedlungsgrenzen innerhalb der letzten 5 Jahre? (Beschreibung)</w:t>
            </w:r>
          </w:p>
          <w:p w14:paraId="26ED1DC7" w14:textId="77777777" w:rsidR="00C33FF1" w:rsidRPr="00F245E6" w:rsidRDefault="00C33FF1" w:rsidP="00305183">
            <w:pPr>
              <w:rPr>
                <w:rFonts w:cs="Calibri Light"/>
              </w:rPr>
            </w:pPr>
            <w:r w:rsidRPr="00F245E6">
              <w:rPr>
                <w:rFonts w:cs="Calibri Light"/>
              </w:rPr>
              <w:t>(ja + Beschreibung, 1 Punkt je Investition)</w:t>
            </w:r>
          </w:p>
        </w:tc>
        <w:tc>
          <w:tcPr>
            <w:tcW w:w="829" w:type="dxa"/>
            <w:vMerge w:val="restart"/>
          </w:tcPr>
          <w:p w14:paraId="719C24DF" w14:textId="77777777" w:rsidR="00C33FF1" w:rsidRPr="00F245E6" w:rsidRDefault="00C33FF1" w:rsidP="00305183">
            <w:pPr>
              <w:rPr>
                <w:rFonts w:cs="Calibri Light"/>
              </w:rPr>
            </w:pPr>
            <w:r w:rsidRPr="00F245E6">
              <w:rPr>
                <w:rFonts w:cs="Calibri Light"/>
              </w:rPr>
              <w:t>mögl.</w:t>
            </w:r>
          </w:p>
          <w:p w14:paraId="0E3F6717" w14:textId="77777777" w:rsidR="00C33FF1" w:rsidRPr="00F245E6" w:rsidRDefault="00C33FF1" w:rsidP="00305183">
            <w:pPr>
              <w:jc w:val="center"/>
              <w:rPr>
                <w:rFonts w:cs="Calibri Light"/>
                <w:b/>
              </w:rPr>
            </w:pPr>
            <w:r w:rsidRPr="00F245E6">
              <w:rPr>
                <w:rFonts w:cs="Calibri Light"/>
                <w:b/>
              </w:rPr>
              <w:t>3 (K)</w:t>
            </w:r>
          </w:p>
        </w:tc>
        <w:tc>
          <w:tcPr>
            <w:tcW w:w="829" w:type="dxa"/>
            <w:vMerge w:val="restart"/>
          </w:tcPr>
          <w:p w14:paraId="31629C5F" w14:textId="77777777" w:rsidR="00C33FF1" w:rsidRPr="00F245E6" w:rsidRDefault="00C33FF1" w:rsidP="00305183">
            <w:pPr>
              <w:rPr>
                <w:rFonts w:cs="Calibri Light"/>
              </w:rPr>
            </w:pPr>
            <w:r w:rsidRPr="00F245E6">
              <w:rPr>
                <w:rFonts w:cs="Calibri Light"/>
              </w:rPr>
              <w:t>tats.</w:t>
            </w:r>
          </w:p>
          <w:p w14:paraId="2F15B923" w14:textId="77777777" w:rsidR="00C33FF1" w:rsidRPr="00F245E6" w:rsidRDefault="00C33FF1" w:rsidP="00305183">
            <w:pPr>
              <w:jc w:val="center"/>
              <w:rPr>
                <w:rFonts w:cs="Calibri Light"/>
                <w:b/>
              </w:rPr>
            </w:pPr>
          </w:p>
        </w:tc>
      </w:tr>
      <w:tr w:rsidR="00C33FF1" w:rsidRPr="00F245E6" w14:paraId="073E7072" w14:textId="77777777" w:rsidTr="003F14DA">
        <w:tc>
          <w:tcPr>
            <w:tcW w:w="988" w:type="dxa"/>
          </w:tcPr>
          <w:p w14:paraId="25B7B6FD" w14:textId="77777777" w:rsidR="00C33FF1" w:rsidRPr="00F245E6" w:rsidRDefault="00C33FF1" w:rsidP="00305183">
            <w:pPr>
              <w:rPr>
                <w:rFonts w:cs="Calibri Light"/>
              </w:rPr>
            </w:pPr>
          </w:p>
        </w:tc>
        <w:tc>
          <w:tcPr>
            <w:tcW w:w="6641" w:type="dxa"/>
          </w:tcPr>
          <w:p w14:paraId="13F3CE92" w14:textId="77777777" w:rsidR="00C33FF1" w:rsidRPr="00F245E6" w:rsidRDefault="00C33FF1" w:rsidP="00305183">
            <w:pPr>
              <w:rPr>
                <w:rFonts w:cs="Calibri Light"/>
                <w:color w:val="C00000"/>
              </w:rPr>
            </w:pPr>
          </w:p>
        </w:tc>
        <w:tc>
          <w:tcPr>
            <w:tcW w:w="829" w:type="dxa"/>
            <w:vMerge/>
          </w:tcPr>
          <w:p w14:paraId="0B487588" w14:textId="77777777" w:rsidR="00C33FF1" w:rsidRPr="00F245E6" w:rsidRDefault="00C33FF1" w:rsidP="00305183">
            <w:pPr>
              <w:rPr>
                <w:rFonts w:cs="Calibri Light"/>
              </w:rPr>
            </w:pPr>
          </w:p>
        </w:tc>
        <w:tc>
          <w:tcPr>
            <w:tcW w:w="829" w:type="dxa"/>
            <w:vMerge/>
          </w:tcPr>
          <w:p w14:paraId="75D1A89C" w14:textId="77777777" w:rsidR="00C33FF1" w:rsidRPr="00F245E6" w:rsidRDefault="00C33FF1" w:rsidP="00305183">
            <w:pPr>
              <w:rPr>
                <w:rFonts w:cs="Calibri Light"/>
              </w:rPr>
            </w:pPr>
          </w:p>
        </w:tc>
      </w:tr>
    </w:tbl>
    <w:p w14:paraId="016C7DFD"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C33FF1" w:rsidRPr="00F245E6" w14:paraId="40F30A1F" w14:textId="77777777" w:rsidTr="003F14DA">
        <w:tc>
          <w:tcPr>
            <w:tcW w:w="988" w:type="dxa"/>
          </w:tcPr>
          <w:p w14:paraId="3A2A0BB5" w14:textId="77777777" w:rsidR="00C33FF1" w:rsidRPr="00F245E6" w:rsidRDefault="00C33FF1" w:rsidP="00305183">
            <w:pPr>
              <w:rPr>
                <w:rFonts w:cs="Calibri Light"/>
              </w:rPr>
            </w:pPr>
            <w:r w:rsidRPr="00F245E6">
              <w:rPr>
                <w:rFonts w:cs="Calibri Light"/>
              </w:rPr>
              <w:t>F4.4.b</w:t>
            </w:r>
          </w:p>
        </w:tc>
        <w:tc>
          <w:tcPr>
            <w:tcW w:w="6641" w:type="dxa"/>
          </w:tcPr>
          <w:p w14:paraId="7A0FEC74" w14:textId="77777777" w:rsidR="00C33FF1" w:rsidRPr="00F245E6" w:rsidRDefault="00C33FF1" w:rsidP="00305183">
            <w:pPr>
              <w:rPr>
                <w:rFonts w:cs="Calibri Light"/>
              </w:rPr>
            </w:pPr>
            <w:r w:rsidRPr="00F245E6">
              <w:rPr>
                <w:rFonts w:cs="Calibri Light"/>
              </w:rPr>
              <w:t>Gab es Investitionen in Freizeitinfrastruktureinrichtungen (ohne Spiel- und Freiräume) in den letzten 5 Jahren?</w:t>
            </w:r>
          </w:p>
          <w:p w14:paraId="4FEF114E" w14:textId="77777777" w:rsidR="00C33FF1" w:rsidRPr="00F245E6" w:rsidRDefault="00C33FF1" w:rsidP="00305183">
            <w:pPr>
              <w:rPr>
                <w:rFonts w:cs="Calibri Light"/>
              </w:rPr>
            </w:pPr>
            <w:r w:rsidRPr="00F245E6">
              <w:rPr>
                <w:rFonts w:cs="Calibri Light"/>
              </w:rPr>
              <w:t>(ja + Beschreibung, 1 Punkt je Investition)</w:t>
            </w:r>
          </w:p>
        </w:tc>
        <w:tc>
          <w:tcPr>
            <w:tcW w:w="829" w:type="dxa"/>
            <w:vMerge w:val="restart"/>
          </w:tcPr>
          <w:p w14:paraId="2177BE38" w14:textId="77777777" w:rsidR="00C33FF1" w:rsidRPr="00F245E6" w:rsidRDefault="00C33FF1" w:rsidP="00305183">
            <w:pPr>
              <w:rPr>
                <w:rFonts w:cs="Calibri Light"/>
              </w:rPr>
            </w:pPr>
            <w:r w:rsidRPr="00F245E6">
              <w:rPr>
                <w:rFonts w:cs="Calibri Light"/>
              </w:rPr>
              <w:t>mögl.</w:t>
            </w:r>
          </w:p>
          <w:p w14:paraId="09C93EDE" w14:textId="77777777" w:rsidR="00C33FF1" w:rsidRPr="00F245E6" w:rsidRDefault="00C33FF1" w:rsidP="00305183">
            <w:pPr>
              <w:jc w:val="center"/>
              <w:rPr>
                <w:rFonts w:cs="Calibri Light"/>
                <w:b/>
              </w:rPr>
            </w:pPr>
            <w:r w:rsidRPr="00F245E6">
              <w:rPr>
                <w:rFonts w:cs="Calibri Light"/>
                <w:b/>
              </w:rPr>
              <w:t>3 (K)</w:t>
            </w:r>
          </w:p>
        </w:tc>
        <w:tc>
          <w:tcPr>
            <w:tcW w:w="829" w:type="dxa"/>
            <w:vMerge w:val="restart"/>
          </w:tcPr>
          <w:p w14:paraId="087D79EF" w14:textId="77777777" w:rsidR="00C33FF1" w:rsidRPr="00F245E6" w:rsidRDefault="00C33FF1" w:rsidP="00305183">
            <w:pPr>
              <w:rPr>
                <w:rFonts w:cs="Calibri Light"/>
              </w:rPr>
            </w:pPr>
            <w:r w:rsidRPr="00F245E6">
              <w:rPr>
                <w:rFonts w:cs="Calibri Light"/>
              </w:rPr>
              <w:t>tats.</w:t>
            </w:r>
          </w:p>
          <w:p w14:paraId="50BB6A8A" w14:textId="77777777" w:rsidR="00C33FF1" w:rsidRPr="00F245E6" w:rsidRDefault="00C33FF1" w:rsidP="00305183">
            <w:pPr>
              <w:jc w:val="center"/>
              <w:rPr>
                <w:rFonts w:cs="Calibri Light"/>
                <w:b/>
              </w:rPr>
            </w:pPr>
          </w:p>
        </w:tc>
      </w:tr>
      <w:tr w:rsidR="00C33FF1" w:rsidRPr="00F245E6" w14:paraId="0ABF5215" w14:textId="77777777" w:rsidTr="003F14DA">
        <w:tc>
          <w:tcPr>
            <w:tcW w:w="988" w:type="dxa"/>
          </w:tcPr>
          <w:p w14:paraId="46D826DF" w14:textId="77777777" w:rsidR="00C33FF1" w:rsidRPr="00F245E6" w:rsidRDefault="00C33FF1" w:rsidP="00305183">
            <w:pPr>
              <w:rPr>
                <w:rFonts w:cs="Calibri Light"/>
              </w:rPr>
            </w:pPr>
          </w:p>
        </w:tc>
        <w:tc>
          <w:tcPr>
            <w:tcW w:w="6641" w:type="dxa"/>
          </w:tcPr>
          <w:p w14:paraId="6D580A28" w14:textId="77777777" w:rsidR="00C33FF1" w:rsidRPr="00F245E6" w:rsidRDefault="00C33FF1" w:rsidP="00305183">
            <w:pPr>
              <w:rPr>
                <w:rFonts w:cs="Calibri Light"/>
                <w:color w:val="C00000"/>
              </w:rPr>
            </w:pPr>
          </w:p>
        </w:tc>
        <w:tc>
          <w:tcPr>
            <w:tcW w:w="829" w:type="dxa"/>
            <w:vMerge/>
          </w:tcPr>
          <w:p w14:paraId="658A95DE" w14:textId="77777777" w:rsidR="00C33FF1" w:rsidRPr="00F245E6" w:rsidRDefault="00C33FF1" w:rsidP="00305183">
            <w:pPr>
              <w:rPr>
                <w:rFonts w:cs="Calibri Light"/>
              </w:rPr>
            </w:pPr>
          </w:p>
        </w:tc>
        <w:tc>
          <w:tcPr>
            <w:tcW w:w="829" w:type="dxa"/>
            <w:vMerge/>
          </w:tcPr>
          <w:p w14:paraId="10A450E0" w14:textId="77777777" w:rsidR="00C33FF1" w:rsidRPr="00F245E6" w:rsidRDefault="00C33FF1" w:rsidP="00305183">
            <w:pPr>
              <w:rPr>
                <w:rFonts w:cs="Calibri Light"/>
              </w:rPr>
            </w:pPr>
          </w:p>
        </w:tc>
      </w:tr>
    </w:tbl>
    <w:p w14:paraId="68BCA5A6"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C33FF1" w:rsidRPr="00F245E6" w14:paraId="2C05A588" w14:textId="77777777" w:rsidTr="003F14DA">
        <w:tc>
          <w:tcPr>
            <w:tcW w:w="988" w:type="dxa"/>
          </w:tcPr>
          <w:p w14:paraId="282BD016" w14:textId="77777777" w:rsidR="00C33FF1" w:rsidRPr="00F245E6" w:rsidRDefault="00C33FF1" w:rsidP="00305183">
            <w:pPr>
              <w:rPr>
                <w:rFonts w:cs="Calibri Light"/>
              </w:rPr>
            </w:pPr>
            <w:r w:rsidRPr="00F245E6">
              <w:rPr>
                <w:rFonts w:cs="Calibri Light"/>
              </w:rPr>
              <w:t>F.4.4.c</w:t>
            </w:r>
          </w:p>
        </w:tc>
        <w:tc>
          <w:tcPr>
            <w:tcW w:w="6643" w:type="dxa"/>
          </w:tcPr>
          <w:p w14:paraId="33DA9C5B" w14:textId="77777777" w:rsidR="00C33FF1" w:rsidRPr="00F245E6" w:rsidRDefault="00C33FF1" w:rsidP="00305183">
            <w:pPr>
              <w:rPr>
                <w:rFonts w:cs="Calibri Light"/>
              </w:rPr>
            </w:pPr>
            <w:r w:rsidRPr="00F245E6">
              <w:rPr>
                <w:rFonts w:cs="Calibri Light"/>
              </w:rPr>
              <w:t>Gibt es eine Forcierung der Nutzung von lokalen Freizeitinfrastruktureinrichtungen durch die lokale Bevölkerung?</w:t>
            </w:r>
          </w:p>
          <w:p w14:paraId="64AD2A05" w14:textId="77777777" w:rsidR="00C33FF1" w:rsidRPr="00F245E6" w:rsidRDefault="00C33FF1" w:rsidP="00305183">
            <w:pPr>
              <w:rPr>
                <w:rFonts w:cs="Calibri Light"/>
              </w:rPr>
            </w:pPr>
            <w:r w:rsidRPr="00F245E6">
              <w:rPr>
                <w:rFonts w:cs="Calibri Light"/>
              </w:rPr>
              <w:t>(Ja + Beschreibung = 2 Punkte)</w:t>
            </w:r>
          </w:p>
        </w:tc>
        <w:tc>
          <w:tcPr>
            <w:tcW w:w="828" w:type="dxa"/>
            <w:vMerge w:val="restart"/>
          </w:tcPr>
          <w:p w14:paraId="6231EF49" w14:textId="77777777" w:rsidR="00C33FF1" w:rsidRPr="00F245E6" w:rsidRDefault="00C33FF1" w:rsidP="00305183">
            <w:pPr>
              <w:rPr>
                <w:rFonts w:cs="Calibri Light"/>
              </w:rPr>
            </w:pPr>
            <w:r w:rsidRPr="00F245E6">
              <w:rPr>
                <w:rFonts w:cs="Calibri Light"/>
              </w:rPr>
              <w:t>mögl.</w:t>
            </w:r>
          </w:p>
          <w:p w14:paraId="30B5ABD2" w14:textId="77777777" w:rsidR="00C33FF1" w:rsidRPr="00F245E6" w:rsidRDefault="00C33FF1" w:rsidP="00305183">
            <w:pPr>
              <w:jc w:val="center"/>
              <w:rPr>
                <w:rFonts w:cs="Calibri Light"/>
                <w:b/>
              </w:rPr>
            </w:pPr>
            <w:r w:rsidRPr="00F245E6">
              <w:rPr>
                <w:rFonts w:cs="Calibri Light"/>
                <w:b/>
              </w:rPr>
              <w:t>2 (K)</w:t>
            </w:r>
          </w:p>
        </w:tc>
        <w:tc>
          <w:tcPr>
            <w:tcW w:w="828" w:type="dxa"/>
            <w:vMerge w:val="restart"/>
          </w:tcPr>
          <w:p w14:paraId="448D6B22" w14:textId="77777777" w:rsidR="00C33FF1" w:rsidRPr="00F245E6" w:rsidRDefault="00C33FF1" w:rsidP="00305183">
            <w:pPr>
              <w:rPr>
                <w:rFonts w:cs="Calibri Light"/>
              </w:rPr>
            </w:pPr>
            <w:r w:rsidRPr="00F245E6">
              <w:rPr>
                <w:rFonts w:cs="Calibri Light"/>
              </w:rPr>
              <w:t>tats.</w:t>
            </w:r>
          </w:p>
          <w:p w14:paraId="0053DB03" w14:textId="77777777" w:rsidR="00C33FF1" w:rsidRPr="00F245E6" w:rsidRDefault="00C33FF1" w:rsidP="00305183">
            <w:pPr>
              <w:jc w:val="center"/>
              <w:rPr>
                <w:rFonts w:cs="Calibri Light"/>
                <w:b/>
              </w:rPr>
            </w:pPr>
          </w:p>
        </w:tc>
      </w:tr>
      <w:tr w:rsidR="00C33FF1" w:rsidRPr="00F245E6" w14:paraId="6B902B16" w14:textId="77777777" w:rsidTr="003F14DA">
        <w:tc>
          <w:tcPr>
            <w:tcW w:w="988" w:type="dxa"/>
          </w:tcPr>
          <w:p w14:paraId="6FAC2906" w14:textId="77777777" w:rsidR="00C33FF1" w:rsidRPr="00F245E6" w:rsidRDefault="00C33FF1" w:rsidP="00305183">
            <w:pPr>
              <w:rPr>
                <w:rFonts w:cs="Calibri Light"/>
              </w:rPr>
            </w:pPr>
          </w:p>
        </w:tc>
        <w:tc>
          <w:tcPr>
            <w:tcW w:w="6643" w:type="dxa"/>
          </w:tcPr>
          <w:p w14:paraId="3AAEB282" w14:textId="77777777" w:rsidR="00C33FF1" w:rsidRPr="00F245E6" w:rsidRDefault="00C33FF1" w:rsidP="00305183">
            <w:pPr>
              <w:rPr>
                <w:rFonts w:cs="Calibri Light"/>
                <w:color w:val="C00000"/>
              </w:rPr>
            </w:pPr>
          </w:p>
        </w:tc>
        <w:tc>
          <w:tcPr>
            <w:tcW w:w="828" w:type="dxa"/>
            <w:vMerge/>
          </w:tcPr>
          <w:p w14:paraId="5B02EB48" w14:textId="77777777" w:rsidR="00C33FF1" w:rsidRPr="00F245E6" w:rsidRDefault="00C33FF1" w:rsidP="00305183">
            <w:pPr>
              <w:rPr>
                <w:rFonts w:cs="Calibri Light"/>
              </w:rPr>
            </w:pPr>
          </w:p>
        </w:tc>
        <w:tc>
          <w:tcPr>
            <w:tcW w:w="828" w:type="dxa"/>
            <w:vMerge/>
          </w:tcPr>
          <w:p w14:paraId="1A0922FE" w14:textId="77777777" w:rsidR="00C33FF1" w:rsidRPr="00F245E6" w:rsidRDefault="00C33FF1" w:rsidP="00305183">
            <w:pPr>
              <w:rPr>
                <w:rFonts w:cs="Calibri Light"/>
              </w:rPr>
            </w:pPr>
          </w:p>
        </w:tc>
      </w:tr>
    </w:tbl>
    <w:p w14:paraId="14D1C968"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39"/>
        <w:gridCol w:w="830"/>
        <w:gridCol w:w="830"/>
      </w:tblGrid>
      <w:tr w:rsidR="00C33FF1" w:rsidRPr="00F245E6" w14:paraId="0B3B0821" w14:textId="77777777" w:rsidTr="003F14DA">
        <w:tc>
          <w:tcPr>
            <w:tcW w:w="988" w:type="dxa"/>
          </w:tcPr>
          <w:p w14:paraId="4F284929" w14:textId="77777777" w:rsidR="00C33FF1" w:rsidRPr="00F245E6" w:rsidRDefault="00C33FF1" w:rsidP="00305183">
            <w:pPr>
              <w:rPr>
                <w:rFonts w:cs="Calibri Light"/>
              </w:rPr>
            </w:pPr>
            <w:r w:rsidRPr="00F245E6">
              <w:rPr>
                <w:rFonts w:cs="Calibri Light"/>
              </w:rPr>
              <w:t>F.2.2.f</w:t>
            </w:r>
          </w:p>
        </w:tc>
        <w:tc>
          <w:tcPr>
            <w:tcW w:w="6639" w:type="dxa"/>
          </w:tcPr>
          <w:p w14:paraId="578B9471" w14:textId="77777777" w:rsidR="00C33FF1" w:rsidRPr="00F245E6" w:rsidRDefault="00C33FF1" w:rsidP="00305183">
            <w:pPr>
              <w:rPr>
                <w:rFonts w:cs="Calibri Light"/>
              </w:rPr>
            </w:pPr>
            <w:r w:rsidRPr="00F245E6">
              <w:rPr>
                <w:rFonts w:cs="Calibri Light"/>
              </w:rPr>
              <w:t>Gibt es eine Übersicht über das örtlich vorhandene Freizeitangebot?</w:t>
            </w:r>
          </w:p>
          <w:p w14:paraId="20CA9822" w14:textId="77777777" w:rsidR="00C33FF1" w:rsidRPr="00F245E6" w:rsidRDefault="00C33FF1" w:rsidP="00305183">
            <w:pPr>
              <w:rPr>
                <w:rFonts w:cs="Calibri Light"/>
              </w:rPr>
            </w:pPr>
            <w:r w:rsidRPr="00F245E6">
              <w:rPr>
                <w:rFonts w:cs="Calibri Light"/>
              </w:rPr>
              <w:t>(Ja = 1 Punkt)</w:t>
            </w:r>
          </w:p>
        </w:tc>
        <w:tc>
          <w:tcPr>
            <w:tcW w:w="830" w:type="dxa"/>
            <w:vMerge w:val="restart"/>
          </w:tcPr>
          <w:p w14:paraId="173B051B" w14:textId="77777777" w:rsidR="00C33FF1" w:rsidRPr="00F245E6" w:rsidRDefault="00C33FF1" w:rsidP="00305183">
            <w:pPr>
              <w:rPr>
                <w:rFonts w:cs="Calibri Light"/>
              </w:rPr>
            </w:pPr>
            <w:r w:rsidRPr="00F245E6">
              <w:rPr>
                <w:rFonts w:cs="Calibri Light"/>
              </w:rPr>
              <w:t>mögl.</w:t>
            </w:r>
          </w:p>
          <w:p w14:paraId="4E3F8B7D" w14:textId="77777777" w:rsidR="00C33FF1" w:rsidRPr="00F245E6" w:rsidRDefault="00C33FF1" w:rsidP="00305183">
            <w:pPr>
              <w:jc w:val="center"/>
              <w:rPr>
                <w:rFonts w:cs="Calibri Light"/>
                <w:b/>
              </w:rPr>
            </w:pPr>
            <w:r w:rsidRPr="00F245E6">
              <w:rPr>
                <w:rFonts w:cs="Calibri Light"/>
                <w:b/>
              </w:rPr>
              <w:t>1 (K)</w:t>
            </w:r>
          </w:p>
        </w:tc>
        <w:tc>
          <w:tcPr>
            <w:tcW w:w="830" w:type="dxa"/>
            <w:vMerge w:val="restart"/>
          </w:tcPr>
          <w:p w14:paraId="76D71A77" w14:textId="77777777" w:rsidR="00C33FF1" w:rsidRPr="00F245E6" w:rsidRDefault="00C33FF1" w:rsidP="00305183">
            <w:pPr>
              <w:rPr>
                <w:rFonts w:cs="Calibri Light"/>
              </w:rPr>
            </w:pPr>
            <w:r w:rsidRPr="00F245E6">
              <w:rPr>
                <w:rFonts w:cs="Calibri Light"/>
              </w:rPr>
              <w:t>tats.</w:t>
            </w:r>
          </w:p>
          <w:p w14:paraId="351F4230" w14:textId="77777777" w:rsidR="00C33FF1" w:rsidRPr="00F245E6" w:rsidRDefault="00C33FF1" w:rsidP="00305183">
            <w:pPr>
              <w:jc w:val="center"/>
              <w:rPr>
                <w:rFonts w:cs="Calibri Light"/>
                <w:b/>
              </w:rPr>
            </w:pPr>
          </w:p>
        </w:tc>
      </w:tr>
      <w:tr w:rsidR="00C33FF1" w:rsidRPr="00F245E6" w14:paraId="659933F0" w14:textId="77777777" w:rsidTr="003F14DA">
        <w:tc>
          <w:tcPr>
            <w:tcW w:w="988" w:type="dxa"/>
          </w:tcPr>
          <w:p w14:paraId="72B3818C" w14:textId="77777777" w:rsidR="00C33FF1" w:rsidRPr="00F245E6" w:rsidRDefault="00C33FF1" w:rsidP="00305183">
            <w:pPr>
              <w:rPr>
                <w:rFonts w:cs="Calibri Light"/>
              </w:rPr>
            </w:pPr>
          </w:p>
        </w:tc>
        <w:tc>
          <w:tcPr>
            <w:tcW w:w="6639" w:type="dxa"/>
          </w:tcPr>
          <w:p w14:paraId="6B7DD476" w14:textId="77777777" w:rsidR="00C33FF1" w:rsidRPr="00F245E6" w:rsidRDefault="00C33FF1" w:rsidP="00305183">
            <w:pPr>
              <w:rPr>
                <w:rFonts w:cs="Calibri Light"/>
                <w:color w:val="C00000"/>
              </w:rPr>
            </w:pPr>
          </w:p>
        </w:tc>
        <w:tc>
          <w:tcPr>
            <w:tcW w:w="830" w:type="dxa"/>
            <w:vMerge/>
          </w:tcPr>
          <w:p w14:paraId="554CB5C4" w14:textId="77777777" w:rsidR="00C33FF1" w:rsidRPr="00F245E6" w:rsidRDefault="00C33FF1" w:rsidP="00305183">
            <w:pPr>
              <w:rPr>
                <w:rFonts w:cs="Calibri Light"/>
              </w:rPr>
            </w:pPr>
          </w:p>
        </w:tc>
        <w:tc>
          <w:tcPr>
            <w:tcW w:w="830" w:type="dxa"/>
            <w:vMerge/>
          </w:tcPr>
          <w:p w14:paraId="7AE606A0" w14:textId="77777777" w:rsidR="00C33FF1" w:rsidRPr="00F245E6" w:rsidRDefault="00C33FF1" w:rsidP="00305183">
            <w:pPr>
              <w:rPr>
                <w:rFonts w:cs="Calibri Light"/>
              </w:rPr>
            </w:pPr>
          </w:p>
        </w:tc>
      </w:tr>
    </w:tbl>
    <w:p w14:paraId="416A7C4B"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C33FF1" w:rsidRPr="00F245E6" w14:paraId="43C7C43A" w14:textId="77777777" w:rsidTr="003F14DA">
        <w:tc>
          <w:tcPr>
            <w:tcW w:w="988" w:type="dxa"/>
          </w:tcPr>
          <w:p w14:paraId="2D2F179F" w14:textId="77777777" w:rsidR="00C33FF1" w:rsidRPr="00F245E6" w:rsidRDefault="00C33FF1" w:rsidP="00305183">
            <w:pPr>
              <w:rPr>
                <w:rFonts w:cs="Calibri Light"/>
              </w:rPr>
            </w:pPr>
            <w:r w:rsidRPr="00F245E6">
              <w:rPr>
                <w:rFonts w:cs="Calibri Light"/>
              </w:rPr>
              <w:t>F.4.5.a</w:t>
            </w:r>
          </w:p>
        </w:tc>
        <w:tc>
          <w:tcPr>
            <w:tcW w:w="6641" w:type="dxa"/>
          </w:tcPr>
          <w:p w14:paraId="02AA0874" w14:textId="77777777" w:rsidR="00C33FF1" w:rsidRPr="00F245E6" w:rsidRDefault="00C33FF1" w:rsidP="00305183">
            <w:pPr>
              <w:rPr>
                <w:rFonts w:cs="Calibri Light"/>
              </w:rPr>
            </w:pPr>
            <w:r w:rsidRPr="00F245E6">
              <w:rPr>
                <w:rFonts w:cs="Calibri Light"/>
              </w:rPr>
              <w:t>Gibt es eine Öffentlichkeitsarbeit zu Umsetzungen aus dem Bereich Soziales, Gesundheit im Gemeindeblatt (oder Ähnlichem), an der Amtstafel sowie auf der Website?</w:t>
            </w:r>
          </w:p>
          <w:p w14:paraId="50130DE0" w14:textId="77777777" w:rsidR="00C33FF1" w:rsidRPr="00F245E6" w:rsidRDefault="00C33FF1" w:rsidP="00305183">
            <w:pPr>
              <w:rPr>
                <w:rFonts w:cs="Calibri Light"/>
              </w:rPr>
            </w:pPr>
            <w:r w:rsidRPr="00F245E6">
              <w:rPr>
                <w:rFonts w:cs="Calibri Light"/>
              </w:rPr>
              <w:t>(Ja = 2 Punkte)</w:t>
            </w:r>
          </w:p>
        </w:tc>
        <w:tc>
          <w:tcPr>
            <w:tcW w:w="829" w:type="dxa"/>
            <w:vMerge w:val="restart"/>
          </w:tcPr>
          <w:p w14:paraId="06082C03" w14:textId="77777777" w:rsidR="00C33FF1" w:rsidRPr="00F245E6" w:rsidRDefault="00C33FF1" w:rsidP="00305183">
            <w:pPr>
              <w:rPr>
                <w:rFonts w:cs="Calibri Light"/>
              </w:rPr>
            </w:pPr>
            <w:r w:rsidRPr="00F245E6">
              <w:rPr>
                <w:rFonts w:cs="Calibri Light"/>
              </w:rPr>
              <w:t>mögl.</w:t>
            </w:r>
          </w:p>
          <w:p w14:paraId="028D2D36" w14:textId="77777777" w:rsidR="00C33FF1" w:rsidRPr="00F245E6" w:rsidRDefault="00C33FF1" w:rsidP="00305183">
            <w:pPr>
              <w:jc w:val="center"/>
              <w:rPr>
                <w:rFonts w:cs="Calibri Light"/>
                <w:b/>
              </w:rPr>
            </w:pPr>
            <w:r w:rsidRPr="00F245E6">
              <w:rPr>
                <w:rFonts w:cs="Calibri Light"/>
                <w:b/>
              </w:rPr>
              <w:t>2 (K)</w:t>
            </w:r>
          </w:p>
        </w:tc>
        <w:tc>
          <w:tcPr>
            <w:tcW w:w="829" w:type="dxa"/>
            <w:vMerge w:val="restart"/>
          </w:tcPr>
          <w:p w14:paraId="7D0C13FB" w14:textId="77777777" w:rsidR="00C33FF1" w:rsidRPr="00F245E6" w:rsidRDefault="00C33FF1" w:rsidP="00305183">
            <w:pPr>
              <w:rPr>
                <w:rFonts w:cs="Calibri Light"/>
              </w:rPr>
            </w:pPr>
            <w:r w:rsidRPr="00F245E6">
              <w:rPr>
                <w:rFonts w:cs="Calibri Light"/>
              </w:rPr>
              <w:t>tats.</w:t>
            </w:r>
          </w:p>
          <w:p w14:paraId="53677A32" w14:textId="77777777" w:rsidR="00C33FF1" w:rsidRPr="00F245E6" w:rsidRDefault="00C33FF1" w:rsidP="00305183">
            <w:pPr>
              <w:jc w:val="center"/>
              <w:rPr>
                <w:rFonts w:cs="Calibri Light"/>
                <w:b/>
              </w:rPr>
            </w:pPr>
          </w:p>
        </w:tc>
      </w:tr>
      <w:tr w:rsidR="00C33FF1" w:rsidRPr="00F245E6" w14:paraId="078A8D30" w14:textId="77777777" w:rsidTr="003F14DA">
        <w:tc>
          <w:tcPr>
            <w:tcW w:w="988" w:type="dxa"/>
          </w:tcPr>
          <w:p w14:paraId="61BFCCC5" w14:textId="77777777" w:rsidR="00C33FF1" w:rsidRPr="00F245E6" w:rsidRDefault="00C33FF1" w:rsidP="00305183">
            <w:pPr>
              <w:rPr>
                <w:rFonts w:cs="Calibri Light"/>
              </w:rPr>
            </w:pPr>
          </w:p>
        </w:tc>
        <w:tc>
          <w:tcPr>
            <w:tcW w:w="6641" w:type="dxa"/>
          </w:tcPr>
          <w:p w14:paraId="161F8A65" w14:textId="77777777" w:rsidR="00C33FF1" w:rsidRPr="00F245E6" w:rsidRDefault="00C33FF1" w:rsidP="00305183">
            <w:pPr>
              <w:rPr>
                <w:rFonts w:cs="Calibri Light"/>
                <w:color w:val="C00000"/>
              </w:rPr>
            </w:pPr>
          </w:p>
        </w:tc>
        <w:tc>
          <w:tcPr>
            <w:tcW w:w="829" w:type="dxa"/>
            <w:vMerge/>
          </w:tcPr>
          <w:p w14:paraId="530CFC96" w14:textId="77777777" w:rsidR="00C33FF1" w:rsidRPr="00F245E6" w:rsidRDefault="00C33FF1" w:rsidP="00305183">
            <w:pPr>
              <w:rPr>
                <w:rFonts w:cs="Calibri Light"/>
              </w:rPr>
            </w:pPr>
          </w:p>
        </w:tc>
        <w:tc>
          <w:tcPr>
            <w:tcW w:w="829" w:type="dxa"/>
            <w:vMerge/>
          </w:tcPr>
          <w:p w14:paraId="3442F3AA" w14:textId="77777777" w:rsidR="00C33FF1" w:rsidRPr="00F245E6" w:rsidRDefault="00C33FF1" w:rsidP="00305183">
            <w:pPr>
              <w:rPr>
                <w:rFonts w:cs="Calibri Light"/>
              </w:rPr>
            </w:pPr>
          </w:p>
        </w:tc>
      </w:tr>
    </w:tbl>
    <w:p w14:paraId="69572867"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C33FF1" w:rsidRPr="00F245E6" w14:paraId="1AC68411" w14:textId="77777777" w:rsidTr="003F14DA">
        <w:tc>
          <w:tcPr>
            <w:tcW w:w="988" w:type="dxa"/>
          </w:tcPr>
          <w:p w14:paraId="4FB5D993" w14:textId="77777777" w:rsidR="00C33FF1" w:rsidRPr="00F245E6" w:rsidRDefault="00C33FF1" w:rsidP="00305183">
            <w:pPr>
              <w:rPr>
                <w:rFonts w:cs="Calibri Light"/>
              </w:rPr>
            </w:pPr>
            <w:r w:rsidRPr="00F245E6">
              <w:rPr>
                <w:rFonts w:cs="Calibri Light"/>
              </w:rPr>
              <w:t>F.4.5.b</w:t>
            </w:r>
          </w:p>
        </w:tc>
        <w:tc>
          <w:tcPr>
            <w:tcW w:w="6643" w:type="dxa"/>
          </w:tcPr>
          <w:p w14:paraId="0E68B44C" w14:textId="08003939" w:rsidR="00C33FF1" w:rsidRPr="00F245E6" w:rsidRDefault="00C33FF1" w:rsidP="00305183">
            <w:pPr>
              <w:rPr>
                <w:rFonts w:cs="Calibri Light"/>
              </w:rPr>
            </w:pPr>
            <w:r w:rsidRPr="00F245E6">
              <w:rPr>
                <w:rFonts w:cs="Calibri Light"/>
              </w:rPr>
              <w:t xml:space="preserve">Gibt es eine Öffentlichkeitsarbeit zu Umsetzungen aus dem Bereich Soziales, Gesundheit mittels Postwurf, </w:t>
            </w:r>
            <w:r w:rsidR="009E0ABA" w:rsidRPr="00F245E6">
              <w:rPr>
                <w:rFonts w:cs="Calibri Light"/>
              </w:rPr>
              <w:t>E-Mail</w:t>
            </w:r>
            <w:r w:rsidRPr="00F245E6">
              <w:rPr>
                <w:rFonts w:cs="Calibri Light"/>
              </w:rPr>
              <w:t>, Facebook, Twitter?</w:t>
            </w:r>
          </w:p>
          <w:p w14:paraId="61D97D8E" w14:textId="77777777" w:rsidR="00C33FF1" w:rsidRPr="00F245E6" w:rsidRDefault="00C33FF1" w:rsidP="00305183">
            <w:pPr>
              <w:rPr>
                <w:rFonts w:cs="Calibri Light"/>
              </w:rPr>
            </w:pPr>
            <w:r w:rsidRPr="00F245E6">
              <w:rPr>
                <w:rFonts w:cs="Calibri Light"/>
              </w:rPr>
              <w:t>(Ja = 1 Punkt)</w:t>
            </w:r>
          </w:p>
        </w:tc>
        <w:tc>
          <w:tcPr>
            <w:tcW w:w="828" w:type="dxa"/>
            <w:vMerge w:val="restart"/>
          </w:tcPr>
          <w:p w14:paraId="6FB2A865" w14:textId="77777777" w:rsidR="00C33FF1" w:rsidRPr="00F245E6" w:rsidRDefault="00C33FF1" w:rsidP="00305183">
            <w:pPr>
              <w:rPr>
                <w:rFonts w:cs="Calibri Light"/>
              </w:rPr>
            </w:pPr>
            <w:r w:rsidRPr="00F245E6">
              <w:rPr>
                <w:rFonts w:cs="Calibri Light"/>
              </w:rPr>
              <w:t>mögl.</w:t>
            </w:r>
          </w:p>
          <w:p w14:paraId="33F3158A" w14:textId="77777777" w:rsidR="00C33FF1" w:rsidRPr="00F245E6" w:rsidRDefault="00C33FF1" w:rsidP="00305183">
            <w:pPr>
              <w:jc w:val="center"/>
              <w:rPr>
                <w:rFonts w:cs="Calibri Light"/>
                <w:b/>
              </w:rPr>
            </w:pPr>
            <w:r w:rsidRPr="00F245E6">
              <w:rPr>
                <w:rFonts w:cs="Calibri Light"/>
                <w:b/>
              </w:rPr>
              <w:t>1 (K)</w:t>
            </w:r>
          </w:p>
        </w:tc>
        <w:tc>
          <w:tcPr>
            <w:tcW w:w="828" w:type="dxa"/>
            <w:vMerge w:val="restart"/>
          </w:tcPr>
          <w:p w14:paraId="0F8E29E0" w14:textId="77777777" w:rsidR="00C33FF1" w:rsidRPr="00F245E6" w:rsidRDefault="00C33FF1" w:rsidP="00305183">
            <w:pPr>
              <w:rPr>
                <w:rFonts w:cs="Calibri Light"/>
              </w:rPr>
            </w:pPr>
            <w:r w:rsidRPr="00F245E6">
              <w:rPr>
                <w:rFonts w:cs="Calibri Light"/>
              </w:rPr>
              <w:t>tats.</w:t>
            </w:r>
          </w:p>
          <w:p w14:paraId="5BE92893" w14:textId="77777777" w:rsidR="00C33FF1" w:rsidRPr="00F245E6" w:rsidRDefault="00C33FF1" w:rsidP="00305183">
            <w:pPr>
              <w:jc w:val="center"/>
              <w:rPr>
                <w:rFonts w:cs="Calibri Light"/>
                <w:b/>
              </w:rPr>
            </w:pPr>
          </w:p>
        </w:tc>
      </w:tr>
      <w:tr w:rsidR="00C33FF1" w:rsidRPr="00F245E6" w14:paraId="617A7BE8" w14:textId="77777777" w:rsidTr="003F14DA">
        <w:tc>
          <w:tcPr>
            <w:tcW w:w="988" w:type="dxa"/>
          </w:tcPr>
          <w:p w14:paraId="4CC552E5" w14:textId="77777777" w:rsidR="00C33FF1" w:rsidRPr="00F245E6" w:rsidRDefault="00C33FF1" w:rsidP="00305183">
            <w:pPr>
              <w:rPr>
                <w:rFonts w:cs="Calibri Light"/>
              </w:rPr>
            </w:pPr>
          </w:p>
        </w:tc>
        <w:tc>
          <w:tcPr>
            <w:tcW w:w="6643" w:type="dxa"/>
          </w:tcPr>
          <w:p w14:paraId="490A0969" w14:textId="77777777" w:rsidR="00C33FF1" w:rsidRPr="00F245E6" w:rsidRDefault="00C33FF1" w:rsidP="00305183">
            <w:pPr>
              <w:rPr>
                <w:rFonts w:cs="Calibri Light"/>
                <w:color w:val="C00000"/>
              </w:rPr>
            </w:pPr>
          </w:p>
        </w:tc>
        <w:tc>
          <w:tcPr>
            <w:tcW w:w="828" w:type="dxa"/>
            <w:vMerge/>
          </w:tcPr>
          <w:p w14:paraId="2117E267" w14:textId="77777777" w:rsidR="00C33FF1" w:rsidRPr="00F245E6" w:rsidRDefault="00C33FF1" w:rsidP="00305183">
            <w:pPr>
              <w:rPr>
                <w:rFonts w:cs="Calibri Light"/>
              </w:rPr>
            </w:pPr>
          </w:p>
        </w:tc>
        <w:tc>
          <w:tcPr>
            <w:tcW w:w="828" w:type="dxa"/>
            <w:vMerge/>
          </w:tcPr>
          <w:p w14:paraId="2C555A6B" w14:textId="77777777" w:rsidR="00C33FF1" w:rsidRPr="00F245E6" w:rsidRDefault="00C33FF1" w:rsidP="00305183">
            <w:pPr>
              <w:rPr>
                <w:rFonts w:cs="Calibri Light"/>
              </w:rPr>
            </w:pPr>
          </w:p>
        </w:tc>
      </w:tr>
    </w:tbl>
    <w:p w14:paraId="32F06699"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1"/>
        <w:gridCol w:w="829"/>
        <w:gridCol w:w="829"/>
      </w:tblGrid>
      <w:tr w:rsidR="00C33FF1" w:rsidRPr="00F245E6" w14:paraId="27B7B021" w14:textId="77777777" w:rsidTr="003F14DA">
        <w:tc>
          <w:tcPr>
            <w:tcW w:w="988" w:type="dxa"/>
          </w:tcPr>
          <w:p w14:paraId="4B9CC3F6" w14:textId="77777777" w:rsidR="00C33FF1" w:rsidRPr="00F245E6" w:rsidRDefault="00C33FF1" w:rsidP="00305183">
            <w:pPr>
              <w:rPr>
                <w:rFonts w:cs="Calibri Light"/>
              </w:rPr>
            </w:pPr>
            <w:r w:rsidRPr="00F245E6">
              <w:rPr>
                <w:rFonts w:cs="Calibri Light"/>
              </w:rPr>
              <w:t>F.4.5.c</w:t>
            </w:r>
          </w:p>
        </w:tc>
        <w:tc>
          <w:tcPr>
            <w:tcW w:w="6641" w:type="dxa"/>
          </w:tcPr>
          <w:p w14:paraId="5816A00A" w14:textId="77777777" w:rsidR="00C33FF1" w:rsidRPr="00F245E6" w:rsidRDefault="00C33FF1" w:rsidP="00305183">
            <w:pPr>
              <w:rPr>
                <w:rFonts w:cs="Calibri Light"/>
              </w:rPr>
            </w:pPr>
            <w:r w:rsidRPr="00F245E6">
              <w:rPr>
                <w:rFonts w:cs="Calibri Light"/>
              </w:rPr>
              <w:t>Gibt es sonstige Öffentlichkeitsarbeit im Rahmen der Umsetzungen einzelner Maßnahmen z.B. Aktionstag etc.? Beschreibung</w:t>
            </w:r>
          </w:p>
          <w:p w14:paraId="77067A25" w14:textId="77777777" w:rsidR="00C33FF1" w:rsidRPr="00F245E6" w:rsidRDefault="00C33FF1" w:rsidP="00305183">
            <w:pPr>
              <w:rPr>
                <w:rFonts w:cs="Calibri Light"/>
              </w:rPr>
            </w:pPr>
            <w:r w:rsidRPr="00F245E6">
              <w:rPr>
                <w:rFonts w:cs="Calibri Light"/>
              </w:rPr>
              <w:t>(Ja + Beschreibung, 1 Punkt je Maßnahme)</w:t>
            </w:r>
          </w:p>
        </w:tc>
        <w:tc>
          <w:tcPr>
            <w:tcW w:w="829" w:type="dxa"/>
            <w:vMerge w:val="restart"/>
          </w:tcPr>
          <w:p w14:paraId="4E88C777" w14:textId="77777777" w:rsidR="00C33FF1" w:rsidRPr="00F245E6" w:rsidRDefault="00C33FF1" w:rsidP="00305183">
            <w:pPr>
              <w:rPr>
                <w:rFonts w:cs="Calibri Light"/>
              </w:rPr>
            </w:pPr>
            <w:r w:rsidRPr="00F245E6">
              <w:rPr>
                <w:rFonts w:cs="Calibri Light"/>
              </w:rPr>
              <w:t>mögl.</w:t>
            </w:r>
          </w:p>
          <w:p w14:paraId="7058FAF7" w14:textId="77777777" w:rsidR="00C33FF1" w:rsidRPr="00F245E6" w:rsidRDefault="00C33FF1" w:rsidP="00305183">
            <w:pPr>
              <w:jc w:val="center"/>
              <w:rPr>
                <w:rFonts w:cs="Calibri Light"/>
                <w:b/>
              </w:rPr>
            </w:pPr>
            <w:r w:rsidRPr="00F245E6">
              <w:rPr>
                <w:rFonts w:cs="Calibri Light"/>
                <w:b/>
              </w:rPr>
              <w:t>3 (K)</w:t>
            </w:r>
          </w:p>
        </w:tc>
        <w:tc>
          <w:tcPr>
            <w:tcW w:w="829" w:type="dxa"/>
            <w:vMerge w:val="restart"/>
          </w:tcPr>
          <w:p w14:paraId="20A0D4A9" w14:textId="77777777" w:rsidR="00C33FF1" w:rsidRPr="00F245E6" w:rsidRDefault="00C33FF1" w:rsidP="00305183">
            <w:pPr>
              <w:rPr>
                <w:rFonts w:cs="Calibri Light"/>
              </w:rPr>
            </w:pPr>
            <w:r w:rsidRPr="00F245E6">
              <w:rPr>
                <w:rFonts w:cs="Calibri Light"/>
              </w:rPr>
              <w:t>tats.</w:t>
            </w:r>
          </w:p>
          <w:p w14:paraId="550B25D8" w14:textId="77777777" w:rsidR="00C33FF1" w:rsidRPr="00F245E6" w:rsidRDefault="00C33FF1" w:rsidP="00305183">
            <w:pPr>
              <w:jc w:val="center"/>
              <w:rPr>
                <w:rFonts w:cs="Calibri Light"/>
                <w:b/>
              </w:rPr>
            </w:pPr>
          </w:p>
        </w:tc>
      </w:tr>
      <w:tr w:rsidR="00C33FF1" w:rsidRPr="00F245E6" w14:paraId="61C57FA0" w14:textId="77777777" w:rsidTr="003F14DA">
        <w:tc>
          <w:tcPr>
            <w:tcW w:w="988" w:type="dxa"/>
          </w:tcPr>
          <w:p w14:paraId="4CECA19A" w14:textId="77777777" w:rsidR="00C33FF1" w:rsidRPr="00F245E6" w:rsidRDefault="00C33FF1" w:rsidP="00305183">
            <w:pPr>
              <w:rPr>
                <w:rFonts w:cs="Calibri Light"/>
              </w:rPr>
            </w:pPr>
          </w:p>
        </w:tc>
        <w:tc>
          <w:tcPr>
            <w:tcW w:w="6641" w:type="dxa"/>
          </w:tcPr>
          <w:p w14:paraId="2D0072F4" w14:textId="77777777" w:rsidR="00C33FF1" w:rsidRPr="00F245E6" w:rsidRDefault="00C33FF1" w:rsidP="00305183">
            <w:pPr>
              <w:rPr>
                <w:rFonts w:cs="Calibri Light"/>
                <w:color w:val="C00000"/>
              </w:rPr>
            </w:pPr>
          </w:p>
        </w:tc>
        <w:tc>
          <w:tcPr>
            <w:tcW w:w="829" w:type="dxa"/>
            <w:vMerge/>
          </w:tcPr>
          <w:p w14:paraId="0546C499" w14:textId="77777777" w:rsidR="00C33FF1" w:rsidRPr="00F245E6" w:rsidRDefault="00C33FF1" w:rsidP="00305183">
            <w:pPr>
              <w:rPr>
                <w:rFonts w:cs="Calibri Light"/>
              </w:rPr>
            </w:pPr>
          </w:p>
        </w:tc>
        <w:tc>
          <w:tcPr>
            <w:tcW w:w="829" w:type="dxa"/>
            <w:vMerge/>
          </w:tcPr>
          <w:p w14:paraId="06F0DFC7" w14:textId="77777777" w:rsidR="00C33FF1" w:rsidRPr="00F245E6" w:rsidRDefault="00C33FF1" w:rsidP="00305183">
            <w:pPr>
              <w:rPr>
                <w:rFonts w:cs="Calibri Light"/>
              </w:rPr>
            </w:pPr>
          </w:p>
        </w:tc>
      </w:tr>
    </w:tbl>
    <w:p w14:paraId="70BE0F03" w14:textId="47FB980F" w:rsidR="00D94C7A" w:rsidRPr="00F245E6" w:rsidRDefault="00D94C7A" w:rsidP="00D94C7A">
      <w:pPr>
        <w:rPr>
          <w:rFonts w:cs="Calibri Light"/>
        </w:rPr>
      </w:pPr>
    </w:p>
    <w:p w14:paraId="0CE3B1E0" w14:textId="1E074BE3" w:rsidR="00D94C7A" w:rsidRPr="00F245E6" w:rsidRDefault="00D94C7A" w:rsidP="00D94C7A">
      <w:pPr>
        <w:rPr>
          <w:rFonts w:cs="Calibri Light"/>
        </w:rPr>
      </w:pPr>
    </w:p>
    <w:p w14:paraId="162BA94E" w14:textId="6439F9DE" w:rsidR="00D94C7A" w:rsidRPr="00F245E6" w:rsidRDefault="00D94C7A" w:rsidP="002D06C0">
      <w:pPr>
        <w:pBdr>
          <w:top w:val="single" w:sz="4" w:space="1" w:color="auto"/>
          <w:left w:val="single" w:sz="4" w:space="4" w:color="auto"/>
          <w:bottom w:val="single" w:sz="4" w:space="1" w:color="auto"/>
          <w:right w:val="single" w:sz="4" w:space="4" w:color="auto"/>
        </w:pBdr>
        <w:shd w:val="clear" w:color="auto" w:fill="E26B0A"/>
        <w:tabs>
          <w:tab w:val="left" w:pos="426"/>
          <w:tab w:val="left" w:pos="2160"/>
        </w:tabs>
        <w:ind w:left="142" w:right="141"/>
        <w:rPr>
          <w:rFonts w:cs="Calibri Light"/>
          <w:b/>
          <w:color w:val="000000" w:themeColor="text1"/>
        </w:rPr>
      </w:pPr>
      <w:r w:rsidRPr="00F245E6">
        <w:rPr>
          <w:rFonts w:cs="Calibri Light"/>
          <w:b/>
          <w:color w:val="000000" w:themeColor="text1"/>
        </w:rPr>
        <w:t>G</w:t>
      </w:r>
      <w:r w:rsidRPr="00F245E6">
        <w:rPr>
          <w:rFonts w:cs="Calibri Light"/>
          <w:b/>
          <w:color w:val="000000" w:themeColor="text1"/>
        </w:rPr>
        <w:tab/>
        <w:t>Ökonomie</w:t>
      </w:r>
    </w:p>
    <w:p w14:paraId="240AE164" w14:textId="13DC96E6"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7F6DE9" w14:paraId="6CE54D20" w14:textId="77777777" w:rsidTr="003F14DA">
        <w:tc>
          <w:tcPr>
            <w:tcW w:w="988" w:type="dxa"/>
          </w:tcPr>
          <w:p w14:paraId="50757AD1" w14:textId="77777777" w:rsidR="00C33FF1" w:rsidRPr="007F6DE9" w:rsidRDefault="00C33FF1" w:rsidP="00305183">
            <w:pPr>
              <w:rPr>
                <w:rFonts w:cs="Calibri Light"/>
              </w:rPr>
            </w:pPr>
            <w:r w:rsidRPr="007F6DE9">
              <w:rPr>
                <w:rFonts w:cs="Calibri Light"/>
              </w:rPr>
              <w:t>G.1.1.a</w:t>
            </w:r>
          </w:p>
        </w:tc>
        <w:tc>
          <w:tcPr>
            <w:tcW w:w="6645" w:type="dxa"/>
          </w:tcPr>
          <w:p w14:paraId="45F57453" w14:textId="075E8F22" w:rsidR="00C33FF1" w:rsidRPr="007F6DE9" w:rsidRDefault="00C33FF1" w:rsidP="00305183">
            <w:pPr>
              <w:rPr>
                <w:rFonts w:cs="Calibri Light"/>
              </w:rPr>
            </w:pPr>
            <w:r w:rsidRPr="007F6DE9">
              <w:rPr>
                <w:rFonts w:cs="Calibri Light"/>
              </w:rPr>
              <w:t>Welche Ziele gibt es für die wirtschaftliche Entwicklung der Gemeinde und des finanziellen Handlungsspielraumes innerhalb der nächsten ca. 15 Jahre?</w:t>
            </w:r>
          </w:p>
          <w:p w14:paraId="747C6A2B" w14:textId="01538D18" w:rsidR="00C33FF1" w:rsidRPr="007F6DE9" w:rsidRDefault="00C33FF1" w:rsidP="00305183">
            <w:pPr>
              <w:rPr>
                <w:rFonts w:cs="Calibri Light"/>
              </w:rPr>
            </w:pPr>
            <w:r w:rsidRPr="007F6DE9">
              <w:rPr>
                <w:rFonts w:cs="Calibri Light"/>
              </w:rPr>
              <w:t>(Beschreibung = 1 Punkt)</w:t>
            </w:r>
          </w:p>
        </w:tc>
        <w:tc>
          <w:tcPr>
            <w:tcW w:w="827" w:type="dxa"/>
            <w:vMerge w:val="restart"/>
          </w:tcPr>
          <w:p w14:paraId="6401E18A" w14:textId="77777777" w:rsidR="00C33FF1" w:rsidRPr="007F6DE9" w:rsidRDefault="00C33FF1" w:rsidP="00305183">
            <w:pPr>
              <w:rPr>
                <w:rFonts w:cs="Calibri Light"/>
              </w:rPr>
            </w:pPr>
            <w:r w:rsidRPr="007F6DE9">
              <w:rPr>
                <w:rFonts w:cs="Calibri Light"/>
              </w:rPr>
              <w:t>mögl.</w:t>
            </w:r>
          </w:p>
          <w:p w14:paraId="373656F5" w14:textId="77777777" w:rsidR="00C33FF1" w:rsidRPr="007F6DE9" w:rsidRDefault="00C33FF1" w:rsidP="00305183">
            <w:pPr>
              <w:jc w:val="center"/>
              <w:rPr>
                <w:rFonts w:cs="Calibri Light"/>
                <w:b/>
              </w:rPr>
            </w:pPr>
            <w:r w:rsidRPr="007F6DE9">
              <w:rPr>
                <w:rFonts w:cs="Calibri Light"/>
                <w:b/>
              </w:rPr>
              <w:t>1 (M)</w:t>
            </w:r>
          </w:p>
        </w:tc>
        <w:tc>
          <w:tcPr>
            <w:tcW w:w="827" w:type="dxa"/>
            <w:vMerge w:val="restart"/>
          </w:tcPr>
          <w:p w14:paraId="3AB2B717" w14:textId="77777777" w:rsidR="00C33FF1" w:rsidRPr="007F6DE9" w:rsidRDefault="00C33FF1" w:rsidP="00305183">
            <w:pPr>
              <w:rPr>
                <w:rFonts w:cs="Calibri Light"/>
              </w:rPr>
            </w:pPr>
            <w:r w:rsidRPr="007F6DE9">
              <w:rPr>
                <w:rFonts w:cs="Calibri Light"/>
              </w:rPr>
              <w:t>tats.</w:t>
            </w:r>
          </w:p>
          <w:p w14:paraId="7526CF22" w14:textId="77777777" w:rsidR="00C33FF1" w:rsidRPr="007F6DE9" w:rsidRDefault="00C33FF1" w:rsidP="00305183">
            <w:pPr>
              <w:jc w:val="center"/>
              <w:rPr>
                <w:rFonts w:cs="Calibri Light"/>
                <w:b/>
              </w:rPr>
            </w:pPr>
          </w:p>
        </w:tc>
      </w:tr>
      <w:tr w:rsidR="00C33FF1" w:rsidRPr="007F6DE9" w14:paraId="6D52FCB3" w14:textId="77777777" w:rsidTr="003F14DA">
        <w:tc>
          <w:tcPr>
            <w:tcW w:w="988" w:type="dxa"/>
          </w:tcPr>
          <w:p w14:paraId="33CCB58B" w14:textId="77777777" w:rsidR="00C33FF1" w:rsidRPr="007F6DE9" w:rsidRDefault="00C33FF1" w:rsidP="00305183">
            <w:pPr>
              <w:rPr>
                <w:rFonts w:cs="Calibri Light"/>
              </w:rPr>
            </w:pPr>
          </w:p>
        </w:tc>
        <w:tc>
          <w:tcPr>
            <w:tcW w:w="6645" w:type="dxa"/>
          </w:tcPr>
          <w:p w14:paraId="4F5D6525" w14:textId="3EECED40" w:rsidR="00C33FF1" w:rsidRPr="007F6DE9" w:rsidRDefault="00C33FF1" w:rsidP="00305183">
            <w:pPr>
              <w:rPr>
                <w:rFonts w:cs="Calibri Light"/>
                <w:color w:val="C00000"/>
              </w:rPr>
            </w:pPr>
          </w:p>
        </w:tc>
        <w:tc>
          <w:tcPr>
            <w:tcW w:w="827" w:type="dxa"/>
            <w:vMerge/>
          </w:tcPr>
          <w:p w14:paraId="4CFE1980" w14:textId="77777777" w:rsidR="00C33FF1" w:rsidRPr="007F6DE9" w:rsidRDefault="00C33FF1" w:rsidP="00305183">
            <w:pPr>
              <w:rPr>
                <w:rFonts w:cs="Calibri Light"/>
              </w:rPr>
            </w:pPr>
          </w:p>
        </w:tc>
        <w:tc>
          <w:tcPr>
            <w:tcW w:w="827" w:type="dxa"/>
            <w:vMerge/>
          </w:tcPr>
          <w:p w14:paraId="4B253444" w14:textId="77777777" w:rsidR="00C33FF1" w:rsidRPr="007F6DE9" w:rsidRDefault="00C33FF1" w:rsidP="00305183">
            <w:pPr>
              <w:rPr>
                <w:rFonts w:cs="Calibri Light"/>
              </w:rPr>
            </w:pPr>
          </w:p>
        </w:tc>
      </w:tr>
    </w:tbl>
    <w:p w14:paraId="23B563BA" w14:textId="0823066C" w:rsidR="00D94C7A" w:rsidRPr="007F6DE9"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C33FF1" w:rsidRPr="00F245E6" w14:paraId="22EEB0C8" w14:textId="77777777" w:rsidTr="003F14DA">
        <w:tc>
          <w:tcPr>
            <w:tcW w:w="988" w:type="dxa"/>
          </w:tcPr>
          <w:p w14:paraId="00BFA46D" w14:textId="3FA09430" w:rsidR="00C33FF1" w:rsidRPr="007F6DE9" w:rsidRDefault="00C33FF1" w:rsidP="00305183">
            <w:pPr>
              <w:rPr>
                <w:rFonts w:cs="Calibri Light"/>
              </w:rPr>
            </w:pPr>
            <w:r w:rsidRPr="007F6DE9">
              <w:rPr>
                <w:rFonts w:cs="Calibri Light"/>
              </w:rPr>
              <w:t>G.1.1</w:t>
            </w:r>
            <w:r w:rsidR="004C53E2" w:rsidRPr="007F6DE9">
              <w:rPr>
                <w:rFonts w:cs="Calibri Light"/>
              </w:rPr>
              <w:t>.</w:t>
            </w:r>
            <w:r w:rsidRPr="007F6DE9">
              <w:rPr>
                <w:rFonts w:cs="Calibri Light"/>
              </w:rPr>
              <w:t>b</w:t>
            </w:r>
          </w:p>
        </w:tc>
        <w:tc>
          <w:tcPr>
            <w:tcW w:w="6643" w:type="dxa"/>
          </w:tcPr>
          <w:p w14:paraId="53139282" w14:textId="09F26112" w:rsidR="00C33FF1" w:rsidRPr="007F6DE9" w:rsidRDefault="00C33FF1" w:rsidP="00305183">
            <w:pPr>
              <w:rPr>
                <w:rFonts w:cs="Calibri Light"/>
              </w:rPr>
            </w:pPr>
            <w:r w:rsidRPr="007F6DE9">
              <w:rPr>
                <w:rFonts w:cs="Calibri Light"/>
              </w:rPr>
              <w:t xml:space="preserve">Gibt es eine Positionierung der Gemeinde als wirtschaftlich gesunde Gemeinde ohne Nettoneuverschuldung? </w:t>
            </w:r>
          </w:p>
          <w:p w14:paraId="30E865D0" w14:textId="072FABB2" w:rsidR="00C33FF1" w:rsidRPr="007F6DE9" w:rsidRDefault="00C33FF1" w:rsidP="007F6DE9">
            <w:pPr>
              <w:rPr>
                <w:rFonts w:cs="Calibri Light"/>
              </w:rPr>
            </w:pPr>
            <w:r w:rsidRPr="007F6DE9">
              <w:rPr>
                <w:rFonts w:cs="Calibri Light"/>
              </w:rPr>
              <w:t xml:space="preserve">(Ja = </w:t>
            </w:r>
            <w:r w:rsidR="007F6DE9" w:rsidRPr="007F6DE9">
              <w:rPr>
                <w:rFonts w:cs="Calibri Light"/>
              </w:rPr>
              <w:t>2</w:t>
            </w:r>
            <w:r w:rsidRPr="007F6DE9">
              <w:rPr>
                <w:rFonts w:cs="Calibri Light"/>
              </w:rPr>
              <w:t xml:space="preserve"> Punkte)</w:t>
            </w:r>
          </w:p>
        </w:tc>
        <w:tc>
          <w:tcPr>
            <w:tcW w:w="828" w:type="dxa"/>
            <w:vMerge w:val="restart"/>
          </w:tcPr>
          <w:p w14:paraId="5E96A0AC" w14:textId="77777777" w:rsidR="00C33FF1" w:rsidRPr="007F6DE9" w:rsidRDefault="00C33FF1" w:rsidP="00305183">
            <w:pPr>
              <w:rPr>
                <w:rFonts w:cs="Calibri Light"/>
              </w:rPr>
            </w:pPr>
            <w:r w:rsidRPr="007F6DE9">
              <w:rPr>
                <w:rFonts w:cs="Calibri Light"/>
              </w:rPr>
              <w:t>mögl.</w:t>
            </w:r>
          </w:p>
          <w:p w14:paraId="539EC498" w14:textId="756D64F9" w:rsidR="00C33FF1" w:rsidRPr="007F6DE9" w:rsidRDefault="007F6DE9" w:rsidP="00305183">
            <w:pPr>
              <w:jc w:val="center"/>
              <w:rPr>
                <w:rFonts w:cs="Calibri Light"/>
                <w:b/>
              </w:rPr>
            </w:pPr>
            <w:r w:rsidRPr="007F6DE9">
              <w:rPr>
                <w:rFonts w:cs="Calibri Light"/>
                <w:b/>
              </w:rPr>
              <w:t xml:space="preserve">2 </w:t>
            </w:r>
            <w:r w:rsidR="00C33FF1" w:rsidRPr="007F6DE9">
              <w:rPr>
                <w:rFonts w:cs="Calibri Light"/>
                <w:b/>
              </w:rPr>
              <w:t>(K)</w:t>
            </w:r>
          </w:p>
        </w:tc>
        <w:tc>
          <w:tcPr>
            <w:tcW w:w="828" w:type="dxa"/>
            <w:vMerge w:val="restart"/>
          </w:tcPr>
          <w:p w14:paraId="0CE8DA75" w14:textId="77777777" w:rsidR="00C33FF1" w:rsidRPr="00F245E6" w:rsidRDefault="00C33FF1" w:rsidP="00305183">
            <w:pPr>
              <w:rPr>
                <w:rFonts w:cs="Calibri Light"/>
              </w:rPr>
            </w:pPr>
            <w:r w:rsidRPr="007F6DE9">
              <w:rPr>
                <w:rFonts w:cs="Calibri Light"/>
              </w:rPr>
              <w:t>tats.</w:t>
            </w:r>
          </w:p>
          <w:p w14:paraId="5C1168CF" w14:textId="77777777" w:rsidR="00C33FF1" w:rsidRPr="00F245E6" w:rsidRDefault="00C33FF1" w:rsidP="00305183">
            <w:pPr>
              <w:jc w:val="center"/>
              <w:rPr>
                <w:rFonts w:cs="Calibri Light"/>
                <w:b/>
              </w:rPr>
            </w:pPr>
          </w:p>
        </w:tc>
      </w:tr>
      <w:tr w:rsidR="00C33FF1" w:rsidRPr="00F245E6" w14:paraId="4DB1EB19" w14:textId="77777777" w:rsidTr="003F14DA">
        <w:tc>
          <w:tcPr>
            <w:tcW w:w="988" w:type="dxa"/>
          </w:tcPr>
          <w:p w14:paraId="3A00AB7E" w14:textId="77777777" w:rsidR="00C33FF1" w:rsidRPr="00F245E6" w:rsidRDefault="00C33FF1" w:rsidP="00305183">
            <w:pPr>
              <w:rPr>
                <w:rFonts w:cs="Calibri Light"/>
              </w:rPr>
            </w:pPr>
          </w:p>
        </w:tc>
        <w:tc>
          <w:tcPr>
            <w:tcW w:w="6643" w:type="dxa"/>
          </w:tcPr>
          <w:p w14:paraId="46BFDB83" w14:textId="77777777" w:rsidR="00C33FF1" w:rsidRPr="00F245E6" w:rsidRDefault="00C33FF1" w:rsidP="00305183">
            <w:pPr>
              <w:rPr>
                <w:rFonts w:cs="Calibri Light"/>
                <w:color w:val="C00000"/>
              </w:rPr>
            </w:pPr>
          </w:p>
        </w:tc>
        <w:tc>
          <w:tcPr>
            <w:tcW w:w="828" w:type="dxa"/>
            <w:vMerge/>
          </w:tcPr>
          <w:p w14:paraId="49550928" w14:textId="77777777" w:rsidR="00C33FF1" w:rsidRPr="00F245E6" w:rsidRDefault="00C33FF1" w:rsidP="00305183">
            <w:pPr>
              <w:rPr>
                <w:rFonts w:cs="Calibri Light"/>
              </w:rPr>
            </w:pPr>
          </w:p>
        </w:tc>
        <w:tc>
          <w:tcPr>
            <w:tcW w:w="828" w:type="dxa"/>
            <w:vMerge/>
          </w:tcPr>
          <w:p w14:paraId="5E4D11D4" w14:textId="77777777" w:rsidR="00C33FF1" w:rsidRPr="00F245E6" w:rsidRDefault="00C33FF1" w:rsidP="00305183">
            <w:pPr>
              <w:rPr>
                <w:rFonts w:cs="Calibri Light"/>
              </w:rPr>
            </w:pPr>
          </w:p>
        </w:tc>
      </w:tr>
    </w:tbl>
    <w:p w14:paraId="3D950C4D"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5E36CCA3" w14:textId="77777777" w:rsidTr="003F14DA">
        <w:tc>
          <w:tcPr>
            <w:tcW w:w="988" w:type="dxa"/>
          </w:tcPr>
          <w:p w14:paraId="1A05C73B" w14:textId="77777777" w:rsidR="00C33FF1" w:rsidRPr="00F245E6" w:rsidRDefault="00C33FF1" w:rsidP="00305183">
            <w:pPr>
              <w:rPr>
                <w:rFonts w:cs="Calibri Light"/>
              </w:rPr>
            </w:pPr>
            <w:r w:rsidRPr="00F245E6">
              <w:rPr>
                <w:rFonts w:cs="Calibri Light"/>
              </w:rPr>
              <w:t>G.2.1.a</w:t>
            </w:r>
          </w:p>
        </w:tc>
        <w:tc>
          <w:tcPr>
            <w:tcW w:w="6645" w:type="dxa"/>
          </w:tcPr>
          <w:p w14:paraId="6AB8F36E" w14:textId="77777777" w:rsidR="00C33FF1" w:rsidRPr="00F245E6" w:rsidRDefault="00C33FF1" w:rsidP="00305183">
            <w:pPr>
              <w:rPr>
                <w:rFonts w:cs="Calibri Light"/>
              </w:rPr>
            </w:pPr>
            <w:r w:rsidRPr="00F245E6">
              <w:rPr>
                <w:rFonts w:cs="Calibri Light"/>
              </w:rPr>
              <w:t>Gibt es eine Aufarbeitung der wirtschaftlichen Entwicklung der Gemeinde in den vergangenen 10 Jahren? Entwicklungsszenarien für die nächsten 15 Jahre?</w:t>
            </w:r>
          </w:p>
          <w:p w14:paraId="545FAA5C" w14:textId="77777777" w:rsidR="00C33FF1" w:rsidRPr="00F245E6" w:rsidRDefault="00C33FF1" w:rsidP="00305183">
            <w:pPr>
              <w:rPr>
                <w:rFonts w:cs="Calibri Light"/>
              </w:rPr>
            </w:pPr>
            <w:r w:rsidRPr="00F245E6">
              <w:rPr>
                <w:rFonts w:cs="Calibri Light"/>
              </w:rPr>
              <w:t>(Aufarbeitung = 1 Punkt + Zukunftsszenarien = 1 Punkt)</w:t>
            </w:r>
          </w:p>
        </w:tc>
        <w:tc>
          <w:tcPr>
            <w:tcW w:w="827" w:type="dxa"/>
            <w:vMerge w:val="restart"/>
          </w:tcPr>
          <w:p w14:paraId="75177EBC" w14:textId="77777777" w:rsidR="00C33FF1" w:rsidRPr="00F245E6" w:rsidRDefault="00C33FF1" w:rsidP="00305183">
            <w:pPr>
              <w:rPr>
                <w:rFonts w:cs="Calibri Light"/>
              </w:rPr>
            </w:pPr>
            <w:r w:rsidRPr="00F245E6">
              <w:rPr>
                <w:rFonts w:cs="Calibri Light"/>
              </w:rPr>
              <w:t>mögl.</w:t>
            </w:r>
          </w:p>
          <w:p w14:paraId="2165E10B" w14:textId="2553F450" w:rsidR="00C33FF1" w:rsidRPr="00F245E6" w:rsidRDefault="00C33FF1" w:rsidP="00305183">
            <w:pPr>
              <w:jc w:val="center"/>
              <w:rPr>
                <w:rFonts w:cs="Calibri Light"/>
                <w:b/>
              </w:rPr>
            </w:pPr>
            <w:r w:rsidRPr="00F245E6">
              <w:rPr>
                <w:rFonts w:cs="Calibri Light"/>
                <w:b/>
              </w:rPr>
              <w:t>2 (K)</w:t>
            </w:r>
          </w:p>
        </w:tc>
        <w:tc>
          <w:tcPr>
            <w:tcW w:w="827" w:type="dxa"/>
            <w:vMerge w:val="restart"/>
          </w:tcPr>
          <w:p w14:paraId="5C772874" w14:textId="77777777" w:rsidR="00C33FF1" w:rsidRPr="00F245E6" w:rsidRDefault="00C33FF1" w:rsidP="00305183">
            <w:pPr>
              <w:rPr>
                <w:rFonts w:cs="Calibri Light"/>
              </w:rPr>
            </w:pPr>
            <w:r w:rsidRPr="00F245E6">
              <w:rPr>
                <w:rFonts w:cs="Calibri Light"/>
              </w:rPr>
              <w:t>tats.</w:t>
            </w:r>
          </w:p>
          <w:p w14:paraId="6257D297" w14:textId="77777777" w:rsidR="00C33FF1" w:rsidRPr="00F245E6" w:rsidRDefault="00C33FF1" w:rsidP="00305183">
            <w:pPr>
              <w:jc w:val="center"/>
              <w:rPr>
                <w:rFonts w:cs="Calibri Light"/>
                <w:b/>
              </w:rPr>
            </w:pPr>
          </w:p>
        </w:tc>
      </w:tr>
      <w:tr w:rsidR="00C33FF1" w:rsidRPr="00F245E6" w14:paraId="1A1CE3C5" w14:textId="77777777" w:rsidTr="003F14DA">
        <w:tc>
          <w:tcPr>
            <w:tcW w:w="988" w:type="dxa"/>
          </w:tcPr>
          <w:p w14:paraId="775564A0" w14:textId="77777777" w:rsidR="00C33FF1" w:rsidRPr="00F245E6" w:rsidRDefault="00C33FF1" w:rsidP="00305183">
            <w:pPr>
              <w:rPr>
                <w:rFonts w:cs="Calibri Light"/>
              </w:rPr>
            </w:pPr>
          </w:p>
        </w:tc>
        <w:tc>
          <w:tcPr>
            <w:tcW w:w="6645" w:type="dxa"/>
          </w:tcPr>
          <w:p w14:paraId="22023F0B" w14:textId="77777777" w:rsidR="00C33FF1" w:rsidRPr="00F245E6" w:rsidRDefault="00C33FF1" w:rsidP="00305183">
            <w:pPr>
              <w:rPr>
                <w:rFonts w:cs="Calibri Light"/>
                <w:color w:val="C00000"/>
              </w:rPr>
            </w:pPr>
          </w:p>
        </w:tc>
        <w:tc>
          <w:tcPr>
            <w:tcW w:w="827" w:type="dxa"/>
            <w:vMerge/>
          </w:tcPr>
          <w:p w14:paraId="4B3958A5" w14:textId="77777777" w:rsidR="00C33FF1" w:rsidRPr="00F245E6" w:rsidRDefault="00C33FF1" w:rsidP="00305183">
            <w:pPr>
              <w:rPr>
                <w:rFonts w:cs="Calibri Light"/>
              </w:rPr>
            </w:pPr>
          </w:p>
        </w:tc>
        <w:tc>
          <w:tcPr>
            <w:tcW w:w="827" w:type="dxa"/>
            <w:vMerge/>
          </w:tcPr>
          <w:p w14:paraId="720A8F00" w14:textId="77777777" w:rsidR="00C33FF1" w:rsidRPr="00F245E6" w:rsidRDefault="00C33FF1" w:rsidP="00305183">
            <w:pPr>
              <w:rPr>
                <w:rFonts w:cs="Calibri Light"/>
              </w:rPr>
            </w:pPr>
          </w:p>
        </w:tc>
      </w:tr>
    </w:tbl>
    <w:p w14:paraId="615ABE47" w14:textId="1A055018"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C33FF1" w:rsidRPr="00F245E6" w14:paraId="12C893EA" w14:textId="77777777" w:rsidTr="003F14DA">
        <w:tc>
          <w:tcPr>
            <w:tcW w:w="988" w:type="dxa"/>
          </w:tcPr>
          <w:p w14:paraId="71428F18" w14:textId="77777777" w:rsidR="00C33FF1" w:rsidRPr="00F245E6" w:rsidRDefault="00C33FF1" w:rsidP="00305183">
            <w:pPr>
              <w:rPr>
                <w:rFonts w:cs="Calibri Light"/>
              </w:rPr>
            </w:pPr>
            <w:r w:rsidRPr="00F245E6">
              <w:rPr>
                <w:rFonts w:cs="Calibri Light"/>
              </w:rPr>
              <w:t>G.2.1.b</w:t>
            </w:r>
          </w:p>
        </w:tc>
        <w:tc>
          <w:tcPr>
            <w:tcW w:w="6646" w:type="dxa"/>
          </w:tcPr>
          <w:p w14:paraId="21787BBD" w14:textId="0283C92F" w:rsidR="00C33FF1" w:rsidRPr="00F245E6" w:rsidRDefault="00C33FF1" w:rsidP="00305183">
            <w:pPr>
              <w:rPr>
                <w:rFonts w:cs="Calibri Light"/>
              </w:rPr>
            </w:pPr>
            <w:r w:rsidRPr="00F245E6">
              <w:rPr>
                <w:rFonts w:cs="Calibri Light"/>
              </w:rPr>
              <w:t>Hat die Gemeinde eine Gemeinwohlbilanz erstellt und gibt es Ziele bzgl. ihrer Verbesserung?</w:t>
            </w:r>
          </w:p>
          <w:p w14:paraId="262FCA6B" w14:textId="2D0F2AAD" w:rsidR="00C33FF1" w:rsidRPr="00F245E6" w:rsidRDefault="00C33FF1" w:rsidP="00305183">
            <w:pPr>
              <w:rPr>
                <w:rFonts w:cs="Calibri Light"/>
              </w:rPr>
            </w:pPr>
            <w:r w:rsidRPr="00F245E6">
              <w:rPr>
                <w:rFonts w:cs="Calibri Light"/>
              </w:rPr>
              <w:t>(Ja = 2 Punkte)</w:t>
            </w:r>
            <w:r w:rsidR="004C53E2">
              <w:rPr>
                <w:rFonts w:cs="Calibri Light"/>
                <w:noProof/>
              </w:rPr>
              <w:t xml:space="preserve"> </w:t>
            </w:r>
          </w:p>
        </w:tc>
        <w:tc>
          <w:tcPr>
            <w:tcW w:w="826" w:type="dxa"/>
            <w:vMerge w:val="restart"/>
          </w:tcPr>
          <w:p w14:paraId="12752CA9" w14:textId="15C82E98" w:rsidR="00C33FF1" w:rsidRPr="00F245E6" w:rsidRDefault="00C33FF1" w:rsidP="00305183">
            <w:pPr>
              <w:rPr>
                <w:rFonts w:cs="Calibri Light"/>
              </w:rPr>
            </w:pPr>
            <w:r w:rsidRPr="00F245E6">
              <w:rPr>
                <w:rFonts w:cs="Calibri Light"/>
              </w:rPr>
              <w:t>mögl.</w:t>
            </w:r>
          </w:p>
          <w:p w14:paraId="343F154E" w14:textId="41F91FCD" w:rsidR="00C33FF1" w:rsidRPr="00F245E6" w:rsidRDefault="00C33FF1" w:rsidP="00305183">
            <w:pPr>
              <w:jc w:val="center"/>
              <w:rPr>
                <w:rFonts w:cs="Calibri Light"/>
                <w:b/>
              </w:rPr>
            </w:pPr>
            <w:r w:rsidRPr="00F245E6">
              <w:rPr>
                <w:rFonts w:cs="Calibri Light"/>
                <w:b/>
              </w:rPr>
              <w:t>2 (K)</w:t>
            </w:r>
          </w:p>
        </w:tc>
        <w:tc>
          <w:tcPr>
            <w:tcW w:w="827" w:type="dxa"/>
            <w:vMerge w:val="restart"/>
          </w:tcPr>
          <w:p w14:paraId="732116DE" w14:textId="08BBAD0F" w:rsidR="00C33FF1" w:rsidRPr="00F245E6" w:rsidRDefault="00C33FF1" w:rsidP="00305183">
            <w:pPr>
              <w:rPr>
                <w:rFonts w:cs="Calibri Light"/>
              </w:rPr>
            </w:pPr>
            <w:r w:rsidRPr="00F245E6">
              <w:rPr>
                <w:rFonts w:cs="Calibri Light"/>
              </w:rPr>
              <w:t>tats.</w:t>
            </w:r>
          </w:p>
          <w:p w14:paraId="57773211" w14:textId="77777777" w:rsidR="00C33FF1" w:rsidRPr="00F245E6" w:rsidRDefault="00C33FF1" w:rsidP="00305183">
            <w:pPr>
              <w:jc w:val="center"/>
              <w:rPr>
                <w:rFonts w:cs="Calibri Light"/>
                <w:b/>
              </w:rPr>
            </w:pPr>
          </w:p>
        </w:tc>
      </w:tr>
      <w:tr w:rsidR="00C33FF1" w:rsidRPr="00F245E6" w14:paraId="2649CFEB" w14:textId="77777777" w:rsidTr="003F14DA">
        <w:tc>
          <w:tcPr>
            <w:tcW w:w="988" w:type="dxa"/>
          </w:tcPr>
          <w:p w14:paraId="33DF3467" w14:textId="77777777" w:rsidR="00C33FF1" w:rsidRPr="00F245E6" w:rsidRDefault="00C33FF1" w:rsidP="00305183">
            <w:pPr>
              <w:rPr>
                <w:rFonts w:cs="Calibri Light"/>
              </w:rPr>
            </w:pPr>
          </w:p>
        </w:tc>
        <w:tc>
          <w:tcPr>
            <w:tcW w:w="6646" w:type="dxa"/>
          </w:tcPr>
          <w:p w14:paraId="14EA1655" w14:textId="77777777" w:rsidR="00C33FF1" w:rsidRPr="00F245E6" w:rsidRDefault="00C33FF1" w:rsidP="00305183">
            <w:pPr>
              <w:rPr>
                <w:rFonts w:cs="Calibri Light"/>
                <w:color w:val="C00000"/>
              </w:rPr>
            </w:pPr>
          </w:p>
        </w:tc>
        <w:tc>
          <w:tcPr>
            <w:tcW w:w="826" w:type="dxa"/>
            <w:vMerge/>
          </w:tcPr>
          <w:p w14:paraId="73677638" w14:textId="77777777" w:rsidR="00C33FF1" w:rsidRPr="00F245E6" w:rsidRDefault="00C33FF1" w:rsidP="00305183">
            <w:pPr>
              <w:rPr>
                <w:rFonts w:cs="Calibri Light"/>
              </w:rPr>
            </w:pPr>
          </w:p>
        </w:tc>
        <w:tc>
          <w:tcPr>
            <w:tcW w:w="827" w:type="dxa"/>
            <w:vMerge/>
          </w:tcPr>
          <w:p w14:paraId="632F3D26" w14:textId="77777777" w:rsidR="00C33FF1" w:rsidRPr="00F245E6" w:rsidRDefault="00C33FF1" w:rsidP="00305183">
            <w:pPr>
              <w:rPr>
                <w:rFonts w:cs="Calibri Light"/>
              </w:rPr>
            </w:pPr>
          </w:p>
        </w:tc>
      </w:tr>
    </w:tbl>
    <w:p w14:paraId="78BA4089"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C33FF1" w:rsidRPr="007F6DE9" w14:paraId="735CD239" w14:textId="77777777" w:rsidTr="003F14DA">
        <w:tc>
          <w:tcPr>
            <w:tcW w:w="988" w:type="dxa"/>
          </w:tcPr>
          <w:p w14:paraId="1C4AC3A1" w14:textId="77777777" w:rsidR="00C33FF1" w:rsidRPr="007F6DE9" w:rsidRDefault="00C33FF1" w:rsidP="00305183">
            <w:pPr>
              <w:rPr>
                <w:rFonts w:cs="Calibri Light"/>
              </w:rPr>
            </w:pPr>
            <w:r w:rsidRPr="007F6DE9">
              <w:rPr>
                <w:rFonts w:cs="Calibri Light"/>
              </w:rPr>
              <w:lastRenderedPageBreak/>
              <w:t>G1.1.f</w:t>
            </w:r>
          </w:p>
        </w:tc>
        <w:tc>
          <w:tcPr>
            <w:tcW w:w="6643" w:type="dxa"/>
          </w:tcPr>
          <w:p w14:paraId="7B3FB4B4" w14:textId="77777777" w:rsidR="00C33FF1" w:rsidRPr="007F6DE9" w:rsidRDefault="00C33FF1" w:rsidP="00305183">
            <w:pPr>
              <w:rPr>
                <w:rFonts w:cs="Calibri Light"/>
              </w:rPr>
            </w:pPr>
            <w:r w:rsidRPr="007F6DE9">
              <w:rPr>
                <w:rFonts w:cs="Calibri Light"/>
              </w:rPr>
              <w:t>Gibt es Ziele von Veranlagungen nach ethischen u./o. ökologischen Grundsätzen oder nicht spekulativen Kreditderivate?</w:t>
            </w:r>
          </w:p>
          <w:p w14:paraId="56044697" w14:textId="77777777" w:rsidR="00C33FF1" w:rsidRPr="007F6DE9" w:rsidRDefault="00C33FF1" w:rsidP="00305183">
            <w:pPr>
              <w:rPr>
                <w:rFonts w:cs="Calibri Light"/>
              </w:rPr>
            </w:pPr>
            <w:r w:rsidRPr="007F6DE9">
              <w:rPr>
                <w:rFonts w:cs="Calibri Light"/>
              </w:rPr>
              <w:t>(Ja = 1 Punkt)</w:t>
            </w:r>
          </w:p>
        </w:tc>
        <w:tc>
          <w:tcPr>
            <w:tcW w:w="828" w:type="dxa"/>
            <w:vMerge w:val="restart"/>
          </w:tcPr>
          <w:p w14:paraId="7D14E997" w14:textId="77777777" w:rsidR="00C33FF1" w:rsidRPr="007F6DE9" w:rsidRDefault="00C33FF1" w:rsidP="00305183">
            <w:pPr>
              <w:rPr>
                <w:rFonts w:cs="Calibri Light"/>
              </w:rPr>
            </w:pPr>
            <w:r w:rsidRPr="007F6DE9">
              <w:rPr>
                <w:rFonts w:cs="Calibri Light"/>
              </w:rPr>
              <w:t>mögl.</w:t>
            </w:r>
          </w:p>
          <w:p w14:paraId="265244C9" w14:textId="77777777" w:rsidR="00C33FF1" w:rsidRPr="007F6DE9" w:rsidRDefault="00C33FF1" w:rsidP="00305183">
            <w:pPr>
              <w:jc w:val="center"/>
              <w:rPr>
                <w:rFonts w:cs="Calibri Light"/>
                <w:b/>
              </w:rPr>
            </w:pPr>
            <w:r w:rsidRPr="007F6DE9">
              <w:rPr>
                <w:rFonts w:cs="Calibri Light"/>
                <w:b/>
              </w:rPr>
              <w:t>1 (K)</w:t>
            </w:r>
          </w:p>
        </w:tc>
        <w:tc>
          <w:tcPr>
            <w:tcW w:w="828" w:type="dxa"/>
            <w:vMerge w:val="restart"/>
          </w:tcPr>
          <w:p w14:paraId="3D25A178" w14:textId="77777777" w:rsidR="00C33FF1" w:rsidRPr="007F6DE9" w:rsidRDefault="00C33FF1" w:rsidP="00305183">
            <w:pPr>
              <w:rPr>
                <w:rFonts w:cs="Calibri Light"/>
              </w:rPr>
            </w:pPr>
            <w:r w:rsidRPr="007F6DE9">
              <w:rPr>
                <w:rFonts w:cs="Calibri Light"/>
              </w:rPr>
              <w:t>tats.</w:t>
            </w:r>
          </w:p>
          <w:p w14:paraId="67B05940" w14:textId="77777777" w:rsidR="00C33FF1" w:rsidRPr="007F6DE9" w:rsidRDefault="00C33FF1" w:rsidP="00305183">
            <w:pPr>
              <w:jc w:val="center"/>
              <w:rPr>
                <w:rFonts w:cs="Calibri Light"/>
                <w:b/>
              </w:rPr>
            </w:pPr>
          </w:p>
        </w:tc>
      </w:tr>
      <w:tr w:rsidR="00C33FF1" w:rsidRPr="007F6DE9" w14:paraId="171652E3" w14:textId="77777777" w:rsidTr="003F14DA">
        <w:tc>
          <w:tcPr>
            <w:tcW w:w="988" w:type="dxa"/>
          </w:tcPr>
          <w:p w14:paraId="4AF9DD14" w14:textId="77777777" w:rsidR="00C33FF1" w:rsidRPr="007F6DE9" w:rsidRDefault="00C33FF1" w:rsidP="00305183">
            <w:pPr>
              <w:rPr>
                <w:rFonts w:cs="Calibri Light"/>
              </w:rPr>
            </w:pPr>
          </w:p>
        </w:tc>
        <w:tc>
          <w:tcPr>
            <w:tcW w:w="6643" w:type="dxa"/>
          </w:tcPr>
          <w:p w14:paraId="6EA31238" w14:textId="77777777" w:rsidR="00C33FF1" w:rsidRPr="007F6DE9" w:rsidRDefault="00C33FF1" w:rsidP="00305183">
            <w:pPr>
              <w:rPr>
                <w:rFonts w:cs="Calibri Light"/>
                <w:color w:val="C00000"/>
              </w:rPr>
            </w:pPr>
          </w:p>
        </w:tc>
        <w:tc>
          <w:tcPr>
            <w:tcW w:w="828" w:type="dxa"/>
            <w:vMerge/>
          </w:tcPr>
          <w:p w14:paraId="00FED2E7" w14:textId="77777777" w:rsidR="00C33FF1" w:rsidRPr="007F6DE9" w:rsidRDefault="00C33FF1" w:rsidP="00305183">
            <w:pPr>
              <w:rPr>
                <w:rFonts w:cs="Calibri Light"/>
              </w:rPr>
            </w:pPr>
          </w:p>
        </w:tc>
        <w:tc>
          <w:tcPr>
            <w:tcW w:w="828" w:type="dxa"/>
            <w:vMerge/>
          </w:tcPr>
          <w:p w14:paraId="4AED9267" w14:textId="77777777" w:rsidR="00C33FF1" w:rsidRPr="007F6DE9" w:rsidRDefault="00C33FF1" w:rsidP="00305183">
            <w:pPr>
              <w:rPr>
                <w:rFonts w:cs="Calibri Light"/>
              </w:rPr>
            </w:pPr>
          </w:p>
        </w:tc>
      </w:tr>
    </w:tbl>
    <w:p w14:paraId="4E7688C2" w14:textId="77777777" w:rsidR="00D94C7A" w:rsidRPr="007F6DE9"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490484AB" w14:textId="77777777" w:rsidTr="003F14DA">
        <w:tc>
          <w:tcPr>
            <w:tcW w:w="988" w:type="dxa"/>
          </w:tcPr>
          <w:p w14:paraId="34696074" w14:textId="77777777" w:rsidR="00C33FF1" w:rsidRPr="007F6DE9" w:rsidRDefault="00C33FF1" w:rsidP="00305183">
            <w:pPr>
              <w:rPr>
                <w:rFonts w:cs="Calibri Light"/>
              </w:rPr>
            </w:pPr>
            <w:r w:rsidRPr="007F6DE9">
              <w:rPr>
                <w:rFonts w:cs="Calibri Light"/>
              </w:rPr>
              <w:t>G.1.1.e</w:t>
            </w:r>
          </w:p>
        </w:tc>
        <w:tc>
          <w:tcPr>
            <w:tcW w:w="6645" w:type="dxa"/>
          </w:tcPr>
          <w:p w14:paraId="49A62426" w14:textId="77777777" w:rsidR="00C33FF1" w:rsidRPr="007F6DE9" w:rsidRDefault="00C33FF1" w:rsidP="00305183">
            <w:pPr>
              <w:rPr>
                <w:rFonts w:cs="Calibri Light"/>
              </w:rPr>
            </w:pPr>
            <w:r w:rsidRPr="007F6DE9">
              <w:rPr>
                <w:rFonts w:cs="Calibri Light"/>
              </w:rPr>
              <w:t>Gibt es Ziele bzgl. einer Beschaffung nach qualitativen Kriterien (nicht nur Preis)?</w:t>
            </w:r>
          </w:p>
          <w:p w14:paraId="05C58FC3" w14:textId="77777777" w:rsidR="00C33FF1" w:rsidRPr="007F6DE9" w:rsidRDefault="00C33FF1" w:rsidP="00305183">
            <w:pPr>
              <w:rPr>
                <w:rFonts w:cs="Calibri Light"/>
              </w:rPr>
            </w:pPr>
            <w:r w:rsidRPr="007F6DE9">
              <w:rPr>
                <w:rFonts w:cs="Calibri Light"/>
              </w:rPr>
              <w:t>(Ja = 1 Punkt)</w:t>
            </w:r>
          </w:p>
        </w:tc>
        <w:tc>
          <w:tcPr>
            <w:tcW w:w="827" w:type="dxa"/>
            <w:vMerge w:val="restart"/>
          </w:tcPr>
          <w:p w14:paraId="0728EA09" w14:textId="77777777" w:rsidR="00C33FF1" w:rsidRPr="007F6DE9" w:rsidRDefault="00C33FF1" w:rsidP="00305183">
            <w:pPr>
              <w:rPr>
                <w:rFonts w:cs="Calibri Light"/>
              </w:rPr>
            </w:pPr>
            <w:r w:rsidRPr="007F6DE9">
              <w:rPr>
                <w:rFonts w:cs="Calibri Light"/>
              </w:rPr>
              <w:t>mögl.</w:t>
            </w:r>
          </w:p>
          <w:p w14:paraId="47A7059B" w14:textId="77777777" w:rsidR="00C33FF1" w:rsidRPr="007F6DE9" w:rsidRDefault="00C33FF1" w:rsidP="00305183">
            <w:pPr>
              <w:jc w:val="center"/>
              <w:rPr>
                <w:rFonts w:cs="Calibri Light"/>
                <w:b/>
              </w:rPr>
            </w:pPr>
            <w:r w:rsidRPr="007F6DE9">
              <w:rPr>
                <w:rFonts w:cs="Calibri Light"/>
                <w:b/>
              </w:rPr>
              <w:t>1 (K)</w:t>
            </w:r>
          </w:p>
        </w:tc>
        <w:tc>
          <w:tcPr>
            <w:tcW w:w="827" w:type="dxa"/>
            <w:vMerge w:val="restart"/>
          </w:tcPr>
          <w:p w14:paraId="6D8ED6D5" w14:textId="77777777" w:rsidR="00C33FF1" w:rsidRPr="00F245E6" w:rsidRDefault="00C33FF1" w:rsidP="00305183">
            <w:pPr>
              <w:rPr>
                <w:rFonts w:cs="Calibri Light"/>
              </w:rPr>
            </w:pPr>
            <w:r w:rsidRPr="007F6DE9">
              <w:rPr>
                <w:rFonts w:cs="Calibri Light"/>
              </w:rPr>
              <w:t>tats.</w:t>
            </w:r>
          </w:p>
          <w:p w14:paraId="1BD4AD2E" w14:textId="77777777" w:rsidR="00C33FF1" w:rsidRPr="00F245E6" w:rsidRDefault="00C33FF1" w:rsidP="00305183">
            <w:pPr>
              <w:jc w:val="center"/>
              <w:rPr>
                <w:rFonts w:cs="Calibri Light"/>
                <w:b/>
              </w:rPr>
            </w:pPr>
          </w:p>
        </w:tc>
      </w:tr>
      <w:tr w:rsidR="00C33FF1" w:rsidRPr="00F245E6" w14:paraId="6013F21D" w14:textId="77777777" w:rsidTr="003F14DA">
        <w:tc>
          <w:tcPr>
            <w:tcW w:w="988" w:type="dxa"/>
          </w:tcPr>
          <w:p w14:paraId="4D626E7C" w14:textId="77777777" w:rsidR="00C33FF1" w:rsidRPr="00F245E6" w:rsidRDefault="00C33FF1" w:rsidP="00305183">
            <w:pPr>
              <w:rPr>
                <w:rFonts w:cs="Calibri Light"/>
              </w:rPr>
            </w:pPr>
          </w:p>
        </w:tc>
        <w:tc>
          <w:tcPr>
            <w:tcW w:w="6645" w:type="dxa"/>
          </w:tcPr>
          <w:p w14:paraId="54356722" w14:textId="77777777" w:rsidR="00C33FF1" w:rsidRPr="00F245E6" w:rsidRDefault="00C33FF1" w:rsidP="00305183">
            <w:pPr>
              <w:rPr>
                <w:rFonts w:cs="Calibri Light"/>
                <w:color w:val="C00000"/>
              </w:rPr>
            </w:pPr>
          </w:p>
        </w:tc>
        <w:tc>
          <w:tcPr>
            <w:tcW w:w="827" w:type="dxa"/>
            <w:vMerge/>
          </w:tcPr>
          <w:p w14:paraId="1FC26642" w14:textId="77777777" w:rsidR="00C33FF1" w:rsidRPr="00F245E6" w:rsidRDefault="00C33FF1" w:rsidP="00305183">
            <w:pPr>
              <w:rPr>
                <w:rFonts w:cs="Calibri Light"/>
              </w:rPr>
            </w:pPr>
          </w:p>
        </w:tc>
        <w:tc>
          <w:tcPr>
            <w:tcW w:w="827" w:type="dxa"/>
            <w:vMerge/>
          </w:tcPr>
          <w:p w14:paraId="7FD9C2D2" w14:textId="77777777" w:rsidR="00C33FF1" w:rsidRPr="00F245E6" w:rsidRDefault="00C33FF1" w:rsidP="00305183">
            <w:pPr>
              <w:rPr>
                <w:rFonts w:cs="Calibri Light"/>
              </w:rPr>
            </w:pPr>
          </w:p>
        </w:tc>
      </w:tr>
    </w:tbl>
    <w:p w14:paraId="783C3E3D"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3B58D9BA" w14:textId="77777777" w:rsidTr="003F14DA">
        <w:tc>
          <w:tcPr>
            <w:tcW w:w="988" w:type="dxa"/>
          </w:tcPr>
          <w:p w14:paraId="3A2CA618" w14:textId="77777777" w:rsidR="00C33FF1" w:rsidRPr="00F245E6" w:rsidRDefault="00C33FF1" w:rsidP="00305183">
            <w:pPr>
              <w:rPr>
                <w:rFonts w:cs="Calibri Light"/>
              </w:rPr>
            </w:pPr>
            <w:r w:rsidRPr="00F245E6">
              <w:rPr>
                <w:rFonts w:cs="Calibri Light"/>
              </w:rPr>
              <w:t>G.4.5.a</w:t>
            </w:r>
          </w:p>
        </w:tc>
        <w:tc>
          <w:tcPr>
            <w:tcW w:w="6645" w:type="dxa"/>
          </w:tcPr>
          <w:p w14:paraId="5DECAAFA" w14:textId="0B9FEE04" w:rsidR="00C33FF1" w:rsidRPr="00F245E6" w:rsidRDefault="00C33FF1" w:rsidP="00305183">
            <w:pPr>
              <w:rPr>
                <w:rFonts w:cs="Calibri Light"/>
              </w:rPr>
            </w:pPr>
            <w:r w:rsidRPr="00F245E6">
              <w:rPr>
                <w:rFonts w:cs="Calibri Light"/>
              </w:rPr>
              <w:t>Gibt es einen eigenen Budgetposten für die energieraumorientierte Weiterentwicklung der Gemeinde innerhalb der letzten 5 Jahre? Wie hoch ist dieser aktuell (bis 10/11-20 / 21-30 / über 30 Euro je Einwohner)?</w:t>
            </w:r>
          </w:p>
          <w:p w14:paraId="5B6824DE" w14:textId="117ACCAC" w:rsidR="00C33FF1" w:rsidRPr="00F245E6" w:rsidRDefault="00C33FF1" w:rsidP="00305183">
            <w:pPr>
              <w:rPr>
                <w:rFonts w:cs="Calibri Light"/>
              </w:rPr>
            </w:pPr>
            <w:r w:rsidRPr="00F245E6">
              <w:rPr>
                <w:rFonts w:cs="Calibri Light"/>
              </w:rPr>
              <w:t>(ja + &lt; = 10 €/E = 1 Punkt, 11-20 €/E = 2 Punkte, 21-30 €/E = 3 Punkte, über 30 €/E = 4 Punkte)</w:t>
            </w:r>
          </w:p>
        </w:tc>
        <w:tc>
          <w:tcPr>
            <w:tcW w:w="827" w:type="dxa"/>
            <w:vMerge w:val="restart"/>
          </w:tcPr>
          <w:p w14:paraId="455B2FA4" w14:textId="77777777" w:rsidR="00C33FF1" w:rsidRPr="00F245E6" w:rsidRDefault="00C33FF1" w:rsidP="00305183">
            <w:pPr>
              <w:rPr>
                <w:rFonts w:cs="Calibri Light"/>
              </w:rPr>
            </w:pPr>
            <w:r w:rsidRPr="00F245E6">
              <w:rPr>
                <w:rFonts w:cs="Calibri Light"/>
              </w:rPr>
              <w:t>mögl.</w:t>
            </w:r>
          </w:p>
          <w:p w14:paraId="563F7BFF" w14:textId="77777777" w:rsidR="00C33FF1" w:rsidRPr="00F245E6" w:rsidRDefault="00C33FF1" w:rsidP="00305183">
            <w:pPr>
              <w:jc w:val="center"/>
              <w:rPr>
                <w:rFonts w:cs="Calibri Light"/>
                <w:b/>
              </w:rPr>
            </w:pPr>
            <w:r w:rsidRPr="00F245E6">
              <w:rPr>
                <w:rFonts w:cs="Calibri Light"/>
                <w:b/>
              </w:rPr>
              <w:t>4 (K)</w:t>
            </w:r>
          </w:p>
        </w:tc>
        <w:tc>
          <w:tcPr>
            <w:tcW w:w="827" w:type="dxa"/>
            <w:vMerge w:val="restart"/>
          </w:tcPr>
          <w:p w14:paraId="5C84C22C" w14:textId="77777777" w:rsidR="00C33FF1" w:rsidRPr="00F245E6" w:rsidRDefault="00C33FF1" w:rsidP="00305183">
            <w:pPr>
              <w:rPr>
                <w:rFonts w:cs="Calibri Light"/>
              </w:rPr>
            </w:pPr>
            <w:r w:rsidRPr="00F245E6">
              <w:rPr>
                <w:rFonts w:cs="Calibri Light"/>
              </w:rPr>
              <w:t>tats.</w:t>
            </w:r>
          </w:p>
          <w:p w14:paraId="6C19F856" w14:textId="77777777" w:rsidR="00C33FF1" w:rsidRPr="00F245E6" w:rsidRDefault="00C33FF1" w:rsidP="00305183">
            <w:pPr>
              <w:jc w:val="center"/>
              <w:rPr>
                <w:rFonts w:cs="Calibri Light"/>
                <w:b/>
              </w:rPr>
            </w:pPr>
          </w:p>
        </w:tc>
      </w:tr>
      <w:tr w:rsidR="00C33FF1" w:rsidRPr="00F245E6" w14:paraId="43BFB104" w14:textId="77777777" w:rsidTr="003F14DA">
        <w:tc>
          <w:tcPr>
            <w:tcW w:w="988" w:type="dxa"/>
          </w:tcPr>
          <w:p w14:paraId="5AA5905B" w14:textId="77777777" w:rsidR="00C33FF1" w:rsidRPr="00F245E6" w:rsidRDefault="00C33FF1" w:rsidP="00305183">
            <w:pPr>
              <w:rPr>
                <w:rFonts w:cs="Calibri Light"/>
              </w:rPr>
            </w:pPr>
          </w:p>
        </w:tc>
        <w:tc>
          <w:tcPr>
            <w:tcW w:w="6645" w:type="dxa"/>
          </w:tcPr>
          <w:p w14:paraId="1C9FE075" w14:textId="77777777" w:rsidR="00C33FF1" w:rsidRPr="00F245E6" w:rsidRDefault="00C33FF1" w:rsidP="00305183">
            <w:pPr>
              <w:rPr>
                <w:rFonts w:cs="Calibri Light"/>
                <w:color w:val="C00000"/>
              </w:rPr>
            </w:pPr>
          </w:p>
        </w:tc>
        <w:tc>
          <w:tcPr>
            <w:tcW w:w="827" w:type="dxa"/>
            <w:vMerge/>
          </w:tcPr>
          <w:p w14:paraId="3C72A379" w14:textId="77777777" w:rsidR="00C33FF1" w:rsidRPr="00F245E6" w:rsidRDefault="00C33FF1" w:rsidP="00305183">
            <w:pPr>
              <w:rPr>
                <w:rFonts w:cs="Calibri Light"/>
              </w:rPr>
            </w:pPr>
          </w:p>
        </w:tc>
        <w:tc>
          <w:tcPr>
            <w:tcW w:w="827" w:type="dxa"/>
            <w:vMerge/>
          </w:tcPr>
          <w:p w14:paraId="14F630ED" w14:textId="77777777" w:rsidR="00C33FF1" w:rsidRPr="00F245E6" w:rsidRDefault="00C33FF1" w:rsidP="00305183">
            <w:pPr>
              <w:rPr>
                <w:rFonts w:cs="Calibri Light"/>
              </w:rPr>
            </w:pPr>
          </w:p>
        </w:tc>
      </w:tr>
    </w:tbl>
    <w:p w14:paraId="2BF6B3C8"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C33FF1" w:rsidRPr="00F245E6" w14:paraId="50F2135B" w14:textId="77777777" w:rsidTr="00A7012D">
        <w:tc>
          <w:tcPr>
            <w:tcW w:w="988" w:type="dxa"/>
          </w:tcPr>
          <w:p w14:paraId="325BC484" w14:textId="77777777" w:rsidR="00C33FF1" w:rsidRPr="00F245E6" w:rsidRDefault="00C33FF1" w:rsidP="00305183">
            <w:pPr>
              <w:rPr>
                <w:rFonts w:cs="Calibri Light"/>
              </w:rPr>
            </w:pPr>
            <w:r w:rsidRPr="00F245E6">
              <w:rPr>
                <w:rFonts w:cs="Calibri Light"/>
              </w:rPr>
              <w:t>G.4.5.b</w:t>
            </w:r>
          </w:p>
        </w:tc>
        <w:tc>
          <w:tcPr>
            <w:tcW w:w="6646" w:type="dxa"/>
          </w:tcPr>
          <w:p w14:paraId="058ED306" w14:textId="62DB2D2D" w:rsidR="00C33FF1" w:rsidRPr="00F245E6" w:rsidRDefault="00C33FF1" w:rsidP="00305183">
            <w:pPr>
              <w:rPr>
                <w:rFonts w:cs="Calibri Light"/>
              </w:rPr>
            </w:pPr>
            <w:r w:rsidRPr="00F245E6">
              <w:rPr>
                <w:rFonts w:cs="Calibri Light"/>
              </w:rPr>
              <w:t>Gibt es einen eigenen Budgetposten für Risikovorsorge aufgrund der zu erwartenden Herausforderungen? Wie hoch ist dieser aktuell (bis 10/11-20 / 21-30 / über 30 Euro je Einwohner)?</w:t>
            </w:r>
          </w:p>
          <w:p w14:paraId="53424334" w14:textId="5E1F6CEE" w:rsidR="00C33FF1" w:rsidRPr="00F245E6" w:rsidRDefault="00C33FF1" w:rsidP="00305183">
            <w:pPr>
              <w:rPr>
                <w:rFonts w:cs="Calibri Light"/>
              </w:rPr>
            </w:pPr>
            <w:r w:rsidRPr="00F245E6">
              <w:rPr>
                <w:rFonts w:cs="Calibri Light"/>
              </w:rPr>
              <w:t>(ja + &lt; = 10 €/E = 1 Punkt, 11-20 €/E = 2 Punkte, 21-30 €/E = 3 Punkte, über 30 €/E = 4 Punkte)</w:t>
            </w:r>
            <w:r w:rsidR="00C74C67">
              <w:rPr>
                <w:rFonts w:cs="Calibri Light"/>
              </w:rPr>
              <w:t xml:space="preserve"> </w:t>
            </w:r>
            <w:r w:rsidRPr="00F245E6">
              <w:rPr>
                <w:rFonts w:cs="Calibri Light"/>
              </w:rPr>
              <w:t>= 1 Punkt, 11-20 €/E = 2 Punkte, 21-30 €/E = 3 Punkte, über 30 €/E = 4 Punkte)</w:t>
            </w:r>
          </w:p>
        </w:tc>
        <w:tc>
          <w:tcPr>
            <w:tcW w:w="826" w:type="dxa"/>
            <w:vMerge w:val="restart"/>
          </w:tcPr>
          <w:p w14:paraId="3018FA4F" w14:textId="77777777" w:rsidR="00C33FF1" w:rsidRPr="00F245E6" w:rsidRDefault="00C33FF1" w:rsidP="00305183">
            <w:pPr>
              <w:rPr>
                <w:rFonts w:cs="Calibri Light"/>
              </w:rPr>
            </w:pPr>
            <w:r w:rsidRPr="00F245E6">
              <w:rPr>
                <w:rFonts w:cs="Calibri Light"/>
              </w:rPr>
              <w:t>mögl.</w:t>
            </w:r>
          </w:p>
          <w:p w14:paraId="49476910" w14:textId="77777777" w:rsidR="00C33FF1" w:rsidRPr="00F245E6" w:rsidRDefault="00C33FF1" w:rsidP="00305183">
            <w:pPr>
              <w:jc w:val="center"/>
              <w:rPr>
                <w:rFonts w:cs="Calibri Light"/>
                <w:b/>
              </w:rPr>
            </w:pPr>
            <w:r w:rsidRPr="00F245E6">
              <w:rPr>
                <w:rFonts w:cs="Calibri Light"/>
                <w:b/>
              </w:rPr>
              <w:t>4 (K)</w:t>
            </w:r>
          </w:p>
        </w:tc>
        <w:tc>
          <w:tcPr>
            <w:tcW w:w="827" w:type="dxa"/>
            <w:vMerge w:val="restart"/>
          </w:tcPr>
          <w:p w14:paraId="539665C6" w14:textId="77777777" w:rsidR="00C33FF1" w:rsidRPr="00F245E6" w:rsidRDefault="00C33FF1" w:rsidP="00305183">
            <w:pPr>
              <w:rPr>
                <w:rFonts w:cs="Calibri Light"/>
              </w:rPr>
            </w:pPr>
            <w:r w:rsidRPr="00F245E6">
              <w:rPr>
                <w:rFonts w:cs="Calibri Light"/>
              </w:rPr>
              <w:t>tats.</w:t>
            </w:r>
          </w:p>
          <w:p w14:paraId="4BCB4A66" w14:textId="77777777" w:rsidR="00C33FF1" w:rsidRPr="00F245E6" w:rsidRDefault="00C33FF1" w:rsidP="00305183">
            <w:pPr>
              <w:jc w:val="center"/>
              <w:rPr>
                <w:rFonts w:cs="Calibri Light"/>
                <w:b/>
              </w:rPr>
            </w:pPr>
          </w:p>
        </w:tc>
      </w:tr>
      <w:tr w:rsidR="00C33FF1" w:rsidRPr="00F245E6" w14:paraId="734DEDBB" w14:textId="77777777" w:rsidTr="00A7012D">
        <w:tc>
          <w:tcPr>
            <w:tcW w:w="988" w:type="dxa"/>
          </w:tcPr>
          <w:p w14:paraId="71DD5DE7" w14:textId="77777777" w:rsidR="00C33FF1" w:rsidRPr="00F245E6" w:rsidRDefault="00C33FF1" w:rsidP="00305183">
            <w:pPr>
              <w:rPr>
                <w:rFonts w:cs="Calibri Light"/>
              </w:rPr>
            </w:pPr>
          </w:p>
        </w:tc>
        <w:tc>
          <w:tcPr>
            <w:tcW w:w="6646" w:type="dxa"/>
          </w:tcPr>
          <w:p w14:paraId="54684A92" w14:textId="77777777" w:rsidR="00C33FF1" w:rsidRPr="00F245E6" w:rsidRDefault="00C33FF1" w:rsidP="00305183">
            <w:pPr>
              <w:rPr>
                <w:rFonts w:cs="Calibri Light"/>
                <w:color w:val="C00000"/>
              </w:rPr>
            </w:pPr>
          </w:p>
        </w:tc>
        <w:tc>
          <w:tcPr>
            <w:tcW w:w="826" w:type="dxa"/>
            <w:vMerge/>
          </w:tcPr>
          <w:p w14:paraId="4001B35B" w14:textId="77777777" w:rsidR="00C33FF1" w:rsidRPr="00F245E6" w:rsidRDefault="00C33FF1" w:rsidP="00305183">
            <w:pPr>
              <w:rPr>
                <w:rFonts w:cs="Calibri Light"/>
              </w:rPr>
            </w:pPr>
          </w:p>
        </w:tc>
        <w:tc>
          <w:tcPr>
            <w:tcW w:w="827" w:type="dxa"/>
            <w:vMerge/>
          </w:tcPr>
          <w:p w14:paraId="1C4A8E9D" w14:textId="77777777" w:rsidR="00C33FF1" w:rsidRPr="00F245E6" w:rsidRDefault="00C33FF1" w:rsidP="00305183">
            <w:pPr>
              <w:rPr>
                <w:rFonts w:cs="Calibri Light"/>
              </w:rPr>
            </w:pPr>
          </w:p>
        </w:tc>
      </w:tr>
    </w:tbl>
    <w:p w14:paraId="0FA610D4"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4"/>
        <w:gridCol w:w="827"/>
        <w:gridCol w:w="828"/>
      </w:tblGrid>
      <w:tr w:rsidR="00C33FF1" w:rsidRPr="00F245E6" w14:paraId="6371F3F0" w14:textId="77777777" w:rsidTr="00A7012D">
        <w:tc>
          <w:tcPr>
            <w:tcW w:w="988" w:type="dxa"/>
          </w:tcPr>
          <w:p w14:paraId="70E04C16" w14:textId="77777777" w:rsidR="00C33FF1" w:rsidRPr="00F245E6" w:rsidRDefault="00C33FF1" w:rsidP="00305183">
            <w:pPr>
              <w:rPr>
                <w:rFonts w:cs="Calibri Light"/>
              </w:rPr>
            </w:pPr>
            <w:r w:rsidRPr="00F245E6">
              <w:rPr>
                <w:rFonts w:cs="Calibri Light"/>
              </w:rPr>
              <w:t>G.4.5.c</w:t>
            </w:r>
          </w:p>
        </w:tc>
        <w:tc>
          <w:tcPr>
            <w:tcW w:w="6644" w:type="dxa"/>
          </w:tcPr>
          <w:p w14:paraId="67D3D53C" w14:textId="77777777" w:rsidR="00C33FF1" w:rsidRPr="00F245E6" w:rsidRDefault="00C33FF1" w:rsidP="00305183">
            <w:pPr>
              <w:rPr>
                <w:rFonts w:cs="Calibri Light"/>
              </w:rPr>
            </w:pPr>
            <w:r w:rsidRPr="00F245E6">
              <w:rPr>
                <w:rFonts w:cs="Calibri Light"/>
              </w:rPr>
              <w:t>Wurde in den vergangenen 5 Jahren die Quote freie Finanzspritze erhöht? Wenn ja, geringfügig oder wesentlich im Verhältnis zum Gesamthaushalt?</w:t>
            </w:r>
          </w:p>
          <w:p w14:paraId="44A858B5" w14:textId="77777777" w:rsidR="00C33FF1" w:rsidRPr="00F245E6" w:rsidRDefault="00C33FF1" w:rsidP="00305183">
            <w:pPr>
              <w:rPr>
                <w:rFonts w:cs="Calibri Light"/>
              </w:rPr>
            </w:pPr>
            <w:r w:rsidRPr="00F245E6">
              <w:rPr>
                <w:rFonts w:cs="Calibri Light"/>
              </w:rPr>
              <w:t>(Ja + geringfügig = 1 Punkt + wesentlich = 2 Punkte)</w:t>
            </w:r>
          </w:p>
        </w:tc>
        <w:tc>
          <w:tcPr>
            <w:tcW w:w="827" w:type="dxa"/>
            <w:vMerge w:val="restart"/>
          </w:tcPr>
          <w:p w14:paraId="095FDF8A" w14:textId="77777777" w:rsidR="00C33FF1" w:rsidRPr="00F245E6" w:rsidRDefault="00C33FF1" w:rsidP="00305183">
            <w:pPr>
              <w:rPr>
                <w:rFonts w:cs="Calibri Light"/>
              </w:rPr>
            </w:pPr>
            <w:r w:rsidRPr="00F245E6">
              <w:rPr>
                <w:rFonts w:cs="Calibri Light"/>
              </w:rPr>
              <w:t>mögl.</w:t>
            </w:r>
          </w:p>
          <w:p w14:paraId="3E0F650F" w14:textId="77777777" w:rsidR="00C33FF1" w:rsidRPr="00F245E6" w:rsidRDefault="00C33FF1" w:rsidP="00305183">
            <w:pPr>
              <w:jc w:val="center"/>
              <w:rPr>
                <w:rFonts w:cs="Calibri Light"/>
                <w:b/>
              </w:rPr>
            </w:pPr>
            <w:r w:rsidRPr="00F245E6">
              <w:rPr>
                <w:rFonts w:cs="Calibri Light"/>
                <w:b/>
              </w:rPr>
              <w:t>3 (K)</w:t>
            </w:r>
          </w:p>
        </w:tc>
        <w:tc>
          <w:tcPr>
            <w:tcW w:w="828" w:type="dxa"/>
            <w:vMerge w:val="restart"/>
          </w:tcPr>
          <w:p w14:paraId="6FA4C591" w14:textId="77777777" w:rsidR="00C33FF1" w:rsidRPr="00F245E6" w:rsidRDefault="00C33FF1" w:rsidP="00305183">
            <w:pPr>
              <w:rPr>
                <w:rFonts w:cs="Calibri Light"/>
              </w:rPr>
            </w:pPr>
            <w:r w:rsidRPr="00F245E6">
              <w:rPr>
                <w:rFonts w:cs="Calibri Light"/>
              </w:rPr>
              <w:t>tats.</w:t>
            </w:r>
          </w:p>
          <w:p w14:paraId="1F3C32B4" w14:textId="77777777" w:rsidR="00C33FF1" w:rsidRPr="00F245E6" w:rsidRDefault="00C33FF1" w:rsidP="00305183">
            <w:pPr>
              <w:jc w:val="center"/>
              <w:rPr>
                <w:rFonts w:cs="Calibri Light"/>
                <w:b/>
              </w:rPr>
            </w:pPr>
          </w:p>
        </w:tc>
      </w:tr>
      <w:tr w:rsidR="00C33FF1" w:rsidRPr="00F245E6" w14:paraId="2B6C503B" w14:textId="77777777" w:rsidTr="00A7012D">
        <w:tc>
          <w:tcPr>
            <w:tcW w:w="988" w:type="dxa"/>
          </w:tcPr>
          <w:p w14:paraId="25A82225" w14:textId="77777777" w:rsidR="00C33FF1" w:rsidRPr="00F245E6" w:rsidRDefault="00C33FF1" w:rsidP="00305183">
            <w:pPr>
              <w:rPr>
                <w:rFonts w:cs="Calibri Light"/>
              </w:rPr>
            </w:pPr>
          </w:p>
        </w:tc>
        <w:tc>
          <w:tcPr>
            <w:tcW w:w="6644" w:type="dxa"/>
          </w:tcPr>
          <w:p w14:paraId="3E32A4C2" w14:textId="77777777" w:rsidR="00C33FF1" w:rsidRPr="00F245E6" w:rsidRDefault="00C33FF1" w:rsidP="00305183">
            <w:pPr>
              <w:rPr>
                <w:rFonts w:cs="Calibri Light"/>
                <w:color w:val="C00000"/>
              </w:rPr>
            </w:pPr>
          </w:p>
        </w:tc>
        <w:tc>
          <w:tcPr>
            <w:tcW w:w="827" w:type="dxa"/>
            <w:vMerge/>
          </w:tcPr>
          <w:p w14:paraId="37E76C9C" w14:textId="77777777" w:rsidR="00C33FF1" w:rsidRPr="00F245E6" w:rsidRDefault="00C33FF1" w:rsidP="00305183">
            <w:pPr>
              <w:rPr>
                <w:rFonts w:cs="Calibri Light"/>
              </w:rPr>
            </w:pPr>
          </w:p>
        </w:tc>
        <w:tc>
          <w:tcPr>
            <w:tcW w:w="828" w:type="dxa"/>
            <w:vMerge/>
          </w:tcPr>
          <w:p w14:paraId="443E771C" w14:textId="77777777" w:rsidR="00C33FF1" w:rsidRPr="00F245E6" w:rsidRDefault="00C33FF1" w:rsidP="00305183">
            <w:pPr>
              <w:rPr>
                <w:rFonts w:cs="Calibri Light"/>
              </w:rPr>
            </w:pPr>
          </w:p>
        </w:tc>
      </w:tr>
    </w:tbl>
    <w:p w14:paraId="754E9FD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646F57D1" w14:textId="77777777" w:rsidTr="00A7012D">
        <w:tc>
          <w:tcPr>
            <w:tcW w:w="988" w:type="dxa"/>
          </w:tcPr>
          <w:p w14:paraId="645765C7" w14:textId="77777777" w:rsidR="00C33FF1" w:rsidRPr="00F245E6" w:rsidRDefault="00C33FF1" w:rsidP="00305183">
            <w:pPr>
              <w:rPr>
                <w:rFonts w:cs="Calibri Light"/>
              </w:rPr>
            </w:pPr>
            <w:r w:rsidRPr="00F245E6">
              <w:rPr>
                <w:rFonts w:cs="Calibri Light"/>
              </w:rPr>
              <w:t>G.4.5.d</w:t>
            </w:r>
          </w:p>
        </w:tc>
        <w:tc>
          <w:tcPr>
            <w:tcW w:w="6645" w:type="dxa"/>
          </w:tcPr>
          <w:p w14:paraId="07E87F9A" w14:textId="123DBFF3" w:rsidR="00C33FF1" w:rsidRPr="00F245E6" w:rsidRDefault="00C33FF1" w:rsidP="00305183">
            <w:pPr>
              <w:rPr>
                <w:rFonts w:cs="Calibri Light"/>
              </w:rPr>
            </w:pPr>
            <w:r w:rsidRPr="00F245E6">
              <w:rPr>
                <w:rFonts w:cs="Calibri Light"/>
              </w:rPr>
              <w:t>Wurde</w:t>
            </w:r>
            <w:r w:rsidR="00677C80">
              <w:rPr>
                <w:rFonts w:cs="Calibri Light"/>
              </w:rPr>
              <w:t>n</w:t>
            </w:r>
            <w:r w:rsidRPr="00F245E6">
              <w:rPr>
                <w:rFonts w:cs="Calibri Light"/>
              </w:rPr>
              <w:t xml:space="preserve"> in den vergangenen 5 Jahren die Finanzschulden je Einwohner verringert? Wenn ja, geringfügig oder wesentlich im Verhältnis zum Gesamthaushalt?</w:t>
            </w:r>
          </w:p>
          <w:p w14:paraId="7D73F788" w14:textId="77777777" w:rsidR="00C33FF1" w:rsidRPr="00F245E6" w:rsidRDefault="00C33FF1" w:rsidP="00305183">
            <w:pPr>
              <w:rPr>
                <w:rFonts w:cs="Calibri Light"/>
              </w:rPr>
            </w:pPr>
            <w:r w:rsidRPr="00F245E6">
              <w:rPr>
                <w:rFonts w:cs="Calibri Light"/>
              </w:rPr>
              <w:t>(Ja + geringfügig = 1 Punkt + wesentlich = 2 Punkte)</w:t>
            </w:r>
          </w:p>
        </w:tc>
        <w:tc>
          <w:tcPr>
            <w:tcW w:w="827" w:type="dxa"/>
            <w:vMerge w:val="restart"/>
          </w:tcPr>
          <w:p w14:paraId="64EC0C46" w14:textId="77777777" w:rsidR="00C33FF1" w:rsidRPr="00F245E6" w:rsidRDefault="00C33FF1" w:rsidP="00305183">
            <w:pPr>
              <w:rPr>
                <w:rFonts w:cs="Calibri Light"/>
              </w:rPr>
            </w:pPr>
            <w:r w:rsidRPr="00F245E6">
              <w:rPr>
                <w:rFonts w:cs="Calibri Light"/>
              </w:rPr>
              <w:t>mögl.</w:t>
            </w:r>
          </w:p>
          <w:p w14:paraId="4E9FBA9C" w14:textId="77777777" w:rsidR="00C33FF1" w:rsidRPr="00F245E6" w:rsidRDefault="00C33FF1" w:rsidP="00305183">
            <w:pPr>
              <w:jc w:val="center"/>
              <w:rPr>
                <w:rFonts w:cs="Calibri Light"/>
                <w:b/>
              </w:rPr>
            </w:pPr>
            <w:r w:rsidRPr="00F245E6">
              <w:rPr>
                <w:rFonts w:cs="Calibri Light"/>
                <w:b/>
              </w:rPr>
              <w:t>3 (K)</w:t>
            </w:r>
          </w:p>
        </w:tc>
        <w:tc>
          <w:tcPr>
            <w:tcW w:w="827" w:type="dxa"/>
            <w:vMerge w:val="restart"/>
          </w:tcPr>
          <w:p w14:paraId="60C6E310" w14:textId="77777777" w:rsidR="00C33FF1" w:rsidRPr="00F245E6" w:rsidRDefault="00C33FF1" w:rsidP="00305183">
            <w:pPr>
              <w:rPr>
                <w:rFonts w:cs="Calibri Light"/>
              </w:rPr>
            </w:pPr>
            <w:r w:rsidRPr="00F245E6">
              <w:rPr>
                <w:rFonts w:cs="Calibri Light"/>
              </w:rPr>
              <w:t>tats.</w:t>
            </w:r>
          </w:p>
          <w:p w14:paraId="4901C856" w14:textId="77777777" w:rsidR="00C33FF1" w:rsidRPr="00F245E6" w:rsidRDefault="00C33FF1" w:rsidP="00305183">
            <w:pPr>
              <w:jc w:val="center"/>
              <w:rPr>
                <w:rFonts w:cs="Calibri Light"/>
                <w:b/>
              </w:rPr>
            </w:pPr>
          </w:p>
        </w:tc>
      </w:tr>
      <w:tr w:rsidR="00C33FF1" w:rsidRPr="00F245E6" w14:paraId="2149B302" w14:textId="77777777" w:rsidTr="00A7012D">
        <w:tc>
          <w:tcPr>
            <w:tcW w:w="988" w:type="dxa"/>
          </w:tcPr>
          <w:p w14:paraId="1E88DF32" w14:textId="77777777" w:rsidR="00C33FF1" w:rsidRPr="00F245E6" w:rsidRDefault="00C33FF1" w:rsidP="00305183">
            <w:pPr>
              <w:rPr>
                <w:rFonts w:cs="Calibri Light"/>
              </w:rPr>
            </w:pPr>
          </w:p>
        </w:tc>
        <w:tc>
          <w:tcPr>
            <w:tcW w:w="6645" w:type="dxa"/>
          </w:tcPr>
          <w:p w14:paraId="03E734B8" w14:textId="77777777" w:rsidR="00C33FF1" w:rsidRPr="00F245E6" w:rsidRDefault="00C33FF1" w:rsidP="00305183">
            <w:pPr>
              <w:rPr>
                <w:rFonts w:cs="Calibri Light"/>
                <w:color w:val="C00000"/>
              </w:rPr>
            </w:pPr>
          </w:p>
        </w:tc>
        <w:tc>
          <w:tcPr>
            <w:tcW w:w="827" w:type="dxa"/>
            <w:vMerge/>
          </w:tcPr>
          <w:p w14:paraId="57DE291F" w14:textId="77777777" w:rsidR="00C33FF1" w:rsidRPr="00F245E6" w:rsidRDefault="00C33FF1" w:rsidP="00305183">
            <w:pPr>
              <w:rPr>
                <w:rFonts w:cs="Calibri Light"/>
              </w:rPr>
            </w:pPr>
          </w:p>
        </w:tc>
        <w:tc>
          <w:tcPr>
            <w:tcW w:w="827" w:type="dxa"/>
            <w:vMerge/>
          </w:tcPr>
          <w:p w14:paraId="00DC5F89" w14:textId="77777777" w:rsidR="00C33FF1" w:rsidRPr="00F245E6" w:rsidRDefault="00C33FF1" w:rsidP="00305183">
            <w:pPr>
              <w:rPr>
                <w:rFonts w:cs="Calibri Light"/>
              </w:rPr>
            </w:pPr>
          </w:p>
        </w:tc>
      </w:tr>
    </w:tbl>
    <w:p w14:paraId="23651BF6"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618AAE4B" w14:textId="77777777" w:rsidTr="00A7012D">
        <w:tc>
          <w:tcPr>
            <w:tcW w:w="988" w:type="dxa"/>
          </w:tcPr>
          <w:p w14:paraId="78EE6F3D" w14:textId="77777777" w:rsidR="00C33FF1" w:rsidRPr="00F245E6" w:rsidRDefault="00C33FF1" w:rsidP="00305183">
            <w:pPr>
              <w:rPr>
                <w:rFonts w:cs="Calibri Light"/>
              </w:rPr>
            </w:pPr>
            <w:r w:rsidRPr="00F245E6">
              <w:rPr>
                <w:rFonts w:cs="Calibri Light"/>
              </w:rPr>
              <w:t>G.4.5.e</w:t>
            </w:r>
          </w:p>
        </w:tc>
        <w:tc>
          <w:tcPr>
            <w:tcW w:w="6645" w:type="dxa"/>
          </w:tcPr>
          <w:p w14:paraId="6E2E6890" w14:textId="65F98180" w:rsidR="00C33FF1" w:rsidRPr="00F245E6" w:rsidRDefault="00C33FF1" w:rsidP="00305183">
            <w:pPr>
              <w:rPr>
                <w:rFonts w:cs="Calibri Light"/>
              </w:rPr>
            </w:pPr>
            <w:r w:rsidRPr="00F245E6">
              <w:rPr>
                <w:rFonts w:cs="Calibri Light"/>
              </w:rPr>
              <w:t>Wurde</w:t>
            </w:r>
            <w:r w:rsidR="00677C80">
              <w:rPr>
                <w:rFonts w:cs="Calibri Light"/>
              </w:rPr>
              <w:t>n</w:t>
            </w:r>
            <w:r w:rsidRPr="00F245E6">
              <w:rPr>
                <w:rFonts w:cs="Calibri Light"/>
              </w:rPr>
              <w:t xml:space="preserve"> in den vergangenen 5 Jahren die Einnahmen je Einwohner erhöht? Wenn ja, geringfügig oder wesentlich im Verhältnis zum Gesamthaushalt?</w:t>
            </w:r>
          </w:p>
          <w:p w14:paraId="056E460A" w14:textId="77777777" w:rsidR="00C33FF1" w:rsidRPr="00F245E6" w:rsidRDefault="00C33FF1" w:rsidP="00305183">
            <w:pPr>
              <w:rPr>
                <w:rFonts w:cs="Calibri Light"/>
              </w:rPr>
            </w:pPr>
            <w:r w:rsidRPr="00F245E6">
              <w:rPr>
                <w:rFonts w:cs="Calibri Light"/>
              </w:rPr>
              <w:t>(Ja + geringfügig = 1 Punkt + wesentlich = 2 Punkte)</w:t>
            </w:r>
          </w:p>
        </w:tc>
        <w:tc>
          <w:tcPr>
            <w:tcW w:w="827" w:type="dxa"/>
            <w:vMerge w:val="restart"/>
          </w:tcPr>
          <w:p w14:paraId="7281AC7F" w14:textId="77777777" w:rsidR="00C33FF1" w:rsidRPr="00F245E6" w:rsidRDefault="00C33FF1" w:rsidP="00305183">
            <w:pPr>
              <w:rPr>
                <w:rFonts w:cs="Calibri Light"/>
              </w:rPr>
            </w:pPr>
            <w:r w:rsidRPr="00F245E6">
              <w:rPr>
                <w:rFonts w:cs="Calibri Light"/>
              </w:rPr>
              <w:t>mögl.</w:t>
            </w:r>
          </w:p>
          <w:p w14:paraId="73C36D2F" w14:textId="77777777" w:rsidR="00C33FF1" w:rsidRPr="00F245E6" w:rsidRDefault="00C33FF1" w:rsidP="00305183">
            <w:pPr>
              <w:jc w:val="center"/>
              <w:rPr>
                <w:rFonts w:cs="Calibri Light"/>
                <w:b/>
              </w:rPr>
            </w:pPr>
            <w:r w:rsidRPr="00F245E6">
              <w:rPr>
                <w:rFonts w:cs="Calibri Light"/>
                <w:b/>
              </w:rPr>
              <w:t>3 (K)</w:t>
            </w:r>
          </w:p>
        </w:tc>
        <w:tc>
          <w:tcPr>
            <w:tcW w:w="827" w:type="dxa"/>
            <w:vMerge w:val="restart"/>
          </w:tcPr>
          <w:p w14:paraId="2B409764" w14:textId="77777777" w:rsidR="00C33FF1" w:rsidRPr="00F245E6" w:rsidRDefault="00C33FF1" w:rsidP="00305183">
            <w:pPr>
              <w:rPr>
                <w:rFonts w:cs="Calibri Light"/>
              </w:rPr>
            </w:pPr>
            <w:r w:rsidRPr="00F245E6">
              <w:rPr>
                <w:rFonts w:cs="Calibri Light"/>
              </w:rPr>
              <w:t>tats.</w:t>
            </w:r>
          </w:p>
          <w:p w14:paraId="67FC9FC8" w14:textId="77777777" w:rsidR="00C33FF1" w:rsidRPr="00F245E6" w:rsidRDefault="00C33FF1" w:rsidP="00305183">
            <w:pPr>
              <w:jc w:val="center"/>
              <w:rPr>
                <w:rFonts w:cs="Calibri Light"/>
                <w:b/>
              </w:rPr>
            </w:pPr>
          </w:p>
        </w:tc>
      </w:tr>
      <w:tr w:rsidR="00C33FF1" w:rsidRPr="00F245E6" w14:paraId="67FC21C2" w14:textId="77777777" w:rsidTr="00A7012D">
        <w:tc>
          <w:tcPr>
            <w:tcW w:w="988" w:type="dxa"/>
          </w:tcPr>
          <w:p w14:paraId="204D7001" w14:textId="77777777" w:rsidR="00C33FF1" w:rsidRPr="00F245E6" w:rsidRDefault="00C33FF1" w:rsidP="00305183">
            <w:pPr>
              <w:rPr>
                <w:rFonts w:cs="Calibri Light"/>
              </w:rPr>
            </w:pPr>
          </w:p>
        </w:tc>
        <w:tc>
          <w:tcPr>
            <w:tcW w:w="6645" w:type="dxa"/>
          </w:tcPr>
          <w:p w14:paraId="55CE9A66" w14:textId="77777777" w:rsidR="00C33FF1" w:rsidRPr="00F245E6" w:rsidRDefault="00C33FF1" w:rsidP="00305183">
            <w:pPr>
              <w:rPr>
                <w:rFonts w:cs="Calibri Light"/>
                <w:color w:val="C00000"/>
              </w:rPr>
            </w:pPr>
          </w:p>
        </w:tc>
        <w:tc>
          <w:tcPr>
            <w:tcW w:w="827" w:type="dxa"/>
            <w:vMerge/>
          </w:tcPr>
          <w:p w14:paraId="72061232" w14:textId="77777777" w:rsidR="00C33FF1" w:rsidRPr="00F245E6" w:rsidRDefault="00C33FF1" w:rsidP="00305183">
            <w:pPr>
              <w:rPr>
                <w:rFonts w:cs="Calibri Light"/>
              </w:rPr>
            </w:pPr>
          </w:p>
        </w:tc>
        <w:tc>
          <w:tcPr>
            <w:tcW w:w="827" w:type="dxa"/>
            <w:vMerge/>
          </w:tcPr>
          <w:p w14:paraId="6DF4EB84" w14:textId="77777777" w:rsidR="00C33FF1" w:rsidRPr="00F245E6" w:rsidRDefault="00C33FF1" w:rsidP="00305183">
            <w:pPr>
              <w:rPr>
                <w:rFonts w:cs="Calibri Light"/>
              </w:rPr>
            </w:pPr>
          </w:p>
        </w:tc>
      </w:tr>
    </w:tbl>
    <w:p w14:paraId="4EA80497"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4"/>
        <w:gridCol w:w="827"/>
        <w:gridCol w:w="828"/>
      </w:tblGrid>
      <w:tr w:rsidR="00C33FF1" w:rsidRPr="00F245E6" w14:paraId="22C096C7" w14:textId="77777777" w:rsidTr="00A7012D">
        <w:tc>
          <w:tcPr>
            <w:tcW w:w="988" w:type="dxa"/>
          </w:tcPr>
          <w:p w14:paraId="1EC4EB06" w14:textId="77777777" w:rsidR="00C33FF1" w:rsidRPr="00F245E6" w:rsidRDefault="00C33FF1" w:rsidP="00305183">
            <w:pPr>
              <w:rPr>
                <w:rFonts w:cs="Calibri Light"/>
              </w:rPr>
            </w:pPr>
            <w:r w:rsidRPr="00F245E6">
              <w:rPr>
                <w:rFonts w:cs="Calibri Light"/>
              </w:rPr>
              <w:t>G.2.1.c</w:t>
            </w:r>
          </w:p>
        </w:tc>
        <w:tc>
          <w:tcPr>
            <w:tcW w:w="6644" w:type="dxa"/>
          </w:tcPr>
          <w:p w14:paraId="03791AAD" w14:textId="77777777" w:rsidR="00C33FF1" w:rsidRPr="00F245E6" w:rsidRDefault="00C33FF1" w:rsidP="00305183">
            <w:pPr>
              <w:rPr>
                <w:rFonts w:cs="Calibri Light"/>
              </w:rPr>
            </w:pPr>
            <w:r w:rsidRPr="00F245E6">
              <w:rPr>
                <w:rFonts w:cs="Calibri Light"/>
              </w:rPr>
              <w:t>Werden die maximal möglichen Einnahmen durch Abgaben für Zweitwohnsitze eingehoben?</w:t>
            </w:r>
          </w:p>
          <w:p w14:paraId="58011BFD" w14:textId="77777777" w:rsidR="00C33FF1" w:rsidRPr="00F245E6" w:rsidRDefault="00C33FF1" w:rsidP="00305183">
            <w:pPr>
              <w:rPr>
                <w:rFonts w:cs="Calibri Light"/>
              </w:rPr>
            </w:pPr>
            <w:r w:rsidRPr="00F245E6">
              <w:rPr>
                <w:rFonts w:cs="Calibri Light"/>
              </w:rPr>
              <w:t>(Ja = 1 Punkt)</w:t>
            </w:r>
          </w:p>
        </w:tc>
        <w:tc>
          <w:tcPr>
            <w:tcW w:w="827" w:type="dxa"/>
            <w:vMerge w:val="restart"/>
          </w:tcPr>
          <w:p w14:paraId="3D9B9B24" w14:textId="77777777" w:rsidR="00C33FF1" w:rsidRPr="00F245E6" w:rsidRDefault="00C33FF1" w:rsidP="00305183">
            <w:pPr>
              <w:rPr>
                <w:rFonts w:cs="Calibri Light"/>
              </w:rPr>
            </w:pPr>
            <w:r w:rsidRPr="00F245E6">
              <w:rPr>
                <w:rFonts w:cs="Calibri Light"/>
              </w:rPr>
              <w:t>mögl.</w:t>
            </w:r>
          </w:p>
          <w:p w14:paraId="159B92F1" w14:textId="77777777" w:rsidR="00C33FF1" w:rsidRPr="00F245E6" w:rsidRDefault="00C33FF1" w:rsidP="00305183">
            <w:pPr>
              <w:jc w:val="center"/>
              <w:rPr>
                <w:rFonts w:cs="Calibri Light"/>
                <w:b/>
              </w:rPr>
            </w:pPr>
            <w:r w:rsidRPr="00F245E6">
              <w:rPr>
                <w:rFonts w:cs="Calibri Light"/>
                <w:b/>
              </w:rPr>
              <w:t>1 (K)</w:t>
            </w:r>
          </w:p>
        </w:tc>
        <w:tc>
          <w:tcPr>
            <w:tcW w:w="828" w:type="dxa"/>
            <w:vMerge w:val="restart"/>
          </w:tcPr>
          <w:p w14:paraId="0C60D962" w14:textId="77777777" w:rsidR="00C33FF1" w:rsidRPr="00F245E6" w:rsidRDefault="00C33FF1" w:rsidP="00305183">
            <w:pPr>
              <w:rPr>
                <w:rFonts w:cs="Calibri Light"/>
              </w:rPr>
            </w:pPr>
            <w:r w:rsidRPr="00F245E6">
              <w:rPr>
                <w:rFonts w:cs="Calibri Light"/>
              </w:rPr>
              <w:t>tats.</w:t>
            </w:r>
          </w:p>
          <w:p w14:paraId="7A80300F" w14:textId="77777777" w:rsidR="00C33FF1" w:rsidRPr="00F245E6" w:rsidRDefault="00C33FF1" w:rsidP="00305183">
            <w:pPr>
              <w:jc w:val="center"/>
              <w:rPr>
                <w:rFonts w:cs="Calibri Light"/>
                <w:b/>
              </w:rPr>
            </w:pPr>
          </w:p>
        </w:tc>
      </w:tr>
      <w:tr w:rsidR="00C33FF1" w:rsidRPr="00F245E6" w14:paraId="7741490A" w14:textId="77777777" w:rsidTr="00A7012D">
        <w:tc>
          <w:tcPr>
            <w:tcW w:w="988" w:type="dxa"/>
          </w:tcPr>
          <w:p w14:paraId="5165165A" w14:textId="77777777" w:rsidR="00C33FF1" w:rsidRPr="00F245E6" w:rsidRDefault="00C33FF1" w:rsidP="00305183">
            <w:pPr>
              <w:rPr>
                <w:rFonts w:cs="Calibri Light"/>
              </w:rPr>
            </w:pPr>
          </w:p>
        </w:tc>
        <w:tc>
          <w:tcPr>
            <w:tcW w:w="6644" w:type="dxa"/>
          </w:tcPr>
          <w:p w14:paraId="2E174E2B" w14:textId="77777777" w:rsidR="00C33FF1" w:rsidRPr="00F245E6" w:rsidRDefault="00C33FF1" w:rsidP="00305183">
            <w:pPr>
              <w:rPr>
                <w:rFonts w:cs="Calibri Light"/>
                <w:color w:val="C00000"/>
              </w:rPr>
            </w:pPr>
          </w:p>
        </w:tc>
        <w:tc>
          <w:tcPr>
            <w:tcW w:w="827" w:type="dxa"/>
            <w:vMerge/>
          </w:tcPr>
          <w:p w14:paraId="4F1E886F" w14:textId="77777777" w:rsidR="00C33FF1" w:rsidRPr="00F245E6" w:rsidRDefault="00C33FF1" w:rsidP="00305183">
            <w:pPr>
              <w:rPr>
                <w:rFonts w:cs="Calibri Light"/>
              </w:rPr>
            </w:pPr>
          </w:p>
        </w:tc>
        <w:tc>
          <w:tcPr>
            <w:tcW w:w="828" w:type="dxa"/>
            <w:vMerge/>
          </w:tcPr>
          <w:p w14:paraId="6164E8BB" w14:textId="77777777" w:rsidR="00C33FF1" w:rsidRPr="00F245E6" w:rsidRDefault="00C33FF1" w:rsidP="00305183">
            <w:pPr>
              <w:rPr>
                <w:rFonts w:cs="Calibri Light"/>
              </w:rPr>
            </w:pPr>
          </w:p>
        </w:tc>
      </w:tr>
    </w:tbl>
    <w:p w14:paraId="1E9BEF2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7FE44D48" w14:textId="77777777" w:rsidTr="00A7012D">
        <w:tc>
          <w:tcPr>
            <w:tcW w:w="988" w:type="dxa"/>
          </w:tcPr>
          <w:p w14:paraId="5F339CF0" w14:textId="77777777" w:rsidR="00C33FF1" w:rsidRPr="00F245E6" w:rsidRDefault="00C33FF1" w:rsidP="00305183">
            <w:pPr>
              <w:rPr>
                <w:rFonts w:cs="Calibri Light"/>
              </w:rPr>
            </w:pPr>
            <w:r w:rsidRPr="00F245E6">
              <w:rPr>
                <w:rFonts w:cs="Calibri Light"/>
              </w:rPr>
              <w:t>G.2.1.d</w:t>
            </w:r>
          </w:p>
        </w:tc>
        <w:tc>
          <w:tcPr>
            <w:tcW w:w="6645" w:type="dxa"/>
          </w:tcPr>
          <w:p w14:paraId="5A188C3C" w14:textId="327CB19A" w:rsidR="00C33FF1" w:rsidRPr="00F245E6" w:rsidRDefault="00C33FF1" w:rsidP="00305183">
            <w:pPr>
              <w:rPr>
                <w:rFonts w:cs="Calibri Light"/>
              </w:rPr>
            </w:pPr>
            <w:r w:rsidRPr="00F245E6">
              <w:rPr>
                <w:rFonts w:cs="Calibri Light"/>
              </w:rPr>
              <w:t>Werden die Erschließungskosten bereits bei de</w:t>
            </w:r>
            <w:r w:rsidR="00A071C7">
              <w:rPr>
                <w:rFonts w:cs="Calibri Light"/>
              </w:rPr>
              <w:t>n</w:t>
            </w:r>
            <w:r w:rsidRPr="00F245E6">
              <w:rPr>
                <w:rFonts w:cs="Calibri Light"/>
              </w:rPr>
              <w:t xml:space="preserve"> Neuwidmungen oder Grundstücksumlegungen eingehoben?</w:t>
            </w:r>
          </w:p>
          <w:p w14:paraId="7AC8CCF5" w14:textId="77777777" w:rsidR="00C33FF1" w:rsidRPr="00F245E6" w:rsidRDefault="00C33FF1" w:rsidP="00305183">
            <w:pPr>
              <w:rPr>
                <w:rFonts w:cs="Calibri Light"/>
              </w:rPr>
            </w:pPr>
            <w:r w:rsidRPr="00F245E6">
              <w:rPr>
                <w:rFonts w:cs="Calibri Light"/>
              </w:rPr>
              <w:t>(Ja = 1 Punkt)</w:t>
            </w:r>
          </w:p>
        </w:tc>
        <w:tc>
          <w:tcPr>
            <w:tcW w:w="827" w:type="dxa"/>
            <w:vMerge w:val="restart"/>
          </w:tcPr>
          <w:p w14:paraId="046BDA2E" w14:textId="77777777" w:rsidR="00C33FF1" w:rsidRPr="00F245E6" w:rsidRDefault="00C33FF1" w:rsidP="00305183">
            <w:pPr>
              <w:rPr>
                <w:rFonts w:cs="Calibri Light"/>
              </w:rPr>
            </w:pPr>
            <w:r w:rsidRPr="00F245E6">
              <w:rPr>
                <w:rFonts w:cs="Calibri Light"/>
              </w:rPr>
              <w:t>mögl.</w:t>
            </w:r>
          </w:p>
          <w:p w14:paraId="389DBDE6" w14:textId="77777777" w:rsidR="00C33FF1" w:rsidRPr="00F245E6" w:rsidRDefault="00C33FF1" w:rsidP="00305183">
            <w:pPr>
              <w:jc w:val="center"/>
              <w:rPr>
                <w:rFonts w:cs="Calibri Light"/>
                <w:b/>
              </w:rPr>
            </w:pPr>
            <w:r w:rsidRPr="00F245E6">
              <w:rPr>
                <w:rFonts w:cs="Calibri Light"/>
                <w:b/>
              </w:rPr>
              <w:t>1 (K)</w:t>
            </w:r>
          </w:p>
        </w:tc>
        <w:tc>
          <w:tcPr>
            <w:tcW w:w="827" w:type="dxa"/>
            <w:vMerge w:val="restart"/>
          </w:tcPr>
          <w:p w14:paraId="168AFA52" w14:textId="77777777" w:rsidR="00C33FF1" w:rsidRPr="00F245E6" w:rsidRDefault="00C33FF1" w:rsidP="00305183">
            <w:pPr>
              <w:rPr>
                <w:rFonts w:cs="Calibri Light"/>
              </w:rPr>
            </w:pPr>
            <w:r w:rsidRPr="00F245E6">
              <w:rPr>
                <w:rFonts w:cs="Calibri Light"/>
              </w:rPr>
              <w:t>tats.</w:t>
            </w:r>
          </w:p>
          <w:p w14:paraId="6CB1E67D" w14:textId="77777777" w:rsidR="00C33FF1" w:rsidRPr="00F245E6" w:rsidRDefault="00C33FF1" w:rsidP="00305183">
            <w:pPr>
              <w:jc w:val="center"/>
              <w:rPr>
                <w:rFonts w:cs="Calibri Light"/>
                <w:b/>
              </w:rPr>
            </w:pPr>
          </w:p>
        </w:tc>
      </w:tr>
      <w:tr w:rsidR="00C33FF1" w:rsidRPr="00F245E6" w14:paraId="1C9EEFDD" w14:textId="77777777" w:rsidTr="00A7012D">
        <w:tc>
          <w:tcPr>
            <w:tcW w:w="988" w:type="dxa"/>
          </w:tcPr>
          <w:p w14:paraId="7475B75E" w14:textId="77777777" w:rsidR="00C33FF1" w:rsidRPr="00F245E6" w:rsidRDefault="00C33FF1" w:rsidP="00305183">
            <w:pPr>
              <w:rPr>
                <w:rFonts w:cs="Calibri Light"/>
              </w:rPr>
            </w:pPr>
          </w:p>
        </w:tc>
        <w:tc>
          <w:tcPr>
            <w:tcW w:w="6645" w:type="dxa"/>
          </w:tcPr>
          <w:p w14:paraId="630886DC" w14:textId="77777777" w:rsidR="00C33FF1" w:rsidRPr="00F245E6" w:rsidRDefault="00C33FF1" w:rsidP="00305183">
            <w:pPr>
              <w:rPr>
                <w:rFonts w:cs="Calibri Light"/>
                <w:color w:val="C00000"/>
              </w:rPr>
            </w:pPr>
          </w:p>
        </w:tc>
        <w:tc>
          <w:tcPr>
            <w:tcW w:w="827" w:type="dxa"/>
            <w:vMerge/>
          </w:tcPr>
          <w:p w14:paraId="592A8D8C" w14:textId="77777777" w:rsidR="00C33FF1" w:rsidRPr="00F245E6" w:rsidRDefault="00C33FF1" w:rsidP="00305183">
            <w:pPr>
              <w:rPr>
                <w:rFonts w:cs="Calibri Light"/>
              </w:rPr>
            </w:pPr>
          </w:p>
        </w:tc>
        <w:tc>
          <w:tcPr>
            <w:tcW w:w="827" w:type="dxa"/>
            <w:vMerge/>
          </w:tcPr>
          <w:p w14:paraId="508515B7" w14:textId="77777777" w:rsidR="00C33FF1" w:rsidRPr="00F245E6" w:rsidRDefault="00C33FF1" w:rsidP="00305183">
            <w:pPr>
              <w:rPr>
                <w:rFonts w:cs="Calibri Light"/>
              </w:rPr>
            </w:pPr>
          </w:p>
        </w:tc>
      </w:tr>
    </w:tbl>
    <w:p w14:paraId="1864B7B8"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2E45BA20" w14:textId="77777777" w:rsidTr="00A7012D">
        <w:tc>
          <w:tcPr>
            <w:tcW w:w="988" w:type="dxa"/>
          </w:tcPr>
          <w:p w14:paraId="6AE8DDCA" w14:textId="77777777" w:rsidR="00C33FF1" w:rsidRPr="00F245E6" w:rsidRDefault="00C33FF1" w:rsidP="00305183">
            <w:pPr>
              <w:rPr>
                <w:rFonts w:cs="Calibri Light"/>
              </w:rPr>
            </w:pPr>
            <w:r w:rsidRPr="00F245E6">
              <w:rPr>
                <w:rFonts w:cs="Calibri Light"/>
              </w:rPr>
              <w:t>G.2.1.e</w:t>
            </w:r>
          </w:p>
        </w:tc>
        <w:tc>
          <w:tcPr>
            <w:tcW w:w="6645" w:type="dxa"/>
          </w:tcPr>
          <w:p w14:paraId="02918752" w14:textId="77777777" w:rsidR="00C33FF1" w:rsidRPr="00F245E6" w:rsidRDefault="00C33FF1" w:rsidP="00305183">
            <w:pPr>
              <w:rPr>
                <w:rFonts w:cs="Calibri Light"/>
              </w:rPr>
            </w:pPr>
            <w:r w:rsidRPr="00F245E6">
              <w:rPr>
                <w:rFonts w:cs="Calibri Light"/>
              </w:rPr>
              <w:t>Gibt es eine Vollkostenrechnung mit entsprechenden Gebühren für die Abfallentsorgung?</w:t>
            </w:r>
          </w:p>
          <w:p w14:paraId="24010EDC" w14:textId="77777777" w:rsidR="00C33FF1" w:rsidRPr="00F245E6" w:rsidRDefault="00C33FF1" w:rsidP="00305183">
            <w:pPr>
              <w:rPr>
                <w:rFonts w:cs="Calibri Light"/>
              </w:rPr>
            </w:pPr>
            <w:r w:rsidRPr="00F245E6">
              <w:rPr>
                <w:rFonts w:cs="Calibri Light"/>
              </w:rPr>
              <w:t>(Ja = 1 Punkt)</w:t>
            </w:r>
          </w:p>
        </w:tc>
        <w:tc>
          <w:tcPr>
            <w:tcW w:w="827" w:type="dxa"/>
            <w:vMerge w:val="restart"/>
          </w:tcPr>
          <w:p w14:paraId="57A3DEFF" w14:textId="77777777" w:rsidR="00C33FF1" w:rsidRPr="00F245E6" w:rsidRDefault="00C33FF1" w:rsidP="00305183">
            <w:pPr>
              <w:rPr>
                <w:rFonts w:cs="Calibri Light"/>
              </w:rPr>
            </w:pPr>
            <w:r w:rsidRPr="00F245E6">
              <w:rPr>
                <w:rFonts w:cs="Calibri Light"/>
              </w:rPr>
              <w:t>mögl.</w:t>
            </w:r>
          </w:p>
          <w:p w14:paraId="44AEBBA5" w14:textId="77777777" w:rsidR="00C33FF1" w:rsidRPr="00F245E6" w:rsidRDefault="00C33FF1" w:rsidP="00305183">
            <w:pPr>
              <w:jc w:val="center"/>
              <w:rPr>
                <w:rFonts w:cs="Calibri Light"/>
                <w:b/>
              </w:rPr>
            </w:pPr>
            <w:r w:rsidRPr="00F245E6">
              <w:rPr>
                <w:rFonts w:cs="Calibri Light"/>
                <w:b/>
              </w:rPr>
              <w:t>1 (K)</w:t>
            </w:r>
          </w:p>
        </w:tc>
        <w:tc>
          <w:tcPr>
            <w:tcW w:w="827" w:type="dxa"/>
            <w:vMerge w:val="restart"/>
          </w:tcPr>
          <w:p w14:paraId="7E618F11" w14:textId="77777777" w:rsidR="00C33FF1" w:rsidRPr="00F245E6" w:rsidRDefault="00C33FF1" w:rsidP="00305183">
            <w:pPr>
              <w:rPr>
                <w:rFonts w:cs="Calibri Light"/>
              </w:rPr>
            </w:pPr>
            <w:r w:rsidRPr="00F245E6">
              <w:rPr>
                <w:rFonts w:cs="Calibri Light"/>
              </w:rPr>
              <w:t>tats.</w:t>
            </w:r>
          </w:p>
          <w:p w14:paraId="7FBA6F1D" w14:textId="77777777" w:rsidR="00C33FF1" w:rsidRPr="00F245E6" w:rsidRDefault="00C33FF1" w:rsidP="00305183">
            <w:pPr>
              <w:jc w:val="center"/>
              <w:rPr>
                <w:rFonts w:cs="Calibri Light"/>
                <w:b/>
              </w:rPr>
            </w:pPr>
          </w:p>
        </w:tc>
      </w:tr>
      <w:tr w:rsidR="00C33FF1" w:rsidRPr="00F245E6" w14:paraId="68C3C461" w14:textId="77777777" w:rsidTr="00A7012D">
        <w:tc>
          <w:tcPr>
            <w:tcW w:w="988" w:type="dxa"/>
          </w:tcPr>
          <w:p w14:paraId="44022A94" w14:textId="77777777" w:rsidR="00C33FF1" w:rsidRPr="00F245E6" w:rsidRDefault="00C33FF1" w:rsidP="00305183">
            <w:pPr>
              <w:rPr>
                <w:rFonts w:cs="Calibri Light"/>
              </w:rPr>
            </w:pPr>
          </w:p>
        </w:tc>
        <w:tc>
          <w:tcPr>
            <w:tcW w:w="6645" w:type="dxa"/>
          </w:tcPr>
          <w:p w14:paraId="22283826" w14:textId="77777777" w:rsidR="00C33FF1" w:rsidRPr="00F245E6" w:rsidRDefault="00C33FF1" w:rsidP="00305183">
            <w:pPr>
              <w:rPr>
                <w:rFonts w:cs="Calibri Light"/>
                <w:color w:val="C00000"/>
              </w:rPr>
            </w:pPr>
          </w:p>
        </w:tc>
        <w:tc>
          <w:tcPr>
            <w:tcW w:w="827" w:type="dxa"/>
            <w:vMerge/>
          </w:tcPr>
          <w:p w14:paraId="7BFECF1C" w14:textId="77777777" w:rsidR="00C33FF1" w:rsidRPr="00F245E6" w:rsidRDefault="00C33FF1" w:rsidP="00305183">
            <w:pPr>
              <w:rPr>
                <w:rFonts w:cs="Calibri Light"/>
              </w:rPr>
            </w:pPr>
          </w:p>
        </w:tc>
        <w:tc>
          <w:tcPr>
            <w:tcW w:w="827" w:type="dxa"/>
            <w:vMerge/>
          </w:tcPr>
          <w:p w14:paraId="795C660C" w14:textId="77777777" w:rsidR="00C33FF1" w:rsidRPr="00F245E6" w:rsidRDefault="00C33FF1" w:rsidP="00305183">
            <w:pPr>
              <w:rPr>
                <w:rFonts w:cs="Calibri Light"/>
              </w:rPr>
            </w:pPr>
          </w:p>
        </w:tc>
      </w:tr>
    </w:tbl>
    <w:p w14:paraId="3951BE57"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C33FF1" w:rsidRPr="00F245E6" w14:paraId="21EE0611" w14:textId="77777777" w:rsidTr="00A7012D">
        <w:tc>
          <w:tcPr>
            <w:tcW w:w="988" w:type="dxa"/>
          </w:tcPr>
          <w:p w14:paraId="0FFFE82D" w14:textId="77777777" w:rsidR="00C33FF1" w:rsidRPr="00F245E6" w:rsidRDefault="00C33FF1" w:rsidP="00305183">
            <w:pPr>
              <w:rPr>
                <w:rFonts w:cs="Calibri Light"/>
              </w:rPr>
            </w:pPr>
            <w:r w:rsidRPr="00F245E6">
              <w:rPr>
                <w:rFonts w:cs="Calibri Light"/>
              </w:rPr>
              <w:t>G.2.1.f</w:t>
            </w:r>
          </w:p>
        </w:tc>
        <w:tc>
          <w:tcPr>
            <w:tcW w:w="6643" w:type="dxa"/>
          </w:tcPr>
          <w:p w14:paraId="677AAE48" w14:textId="41E684C4" w:rsidR="00C33FF1" w:rsidRPr="00F245E6" w:rsidRDefault="00C33FF1" w:rsidP="00305183">
            <w:pPr>
              <w:rPr>
                <w:rFonts w:cs="Calibri Light"/>
              </w:rPr>
            </w:pPr>
            <w:r w:rsidRPr="00F245E6">
              <w:rPr>
                <w:rFonts w:cs="Calibri Light"/>
              </w:rPr>
              <w:t>Gibt es eine Vollkostenrechnung mit entsprechenden Gebühren für Abwasserentsorgung</w:t>
            </w:r>
            <w:r w:rsidR="00086EC3">
              <w:rPr>
                <w:rFonts w:cs="Calibri Light"/>
              </w:rPr>
              <w:t xml:space="preserve"> und Wasserversorgung</w:t>
            </w:r>
            <w:r w:rsidRPr="00F245E6">
              <w:rPr>
                <w:rFonts w:cs="Calibri Light"/>
              </w:rPr>
              <w:t>?</w:t>
            </w:r>
          </w:p>
          <w:p w14:paraId="687CF93D" w14:textId="77777777" w:rsidR="00C33FF1" w:rsidRPr="00F245E6" w:rsidRDefault="00C33FF1" w:rsidP="00305183">
            <w:pPr>
              <w:rPr>
                <w:rFonts w:cs="Calibri Light"/>
              </w:rPr>
            </w:pPr>
            <w:r w:rsidRPr="00F245E6">
              <w:rPr>
                <w:rFonts w:cs="Calibri Light"/>
              </w:rPr>
              <w:t>(Ja = 1 Punkt)</w:t>
            </w:r>
          </w:p>
        </w:tc>
        <w:tc>
          <w:tcPr>
            <w:tcW w:w="828" w:type="dxa"/>
            <w:vMerge w:val="restart"/>
          </w:tcPr>
          <w:p w14:paraId="1D728762" w14:textId="77777777" w:rsidR="00C33FF1" w:rsidRPr="00F245E6" w:rsidRDefault="00C33FF1" w:rsidP="00305183">
            <w:pPr>
              <w:rPr>
                <w:rFonts w:cs="Calibri Light"/>
              </w:rPr>
            </w:pPr>
            <w:r w:rsidRPr="00F245E6">
              <w:rPr>
                <w:rFonts w:cs="Calibri Light"/>
              </w:rPr>
              <w:t>mögl.</w:t>
            </w:r>
          </w:p>
          <w:p w14:paraId="4DC0757F" w14:textId="77777777" w:rsidR="00C33FF1" w:rsidRPr="00F245E6" w:rsidRDefault="00C33FF1" w:rsidP="00305183">
            <w:pPr>
              <w:jc w:val="center"/>
              <w:rPr>
                <w:rFonts w:cs="Calibri Light"/>
                <w:b/>
              </w:rPr>
            </w:pPr>
            <w:r w:rsidRPr="00F245E6">
              <w:rPr>
                <w:rFonts w:cs="Calibri Light"/>
                <w:b/>
              </w:rPr>
              <w:t>1 (K)</w:t>
            </w:r>
          </w:p>
        </w:tc>
        <w:tc>
          <w:tcPr>
            <w:tcW w:w="828" w:type="dxa"/>
            <w:vMerge w:val="restart"/>
          </w:tcPr>
          <w:p w14:paraId="6B685A22" w14:textId="77777777" w:rsidR="00C33FF1" w:rsidRPr="00F245E6" w:rsidRDefault="00C33FF1" w:rsidP="00305183">
            <w:pPr>
              <w:rPr>
                <w:rFonts w:cs="Calibri Light"/>
              </w:rPr>
            </w:pPr>
            <w:r w:rsidRPr="00F245E6">
              <w:rPr>
                <w:rFonts w:cs="Calibri Light"/>
              </w:rPr>
              <w:t>tats.</w:t>
            </w:r>
          </w:p>
          <w:p w14:paraId="1D56B1C1" w14:textId="77777777" w:rsidR="00C33FF1" w:rsidRPr="00F245E6" w:rsidRDefault="00C33FF1" w:rsidP="00305183">
            <w:pPr>
              <w:jc w:val="center"/>
              <w:rPr>
                <w:rFonts w:cs="Calibri Light"/>
                <w:b/>
              </w:rPr>
            </w:pPr>
          </w:p>
        </w:tc>
      </w:tr>
      <w:tr w:rsidR="00C33FF1" w:rsidRPr="00F245E6" w14:paraId="4DD1BCFD" w14:textId="77777777" w:rsidTr="00A7012D">
        <w:tc>
          <w:tcPr>
            <w:tcW w:w="988" w:type="dxa"/>
          </w:tcPr>
          <w:p w14:paraId="436B828E" w14:textId="77777777" w:rsidR="00C33FF1" w:rsidRPr="00F245E6" w:rsidRDefault="00C33FF1" w:rsidP="00305183">
            <w:pPr>
              <w:rPr>
                <w:rFonts w:cs="Calibri Light"/>
              </w:rPr>
            </w:pPr>
          </w:p>
        </w:tc>
        <w:tc>
          <w:tcPr>
            <w:tcW w:w="6643" w:type="dxa"/>
          </w:tcPr>
          <w:p w14:paraId="0E7C6D43" w14:textId="77777777" w:rsidR="00C33FF1" w:rsidRPr="00F245E6" w:rsidRDefault="00C33FF1" w:rsidP="00305183">
            <w:pPr>
              <w:rPr>
                <w:rFonts w:cs="Calibri Light"/>
                <w:color w:val="C00000"/>
              </w:rPr>
            </w:pPr>
          </w:p>
        </w:tc>
        <w:tc>
          <w:tcPr>
            <w:tcW w:w="828" w:type="dxa"/>
            <w:vMerge/>
          </w:tcPr>
          <w:p w14:paraId="5678577D" w14:textId="77777777" w:rsidR="00C33FF1" w:rsidRPr="00F245E6" w:rsidRDefault="00C33FF1" w:rsidP="00305183">
            <w:pPr>
              <w:rPr>
                <w:rFonts w:cs="Calibri Light"/>
              </w:rPr>
            </w:pPr>
          </w:p>
        </w:tc>
        <w:tc>
          <w:tcPr>
            <w:tcW w:w="828" w:type="dxa"/>
            <w:vMerge/>
          </w:tcPr>
          <w:p w14:paraId="61C1406F" w14:textId="77777777" w:rsidR="00C33FF1" w:rsidRPr="00F245E6" w:rsidRDefault="00C33FF1" w:rsidP="00305183">
            <w:pPr>
              <w:rPr>
                <w:rFonts w:cs="Calibri Light"/>
              </w:rPr>
            </w:pPr>
          </w:p>
        </w:tc>
      </w:tr>
    </w:tbl>
    <w:p w14:paraId="024C0783"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21A7EA82" w14:textId="77777777" w:rsidTr="00A7012D">
        <w:tc>
          <w:tcPr>
            <w:tcW w:w="988" w:type="dxa"/>
          </w:tcPr>
          <w:p w14:paraId="39C8D8A6" w14:textId="77777777" w:rsidR="00C33FF1" w:rsidRPr="00F245E6" w:rsidRDefault="00C33FF1" w:rsidP="00305183">
            <w:pPr>
              <w:rPr>
                <w:rFonts w:cs="Calibri Light"/>
              </w:rPr>
            </w:pPr>
            <w:r w:rsidRPr="00F245E6">
              <w:rPr>
                <w:rFonts w:cs="Calibri Light"/>
              </w:rPr>
              <w:t>G.2.1.g</w:t>
            </w:r>
          </w:p>
        </w:tc>
        <w:tc>
          <w:tcPr>
            <w:tcW w:w="6645" w:type="dxa"/>
          </w:tcPr>
          <w:p w14:paraId="692C2AA7" w14:textId="77777777" w:rsidR="00C33FF1" w:rsidRPr="00F245E6" w:rsidRDefault="00C33FF1" w:rsidP="00305183">
            <w:pPr>
              <w:rPr>
                <w:rFonts w:cs="Calibri Light"/>
              </w:rPr>
            </w:pPr>
            <w:r w:rsidRPr="00F245E6">
              <w:rPr>
                <w:rFonts w:cs="Calibri Light"/>
              </w:rPr>
              <w:t>Gibt es eine Vollkostenrechnung mit entsprechenden Gebühren für Parkplätze im öffentlichen Raum?</w:t>
            </w:r>
          </w:p>
          <w:p w14:paraId="5E6D2B0C" w14:textId="77777777" w:rsidR="00C33FF1" w:rsidRPr="00F245E6" w:rsidRDefault="00C33FF1" w:rsidP="00305183">
            <w:pPr>
              <w:rPr>
                <w:rFonts w:cs="Calibri Light"/>
              </w:rPr>
            </w:pPr>
            <w:r w:rsidRPr="00F245E6">
              <w:rPr>
                <w:rFonts w:cs="Calibri Light"/>
              </w:rPr>
              <w:t>(Ja = 1 Punkt)</w:t>
            </w:r>
          </w:p>
        </w:tc>
        <w:tc>
          <w:tcPr>
            <w:tcW w:w="827" w:type="dxa"/>
            <w:vMerge w:val="restart"/>
          </w:tcPr>
          <w:p w14:paraId="1D195828" w14:textId="77777777" w:rsidR="00C33FF1" w:rsidRPr="00F245E6" w:rsidRDefault="00C33FF1" w:rsidP="00305183">
            <w:pPr>
              <w:rPr>
                <w:rFonts w:cs="Calibri Light"/>
              </w:rPr>
            </w:pPr>
            <w:r w:rsidRPr="00F245E6">
              <w:rPr>
                <w:rFonts w:cs="Calibri Light"/>
              </w:rPr>
              <w:t>mögl.</w:t>
            </w:r>
          </w:p>
          <w:p w14:paraId="7057C67A" w14:textId="77777777" w:rsidR="00C33FF1" w:rsidRPr="00F245E6" w:rsidRDefault="00C33FF1" w:rsidP="00305183">
            <w:pPr>
              <w:jc w:val="center"/>
              <w:rPr>
                <w:rFonts w:cs="Calibri Light"/>
                <w:b/>
              </w:rPr>
            </w:pPr>
            <w:r w:rsidRPr="00F245E6">
              <w:rPr>
                <w:rFonts w:cs="Calibri Light"/>
                <w:b/>
              </w:rPr>
              <w:t>1 (K)</w:t>
            </w:r>
          </w:p>
        </w:tc>
        <w:tc>
          <w:tcPr>
            <w:tcW w:w="827" w:type="dxa"/>
            <w:vMerge w:val="restart"/>
          </w:tcPr>
          <w:p w14:paraId="72662F40" w14:textId="77777777" w:rsidR="00C33FF1" w:rsidRPr="00F245E6" w:rsidRDefault="00C33FF1" w:rsidP="00305183">
            <w:pPr>
              <w:rPr>
                <w:rFonts w:cs="Calibri Light"/>
              </w:rPr>
            </w:pPr>
            <w:r w:rsidRPr="00F245E6">
              <w:rPr>
                <w:rFonts w:cs="Calibri Light"/>
              </w:rPr>
              <w:t>tats.</w:t>
            </w:r>
          </w:p>
          <w:p w14:paraId="552FB10C" w14:textId="77777777" w:rsidR="00C33FF1" w:rsidRPr="00F245E6" w:rsidRDefault="00C33FF1" w:rsidP="00305183">
            <w:pPr>
              <w:jc w:val="center"/>
              <w:rPr>
                <w:rFonts w:cs="Calibri Light"/>
                <w:b/>
              </w:rPr>
            </w:pPr>
          </w:p>
        </w:tc>
      </w:tr>
      <w:tr w:rsidR="00C33FF1" w:rsidRPr="00F245E6" w14:paraId="4DC53E12" w14:textId="77777777" w:rsidTr="00A7012D">
        <w:tc>
          <w:tcPr>
            <w:tcW w:w="988" w:type="dxa"/>
          </w:tcPr>
          <w:p w14:paraId="41DC4C34" w14:textId="77777777" w:rsidR="00C33FF1" w:rsidRPr="00F245E6" w:rsidRDefault="00C33FF1" w:rsidP="00305183">
            <w:pPr>
              <w:rPr>
                <w:rFonts w:cs="Calibri Light"/>
              </w:rPr>
            </w:pPr>
          </w:p>
        </w:tc>
        <w:tc>
          <w:tcPr>
            <w:tcW w:w="6645" w:type="dxa"/>
          </w:tcPr>
          <w:p w14:paraId="3B642B9A" w14:textId="77777777" w:rsidR="00C33FF1" w:rsidRPr="00F245E6" w:rsidRDefault="00C33FF1" w:rsidP="00305183">
            <w:pPr>
              <w:rPr>
                <w:rFonts w:cs="Calibri Light"/>
                <w:color w:val="C00000"/>
              </w:rPr>
            </w:pPr>
          </w:p>
        </w:tc>
        <w:tc>
          <w:tcPr>
            <w:tcW w:w="827" w:type="dxa"/>
            <w:vMerge/>
          </w:tcPr>
          <w:p w14:paraId="0CE97C14" w14:textId="77777777" w:rsidR="00C33FF1" w:rsidRPr="00F245E6" w:rsidRDefault="00C33FF1" w:rsidP="00305183">
            <w:pPr>
              <w:rPr>
                <w:rFonts w:cs="Calibri Light"/>
              </w:rPr>
            </w:pPr>
          </w:p>
        </w:tc>
        <w:tc>
          <w:tcPr>
            <w:tcW w:w="827" w:type="dxa"/>
            <w:vMerge/>
          </w:tcPr>
          <w:p w14:paraId="7449C987" w14:textId="77777777" w:rsidR="00C33FF1" w:rsidRPr="00F245E6" w:rsidRDefault="00C33FF1" w:rsidP="00305183">
            <w:pPr>
              <w:rPr>
                <w:rFonts w:cs="Calibri Light"/>
              </w:rPr>
            </w:pPr>
          </w:p>
        </w:tc>
      </w:tr>
    </w:tbl>
    <w:p w14:paraId="22EB2676"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5F5CBD3F" w14:textId="77777777" w:rsidTr="00A7012D">
        <w:tc>
          <w:tcPr>
            <w:tcW w:w="988" w:type="dxa"/>
          </w:tcPr>
          <w:p w14:paraId="322F4241" w14:textId="77777777" w:rsidR="00C33FF1" w:rsidRPr="00F245E6" w:rsidRDefault="00C33FF1" w:rsidP="00305183">
            <w:pPr>
              <w:rPr>
                <w:rFonts w:cs="Calibri Light"/>
              </w:rPr>
            </w:pPr>
            <w:r w:rsidRPr="00F245E6">
              <w:rPr>
                <w:rFonts w:cs="Calibri Light"/>
              </w:rPr>
              <w:t>G.2.1.h</w:t>
            </w:r>
          </w:p>
        </w:tc>
        <w:tc>
          <w:tcPr>
            <w:tcW w:w="6645" w:type="dxa"/>
          </w:tcPr>
          <w:p w14:paraId="5A0D72BB" w14:textId="4597221D" w:rsidR="00C33FF1" w:rsidRPr="00F245E6" w:rsidRDefault="00C33FF1" w:rsidP="00305183">
            <w:pPr>
              <w:rPr>
                <w:rFonts w:cs="Calibri Light"/>
              </w:rPr>
            </w:pPr>
            <w:r w:rsidRPr="00F245E6">
              <w:rPr>
                <w:rFonts w:cs="Calibri Light"/>
              </w:rPr>
              <w:t>Wie hoch ist der öffentliche Zuschu</w:t>
            </w:r>
            <w:r w:rsidR="00B116BC">
              <w:rPr>
                <w:rFonts w:cs="Calibri Light"/>
              </w:rPr>
              <w:t>ss</w:t>
            </w:r>
            <w:r w:rsidRPr="00F245E6">
              <w:rPr>
                <w:rFonts w:cs="Calibri Light"/>
              </w:rPr>
              <w:t xml:space="preserve"> für den </w:t>
            </w:r>
            <w:r w:rsidR="00086EC3">
              <w:rPr>
                <w:rFonts w:cs="Calibri Light"/>
              </w:rPr>
              <w:t>öffentlichen Verkehr</w:t>
            </w:r>
            <w:r w:rsidRPr="00F245E6">
              <w:rPr>
                <w:rFonts w:cs="Calibri Light"/>
              </w:rPr>
              <w:t>? (ca. bzw. Beschreibung in Worten)</w:t>
            </w:r>
          </w:p>
          <w:p w14:paraId="50F755D6" w14:textId="77777777" w:rsidR="00C33FF1" w:rsidRPr="00F245E6" w:rsidRDefault="00C33FF1" w:rsidP="00305183">
            <w:pPr>
              <w:rPr>
                <w:rFonts w:cs="Calibri Light"/>
              </w:rPr>
            </w:pPr>
            <w:r w:rsidRPr="00F245E6">
              <w:rPr>
                <w:rFonts w:cs="Calibri Light"/>
              </w:rPr>
              <w:t>(Beschreibung = 1 Punkt)</w:t>
            </w:r>
          </w:p>
        </w:tc>
        <w:tc>
          <w:tcPr>
            <w:tcW w:w="827" w:type="dxa"/>
            <w:vMerge w:val="restart"/>
          </w:tcPr>
          <w:p w14:paraId="3BA4CDC8" w14:textId="77777777" w:rsidR="00C33FF1" w:rsidRPr="00F245E6" w:rsidRDefault="00C33FF1" w:rsidP="00305183">
            <w:pPr>
              <w:rPr>
                <w:rFonts w:cs="Calibri Light"/>
              </w:rPr>
            </w:pPr>
            <w:r w:rsidRPr="00F245E6">
              <w:rPr>
                <w:rFonts w:cs="Calibri Light"/>
              </w:rPr>
              <w:t>mögl.</w:t>
            </w:r>
          </w:p>
          <w:p w14:paraId="3C773FBB" w14:textId="77777777" w:rsidR="00C33FF1" w:rsidRPr="00F245E6" w:rsidRDefault="00C33FF1" w:rsidP="00305183">
            <w:pPr>
              <w:jc w:val="center"/>
              <w:rPr>
                <w:rFonts w:cs="Calibri Light"/>
                <w:b/>
              </w:rPr>
            </w:pPr>
            <w:r w:rsidRPr="00F245E6">
              <w:rPr>
                <w:rFonts w:cs="Calibri Light"/>
                <w:b/>
              </w:rPr>
              <w:t>1 (K)</w:t>
            </w:r>
          </w:p>
        </w:tc>
        <w:tc>
          <w:tcPr>
            <w:tcW w:w="827" w:type="dxa"/>
            <w:vMerge w:val="restart"/>
          </w:tcPr>
          <w:p w14:paraId="45D4CD1D" w14:textId="77777777" w:rsidR="00C33FF1" w:rsidRPr="00F245E6" w:rsidRDefault="00C33FF1" w:rsidP="00305183">
            <w:pPr>
              <w:rPr>
                <w:rFonts w:cs="Calibri Light"/>
              </w:rPr>
            </w:pPr>
            <w:r w:rsidRPr="00F245E6">
              <w:rPr>
                <w:rFonts w:cs="Calibri Light"/>
              </w:rPr>
              <w:t>tats.</w:t>
            </w:r>
          </w:p>
          <w:p w14:paraId="0FCDA5C2" w14:textId="77777777" w:rsidR="00C33FF1" w:rsidRPr="00F245E6" w:rsidRDefault="00C33FF1" w:rsidP="00305183">
            <w:pPr>
              <w:jc w:val="center"/>
              <w:rPr>
                <w:rFonts w:cs="Calibri Light"/>
                <w:b/>
              </w:rPr>
            </w:pPr>
          </w:p>
        </w:tc>
      </w:tr>
      <w:tr w:rsidR="00C33FF1" w:rsidRPr="00F245E6" w14:paraId="4BF2791C" w14:textId="77777777" w:rsidTr="00A7012D">
        <w:tc>
          <w:tcPr>
            <w:tcW w:w="988" w:type="dxa"/>
          </w:tcPr>
          <w:p w14:paraId="03D4F574" w14:textId="77777777" w:rsidR="00C33FF1" w:rsidRPr="00F245E6" w:rsidRDefault="00C33FF1" w:rsidP="00305183">
            <w:pPr>
              <w:rPr>
                <w:rFonts w:cs="Calibri Light"/>
              </w:rPr>
            </w:pPr>
          </w:p>
        </w:tc>
        <w:tc>
          <w:tcPr>
            <w:tcW w:w="6645" w:type="dxa"/>
          </w:tcPr>
          <w:p w14:paraId="1BD91545" w14:textId="77777777" w:rsidR="00C33FF1" w:rsidRPr="00F245E6" w:rsidRDefault="00C33FF1" w:rsidP="00305183">
            <w:pPr>
              <w:rPr>
                <w:rFonts w:cs="Calibri Light"/>
                <w:color w:val="C00000"/>
              </w:rPr>
            </w:pPr>
          </w:p>
        </w:tc>
        <w:tc>
          <w:tcPr>
            <w:tcW w:w="827" w:type="dxa"/>
            <w:vMerge/>
          </w:tcPr>
          <w:p w14:paraId="7211BF65" w14:textId="77777777" w:rsidR="00C33FF1" w:rsidRPr="00F245E6" w:rsidRDefault="00C33FF1" w:rsidP="00305183">
            <w:pPr>
              <w:rPr>
                <w:rFonts w:cs="Calibri Light"/>
              </w:rPr>
            </w:pPr>
          </w:p>
        </w:tc>
        <w:tc>
          <w:tcPr>
            <w:tcW w:w="827" w:type="dxa"/>
            <w:vMerge/>
          </w:tcPr>
          <w:p w14:paraId="2DE882E6" w14:textId="77777777" w:rsidR="00C33FF1" w:rsidRPr="00F245E6" w:rsidRDefault="00C33FF1" w:rsidP="00305183">
            <w:pPr>
              <w:rPr>
                <w:rFonts w:cs="Calibri Light"/>
              </w:rPr>
            </w:pPr>
          </w:p>
        </w:tc>
      </w:tr>
    </w:tbl>
    <w:p w14:paraId="301D12EC"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25811966" w14:textId="77777777" w:rsidTr="00A7012D">
        <w:tc>
          <w:tcPr>
            <w:tcW w:w="988" w:type="dxa"/>
          </w:tcPr>
          <w:p w14:paraId="666BA2DA" w14:textId="77777777" w:rsidR="00C33FF1" w:rsidRPr="00F245E6" w:rsidRDefault="00C33FF1" w:rsidP="00305183">
            <w:pPr>
              <w:rPr>
                <w:rFonts w:cs="Calibri Light"/>
              </w:rPr>
            </w:pPr>
            <w:r w:rsidRPr="00F245E6">
              <w:rPr>
                <w:rFonts w:cs="Calibri Light"/>
              </w:rPr>
              <w:t>G.3.3.a</w:t>
            </w:r>
          </w:p>
        </w:tc>
        <w:tc>
          <w:tcPr>
            <w:tcW w:w="6645" w:type="dxa"/>
          </w:tcPr>
          <w:p w14:paraId="4A536B19" w14:textId="77777777" w:rsidR="00C33FF1" w:rsidRPr="00F245E6" w:rsidRDefault="00C33FF1" w:rsidP="00305183">
            <w:pPr>
              <w:rPr>
                <w:rFonts w:cs="Calibri Light"/>
              </w:rPr>
            </w:pPr>
            <w:r w:rsidRPr="00F245E6">
              <w:rPr>
                <w:rFonts w:cs="Calibri Light"/>
              </w:rPr>
              <w:t>Gibt es lokale Modelle, Lösungen für eine (</w:t>
            </w:r>
            <w:r w:rsidRPr="007F6DE9">
              <w:rPr>
                <w:rFonts w:cs="Calibri Light"/>
              </w:rPr>
              <w:t>Be-)Steuerung</w:t>
            </w:r>
            <w:r w:rsidRPr="00F245E6">
              <w:rPr>
                <w:rFonts w:cs="Calibri Light"/>
              </w:rPr>
              <w:t xml:space="preserve"> für nicht genutzte Gebäude (Mindernutzung) oder ungenutztes Bauland in der Gemeinde? Wenn ja, welche?</w:t>
            </w:r>
          </w:p>
          <w:p w14:paraId="7D40791E" w14:textId="77777777" w:rsidR="00C33FF1" w:rsidRPr="00F245E6" w:rsidRDefault="00C33FF1" w:rsidP="00305183">
            <w:pPr>
              <w:rPr>
                <w:rFonts w:cs="Calibri Light"/>
              </w:rPr>
            </w:pPr>
            <w:r w:rsidRPr="00F245E6">
              <w:rPr>
                <w:rFonts w:cs="Calibri Light"/>
              </w:rPr>
              <w:t>(Ja + Modell 1 = 3 Punkte+ Modell 2 = 2 Punkte)</w:t>
            </w:r>
          </w:p>
        </w:tc>
        <w:tc>
          <w:tcPr>
            <w:tcW w:w="827" w:type="dxa"/>
            <w:vMerge w:val="restart"/>
          </w:tcPr>
          <w:p w14:paraId="2D736857" w14:textId="77777777" w:rsidR="00C33FF1" w:rsidRPr="00F245E6" w:rsidRDefault="00C33FF1" w:rsidP="00305183">
            <w:pPr>
              <w:rPr>
                <w:rFonts w:cs="Calibri Light"/>
              </w:rPr>
            </w:pPr>
            <w:r w:rsidRPr="00F245E6">
              <w:rPr>
                <w:rFonts w:cs="Calibri Light"/>
              </w:rPr>
              <w:t>mögl.</w:t>
            </w:r>
          </w:p>
          <w:p w14:paraId="3F768F92" w14:textId="77777777" w:rsidR="00C33FF1" w:rsidRPr="00F245E6" w:rsidRDefault="00C33FF1" w:rsidP="00305183">
            <w:pPr>
              <w:jc w:val="center"/>
              <w:rPr>
                <w:rFonts w:cs="Calibri Light"/>
                <w:b/>
              </w:rPr>
            </w:pPr>
            <w:r w:rsidRPr="00F245E6">
              <w:rPr>
                <w:rFonts w:cs="Calibri Light"/>
                <w:b/>
              </w:rPr>
              <w:t>5 (K)</w:t>
            </w:r>
          </w:p>
        </w:tc>
        <w:tc>
          <w:tcPr>
            <w:tcW w:w="827" w:type="dxa"/>
            <w:vMerge w:val="restart"/>
          </w:tcPr>
          <w:p w14:paraId="426EB632" w14:textId="77777777" w:rsidR="00C33FF1" w:rsidRPr="00F245E6" w:rsidRDefault="00C33FF1" w:rsidP="00305183">
            <w:pPr>
              <w:rPr>
                <w:rFonts w:cs="Calibri Light"/>
              </w:rPr>
            </w:pPr>
            <w:r w:rsidRPr="00F245E6">
              <w:rPr>
                <w:rFonts w:cs="Calibri Light"/>
              </w:rPr>
              <w:t>tats.</w:t>
            </w:r>
          </w:p>
          <w:p w14:paraId="2C50740E" w14:textId="77777777" w:rsidR="00C33FF1" w:rsidRPr="00F245E6" w:rsidRDefault="00C33FF1" w:rsidP="00305183">
            <w:pPr>
              <w:jc w:val="center"/>
              <w:rPr>
                <w:rFonts w:cs="Calibri Light"/>
                <w:b/>
              </w:rPr>
            </w:pPr>
          </w:p>
        </w:tc>
        <w:bookmarkStart w:id="0" w:name="_GoBack"/>
        <w:bookmarkEnd w:id="0"/>
      </w:tr>
      <w:tr w:rsidR="00C33FF1" w:rsidRPr="00F245E6" w14:paraId="79F8DA53" w14:textId="77777777" w:rsidTr="00A7012D">
        <w:tc>
          <w:tcPr>
            <w:tcW w:w="988" w:type="dxa"/>
          </w:tcPr>
          <w:p w14:paraId="64B82F80" w14:textId="77777777" w:rsidR="00C33FF1" w:rsidRPr="00F245E6" w:rsidRDefault="00C33FF1" w:rsidP="00305183">
            <w:pPr>
              <w:rPr>
                <w:rFonts w:cs="Calibri Light"/>
              </w:rPr>
            </w:pPr>
          </w:p>
        </w:tc>
        <w:tc>
          <w:tcPr>
            <w:tcW w:w="6645" w:type="dxa"/>
          </w:tcPr>
          <w:p w14:paraId="09032C5A" w14:textId="77777777" w:rsidR="00C33FF1" w:rsidRPr="00F245E6" w:rsidRDefault="00C33FF1" w:rsidP="00305183">
            <w:pPr>
              <w:rPr>
                <w:rFonts w:cs="Calibri Light"/>
                <w:color w:val="C00000"/>
              </w:rPr>
            </w:pPr>
          </w:p>
        </w:tc>
        <w:tc>
          <w:tcPr>
            <w:tcW w:w="827" w:type="dxa"/>
            <w:vMerge/>
          </w:tcPr>
          <w:p w14:paraId="59C92CEB" w14:textId="77777777" w:rsidR="00C33FF1" w:rsidRPr="00F245E6" w:rsidRDefault="00C33FF1" w:rsidP="00305183">
            <w:pPr>
              <w:rPr>
                <w:rFonts w:cs="Calibri Light"/>
              </w:rPr>
            </w:pPr>
          </w:p>
        </w:tc>
        <w:tc>
          <w:tcPr>
            <w:tcW w:w="827" w:type="dxa"/>
            <w:vMerge/>
          </w:tcPr>
          <w:p w14:paraId="15CD245E" w14:textId="77777777" w:rsidR="00C33FF1" w:rsidRPr="00F245E6" w:rsidRDefault="00C33FF1" w:rsidP="00305183">
            <w:pPr>
              <w:rPr>
                <w:rFonts w:cs="Calibri Light"/>
              </w:rPr>
            </w:pPr>
          </w:p>
        </w:tc>
      </w:tr>
    </w:tbl>
    <w:p w14:paraId="5ADC9A7C"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4A71C0BB" w14:textId="77777777" w:rsidTr="00A7012D">
        <w:tc>
          <w:tcPr>
            <w:tcW w:w="988" w:type="dxa"/>
          </w:tcPr>
          <w:p w14:paraId="5C1F7C75" w14:textId="77777777" w:rsidR="00C33FF1" w:rsidRPr="00F245E6" w:rsidRDefault="00C33FF1" w:rsidP="00305183">
            <w:pPr>
              <w:rPr>
                <w:rFonts w:cs="Calibri Light"/>
              </w:rPr>
            </w:pPr>
            <w:r w:rsidRPr="00F245E6">
              <w:rPr>
                <w:rFonts w:cs="Calibri Light"/>
              </w:rPr>
              <w:t>G.4.3.a</w:t>
            </w:r>
          </w:p>
        </w:tc>
        <w:tc>
          <w:tcPr>
            <w:tcW w:w="6645" w:type="dxa"/>
          </w:tcPr>
          <w:p w14:paraId="3EF6868C" w14:textId="7417A5BA" w:rsidR="00C33FF1" w:rsidRPr="00F245E6" w:rsidRDefault="00C33FF1" w:rsidP="00305183">
            <w:pPr>
              <w:rPr>
                <w:rFonts w:cs="Calibri Light"/>
              </w:rPr>
            </w:pPr>
            <w:r w:rsidRPr="00F245E6">
              <w:rPr>
                <w:rFonts w:cs="Calibri Light"/>
              </w:rPr>
              <w:t>Gibt es eine modellhafte Anwendung der (Be-)Steuerung für gering genutzte Gebäude oder Bauland?</w:t>
            </w:r>
          </w:p>
          <w:p w14:paraId="12946DDF" w14:textId="77777777" w:rsidR="00C33FF1" w:rsidRPr="00F245E6" w:rsidRDefault="00C33FF1" w:rsidP="00305183">
            <w:pPr>
              <w:rPr>
                <w:rFonts w:cs="Calibri Light"/>
              </w:rPr>
            </w:pPr>
            <w:r w:rsidRPr="00F245E6">
              <w:rPr>
                <w:rFonts w:cs="Calibri Light"/>
              </w:rPr>
              <w:t>(Ja = 3 Punkte)</w:t>
            </w:r>
          </w:p>
        </w:tc>
        <w:tc>
          <w:tcPr>
            <w:tcW w:w="827" w:type="dxa"/>
            <w:vMerge w:val="restart"/>
          </w:tcPr>
          <w:p w14:paraId="6347C2A6" w14:textId="77777777" w:rsidR="00C33FF1" w:rsidRPr="00F245E6" w:rsidRDefault="00C33FF1" w:rsidP="00305183">
            <w:pPr>
              <w:rPr>
                <w:rFonts w:cs="Calibri Light"/>
              </w:rPr>
            </w:pPr>
            <w:r w:rsidRPr="00F245E6">
              <w:rPr>
                <w:rFonts w:cs="Calibri Light"/>
              </w:rPr>
              <w:t>mögl.</w:t>
            </w:r>
          </w:p>
          <w:p w14:paraId="530354D0" w14:textId="77777777" w:rsidR="00C33FF1" w:rsidRPr="00F245E6" w:rsidRDefault="00C33FF1" w:rsidP="00305183">
            <w:pPr>
              <w:jc w:val="center"/>
              <w:rPr>
                <w:rFonts w:cs="Calibri Light"/>
                <w:b/>
              </w:rPr>
            </w:pPr>
            <w:r w:rsidRPr="00F245E6">
              <w:rPr>
                <w:rFonts w:cs="Calibri Light"/>
                <w:b/>
              </w:rPr>
              <w:t>3 (K)</w:t>
            </w:r>
          </w:p>
        </w:tc>
        <w:tc>
          <w:tcPr>
            <w:tcW w:w="827" w:type="dxa"/>
            <w:vMerge w:val="restart"/>
          </w:tcPr>
          <w:p w14:paraId="41D988BA" w14:textId="77777777" w:rsidR="00C33FF1" w:rsidRPr="00F245E6" w:rsidRDefault="00C33FF1" w:rsidP="00305183">
            <w:pPr>
              <w:rPr>
                <w:rFonts w:cs="Calibri Light"/>
              </w:rPr>
            </w:pPr>
            <w:r w:rsidRPr="00F245E6">
              <w:rPr>
                <w:rFonts w:cs="Calibri Light"/>
              </w:rPr>
              <w:t>tats.</w:t>
            </w:r>
          </w:p>
          <w:p w14:paraId="515F2741" w14:textId="77777777" w:rsidR="00C33FF1" w:rsidRPr="00F245E6" w:rsidRDefault="00C33FF1" w:rsidP="00305183">
            <w:pPr>
              <w:jc w:val="center"/>
              <w:rPr>
                <w:rFonts w:cs="Calibri Light"/>
                <w:b/>
              </w:rPr>
            </w:pPr>
          </w:p>
        </w:tc>
      </w:tr>
      <w:tr w:rsidR="00C33FF1" w:rsidRPr="00F245E6" w14:paraId="7122278B" w14:textId="77777777" w:rsidTr="00A7012D">
        <w:tc>
          <w:tcPr>
            <w:tcW w:w="988" w:type="dxa"/>
          </w:tcPr>
          <w:p w14:paraId="08FB90CA" w14:textId="77777777" w:rsidR="00C33FF1" w:rsidRPr="00F245E6" w:rsidRDefault="00C33FF1" w:rsidP="00305183">
            <w:pPr>
              <w:rPr>
                <w:rFonts w:cs="Calibri Light"/>
              </w:rPr>
            </w:pPr>
          </w:p>
        </w:tc>
        <w:tc>
          <w:tcPr>
            <w:tcW w:w="6645" w:type="dxa"/>
          </w:tcPr>
          <w:p w14:paraId="35EE5A78" w14:textId="77777777" w:rsidR="00C33FF1" w:rsidRPr="00F245E6" w:rsidRDefault="00C33FF1" w:rsidP="00305183">
            <w:pPr>
              <w:rPr>
                <w:rFonts w:cs="Calibri Light"/>
                <w:color w:val="C00000"/>
              </w:rPr>
            </w:pPr>
          </w:p>
        </w:tc>
        <w:tc>
          <w:tcPr>
            <w:tcW w:w="827" w:type="dxa"/>
            <w:vMerge/>
          </w:tcPr>
          <w:p w14:paraId="14117335" w14:textId="77777777" w:rsidR="00C33FF1" w:rsidRPr="00F245E6" w:rsidRDefault="00C33FF1" w:rsidP="00305183">
            <w:pPr>
              <w:rPr>
                <w:rFonts w:cs="Calibri Light"/>
              </w:rPr>
            </w:pPr>
          </w:p>
        </w:tc>
        <w:tc>
          <w:tcPr>
            <w:tcW w:w="827" w:type="dxa"/>
            <w:vMerge/>
          </w:tcPr>
          <w:p w14:paraId="7C7D61E9" w14:textId="77777777" w:rsidR="00C33FF1" w:rsidRPr="00F245E6" w:rsidRDefault="00C33FF1" w:rsidP="00305183">
            <w:pPr>
              <w:rPr>
                <w:rFonts w:cs="Calibri Light"/>
              </w:rPr>
            </w:pPr>
          </w:p>
        </w:tc>
      </w:tr>
    </w:tbl>
    <w:p w14:paraId="46540219"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7F6DE9" w14:paraId="718AC244" w14:textId="77777777" w:rsidTr="00A7012D">
        <w:tc>
          <w:tcPr>
            <w:tcW w:w="988" w:type="dxa"/>
          </w:tcPr>
          <w:p w14:paraId="1FE143A3" w14:textId="77777777" w:rsidR="00C33FF1" w:rsidRPr="007F6DE9" w:rsidRDefault="00C33FF1" w:rsidP="00305183">
            <w:pPr>
              <w:rPr>
                <w:rFonts w:cs="Calibri Light"/>
              </w:rPr>
            </w:pPr>
            <w:r w:rsidRPr="007F6DE9">
              <w:rPr>
                <w:rFonts w:cs="Calibri Light"/>
              </w:rPr>
              <w:t>G.1.1.c</w:t>
            </w:r>
          </w:p>
        </w:tc>
        <w:tc>
          <w:tcPr>
            <w:tcW w:w="6645" w:type="dxa"/>
          </w:tcPr>
          <w:p w14:paraId="1FEC93CA" w14:textId="77777777" w:rsidR="00C33FF1" w:rsidRPr="007F6DE9" w:rsidRDefault="00C33FF1" w:rsidP="00305183">
            <w:pPr>
              <w:rPr>
                <w:rFonts w:cs="Calibri Light"/>
              </w:rPr>
            </w:pPr>
            <w:r w:rsidRPr="007F6DE9">
              <w:rPr>
                <w:rFonts w:cs="Calibri Light"/>
              </w:rPr>
              <w:t>Gibt es eine Positionierung der Gemeinde als innovative und kreative Gemeinde? Ziele für die Kreativwirtschaft und das Innovationspotential innerhalb der Gemeinde?</w:t>
            </w:r>
          </w:p>
          <w:p w14:paraId="51EE827A" w14:textId="77777777" w:rsidR="00C33FF1" w:rsidRPr="007F6DE9" w:rsidRDefault="00C33FF1" w:rsidP="00305183">
            <w:pPr>
              <w:rPr>
                <w:rFonts w:cs="Calibri Light"/>
              </w:rPr>
            </w:pPr>
            <w:r w:rsidRPr="007F6DE9">
              <w:rPr>
                <w:rFonts w:cs="Calibri Light"/>
              </w:rPr>
              <w:t>(Ja + Beschreibung = 1 Punkt)</w:t>
            </w:r>
          </w:p>
        </w:tc>
        <w:tc>
          <w:tcPr>
            <w:tcW w:w="827" w:type="dxa"/>
            <w:vMerge w:val="restart"/>
          </w:tcPr>
          <w:p w14:paraId="461050D8" w14:textId="77777777" w:rsidR="00C33FF1" w:rsidRPr="007F6DE9" w:rsidRDefault="00C33FF1" w:rsidP="00305183">
            <w:pPr>
              <w:rPr>
                <w:rFonts w:cs="Calibri Light"/>
              </w:rPr>
            </w:pPr>
            <w:r w:rsidRPr="007F6DE9">
              <w:rPr>
                <w:rFonts w:cs="Calibri Light"/>
              </w:rPr>
              <w:t>mögl.</w:t>
            </w:r>
          </w:p>
          <w:p w14:paraId="7AFA5617" w14:textId="77777777" w:rsidR="00C33FF1" w:rsidRPr="007F6DE9" w:rsidRDefault="00C33FF1" w:rsidP="00305183">
            <w:pPr>
              <w:jc w:val="center"/>
              <w:rPr>
                <w:rFonts w:cs="Calibri Light"/>
                <w:b/>
              </w:rPr>
            </w:pPr>
            <w:r w:rsidRPr="007F6DE9">
              <w:rPr>
                <w:rFonts w:cs="Calibri Light"/>
                <w:b/>
              </w:rPr>
              <w:t>1 (K)</w:t>
            </w:r>
          </w:p>
        </w:tc>
        <w:tc>
          <w:tcPr>
            <w:tcW w:w="827" w:type="dxa"/>
            <w:vMerge w:val="restart"/>
          </w:tcPr>
          <w:p w14:paraId="70C5B893" w14:textId="77777777" w:rsidR="00C33FF1" w:rsidRPr="007F6DE9" w:rsidRDefault="00C33FF1" w:rsidP="00305183">
            <w:pPr>
              <w:rPr>
                <w:rFonts w:cs="Calibri Light"/>
              </w:rPr>
            </w:pPr>
            <w:r w:rsidRPr="007F6DE9">
              <w:rPr>
                <w:rFonts w:cs="Calibri Light"/>
              </w:rPr>
              <w:t>tats.</w:t>
            </w:r>
          </w:p>
          <w:p w14:paraId="6C46C1EE" w14:textId="77777777" w:rsidR="00C33FF1" w:rsidRPr="007F6DE9" w:rsidRDefault="00C33FF1" w:rsidP="00305183">
            <w:pPr>
              <w:jc w:val="center"/>
              <w:rPr>
                <w:rFonts w:cs="Calibri Light"/>
                <w:b/>
              </w:rPr>
            </w:pPr>
          </w:p>
        </w:tc>
      </w:tr>
      <w:tr w:rsidR="00C33FF1" w:rsidRPr="007F6DE9" w14:paraId="60746596" w14:textId="77777777" w:rsidTr="00A7012D">
        <w:tc>
          <w:tcPr>
            <w:tcW w:w="988" w:type="dxa"/>
          </w:tcPr>
          <w:p w14:paraId="734B9FD0" w14:textId="77777777" w:rsidR="00C33FF1" w:rsidRPr="007F6DE9" w:rsidRDefault="00C33FF1" w:rsidP="00305183">
            <w:pPr>
              <w:rPr>
                <w:rFonts w:cs="Calibri Light"/>
              </w:rPr>
            </w:pPr>
          </w:p>
        </w:tc>
        <w:tc>
          <w:tcPr>
            <w:tcW w:w="6645" w:type="dxa"/>
          </w:tcPr>
          <w:p w14:paraId="373EEB2B" w14:textId="77777777" w:rsidR="00C33FF1" w:rsidRPr="007F6DE9" w:rsidRDefault="00C33FF1" w:rsidP="00305183">
            <w:pPr>
              <w:rPr>
                <w:rFonts w:cs="Calibri Light"/>
                <w:color w:val="C00000"/>
              </w:rPr>
            </w:pPr>
          </w:p>
        </w:tc>
        <w:tc>
          <w:tcPr>
            <w:tcW w:w="827" w:type="dxa"/>
            <w:vMerge/>
          </w:tcPr>
          <w:p w14:paraId="03D0AD29" w14:textId="77777777" w:rsidR="00C33FF1" w:rsidRPr="007F6DE9" w:rsidRDefault="00C33FF1" w:rsidP="00305183">
            <w:pPr>
              <w:rPr>
                <w:rFonts w:cs="Calibri Light"/>
              </w:rPr>
            </w:pPr>
          </w:p>
        </w:tc>
        <w:tc>
          <w:tcPr>
            <w:tcW w:w="827" w:type="dxa"/>
            <w:vMerge/>
          </w:tcPr>
          <w:p w14:paraId="778FBDE1" w14:textId="77777777" w:rsidR="00C33FF1" w:rsidRPr="007F6DE9" w:rsidRDefault="00C33FF1" w:rsidP="00305183">
            <w:pPr>
              <w:rPr>
                <w:rFonts w:cs="Calibri Light"/>
              </w:rPr>
            </w:pPr>
          </w:p>
        </w:tc>
      </w:tr>
    </w:tbl>
    <w:p w14:paraId="6C6A0747" w14:textId="77777777" w:rsidR="00D94C7A" w:rsidRPr="007F6DE9"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C33FF1" w:rsidRPr="00F245E6" w14:paraId="33807DD4" w14:textId="77777777" w:rsidTr="00A7012D">
        <w:tc>
          <w:tcPr>
            <w:tcW w:w="988" w:type="dxa"/>
          </w:tcPr>
          <w:p w14:paraId="3AA61C30" w14:textId="77777777" w:rsidR="00C33FF1" w:rsidRPr="007F6DE9" w:rsidRDefault="00C33FF1" w:rsidP="00305183">
            <w:pPr>
              <w:rPr>
                <w:rFonts w:cs="Calibri Light"/>
              </w:rPr>
            </w:pPr>
            <w:r w:rsidRPr="007F6DE9">
              <w:rPr>
                <w:rFonts w:cs="Calibri Light"/>
              </w:rPr>
              <w:t>G.1.1.d</w:t>
            </w:r>
          </w:p>
        </w:tc>
        <w:tc>
          <w:tcPr>
            <w:tcW w:w="6646" w:type="dxa"/>
          </w:tcPr>
          <w:p w14:paraId="11943EC6" w14:textId="77777777" w:rsidR="00C33FF1" w:rsidRPr="007F6DE9" w:rsidRDefault="00C33FF1" w:rsidP="00305183">
            <w:pPr>
              <w:rPr>
                <w:rFonts w:cs="Calibri Light"/>
              </w:rPr>
            </w:pPr>
            <w:r w:rsidRPr="007F6DE9">
              <w:rPr>
                <w:rFonts w:cs="Calibri Light"/>
              </w:rPr>
              <w:t xml:space="preserve">Ist die Energie- und Klimapolitik eine wichtige Säule im Standortmarketing? </w:t>
            </w:r>
          </w:p>
          <w:p w14:paraId="7F38E387" w14:textId="77777777" w:rsidR="00C33FF1" w:rsidRPr="007F6DE9" w:rsidRDefault="00C33FF1" w:rsidP="00305183">
            <w:pPr>
              <w:rPr>
                <w:rFonts w:cs="Calibri Light"/>
              </w:rPr>
            </w:pPr>
            <w:r w:rsidRPr="007F6DE9">
              <w:rPr>
                <w:rFonts w:cs="Calibri Light"/>
              </w:rPr>
              <w:t>(Ja = 1 Punkt)</w:t>
            </w:r>
          </w:p>
        </w:tc>
        <w:tc>
          <w:tcPr>
            <w:tcW w:w="826" w:type="dxa"/>
            <w:vMerge w:val="restart"/>
          </w:tcPr>
          <w:p w14:paraId="447DBBB0" w14:textId="77777777" w:rsidR="00C33FF1" w:rsidRPr="007F6DE9" w:rsidRDefault="00C33FF1" w:rsidP="00305183">
            <w:pPr>
              <w:rPr>
                <w:rFonts w:cs="Calibri Light"/>
              </w:rPr>
            </w:pPr>
            <w:r w:rsidRPr="007F6DE9">
              <w:rPr>
                <w:rFonts w:cs="Calibri Light"/>
              </w:rPr>
              <w:t>mögl.</w:t>
            </w:r>
          </w:p>
          <w:p w14:paraId="26961C57" w14:textId="77777777" w:rsidR="00C33FF1" w:rsidRPr="007F6DE9" w:rsidRDefault="00C33FF1" w:rsidP="00305183">
            <w:pPr>
              <w:jc w:val="center"/>
              <w:rPr>
                <w:rFonts w:cs="Calibri Light"/>
                <w:b/>
              </w:rPr>
            </w:pPr>
            <w:r w:rsidRPr="007F6DE9">
              <w:rPr>
                <w:rFonts w:cs="Calibri Light"/>
                <w:b/>
              </w:rPr>
              <w:t>1 (K)</w:t>
            </w:r>
          </w:p>
        </w:tc>
        <w:tc>
          <w:tcPr>
            <w:tcW w:w="827" w:type="dxa"/>
            <w:vMerge w:val="restart"/>
          </w:tcPr>
          <w:p w14:paraId="67CA016E" w14:textId="77777777" w:rsidR="00C33FF1" w:rsidRPr="00F245E6" w:rsidRDefault="00C33FF1" w:rsidP="00305183">
            <w:pPr>
              <w:rPr>
                <w:rFonts w:cs="Calibri Light"/>
              </w:rPr>
            </w:pPr>
            <w:r w:rsidRPr="007F6DE9">
              <w:rPr>
                <w:rFonts w:cs="Calibri Light"/>
              </w:rPr>
              <w:t>tats.</w:t>
            </w:r>
          </w:p>
          <w:p w14:paraId="4BA5D245" w14:textId="77777777" w:rsidR="00C33FF1" w:rsidRPr="00F245E6" w:rsidRDefault="00C33FF1" w:rsidP="00305183">
            <w:pPr>
              <w:jc w:val="center"/>
              <w:rPr>
                <w:rFonts w:cs="Calibri Light"/>
                <w:b/>
              </w:rPr>
            </w:pPr>
          </w:p>
        </w:tc>
      </w:tr>
      <w:tr w:rsidR="00C33FF1" w:rsidRPr="00F245E6" w14:paraId="5ED44F23" w14:textId="77777777" w:rsidTr="00A7012D">
        <w:tc>
          <w:tcPr>
            <w:tcW w:w="988" w:type="dxa"/>
          </w:tcPr>
          <w:p w14:paraId="636802E8" w14:textId="77777777" w:rsidR="00C33FF1" w:rsidRPr="00F245E6" w:rsidRDefault="00C33FF1" w:rsidP="00305183">
            <w:pPr>
              <w:rPr>
                <w:rFonts w:cs="Calibri Light"/>
              </w:rPr>
            </w:pPr>
          </w:p>
        </w:tc>
        <w:tc>
          <w:tcPr>
            <w:tcW w:w="6646" w:type="dxa"/>
          </w:tcPr>
          <w:p w14:paraId="284476C5" w14:textId="77777777" w:rsidR="00C33FF1" w:rsidRPr="00F245E6" w:rsidRDefault="00C33FF1" w:rsidP="00305183">
            <w:pPr>
              <w:rPr>
                <w:rFonts w:cs="Calibri Light"/>
                <w:color w:val="C00000"/>
              </w:rPr>
            </w:pPr>
          </w:p>
        </w:tc>
        <w:tc>
          <w:tcPr>
            <w:tcW w:w="826" w:type="dxa"/>
            <w:vMerge/>
          </w:tcPr>
          <w:p w14:paraId="658D1A0A" w14:textId="77777777" w:rsidR="00C33FF1" w:rsidRPr="00F245E6" w:rsidRDefault="00C33FF1" w:rsidP="00305183">
            <w:pPr>
              <w:rPr>
                <w:rFonts w:cs="Calibri Light"/>
              </w:rPr>
            </w:pPr>
          </w:p>
        </w:tc>
        <w:tc>
          <w:tcPr>
            <w:tcW w:w="827" w:type="dxa"/>
            <w:vMerge/>
          </w:tcPr>
          <w:p w14:paraId="712CCD7E" w14:textId="77777777" w:rsidR="00C33FF1" w:rsidRPr="00F245E6" w:rsidRDefault="00C33FF1" w:rsidP="00305183">
            <w:pPr>
              <w:rPr>
                <w:rFonts w:cs="Calibri Light"/>
              </w:rPr>
            </w:pPr>
          </w:p>
        </w:tc>
      </w:tr>
    </w:tbl>
    <w:p w14:paraId="11ECCF01"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C33FF1" w:rsidRPr="00F245E6" w14:paraId="56C5E36E" w14:textId="77777777" w:rsidTr="00A7012D">
        <w:tc>
          <w:tcPr>
            <w:tcW w:w="988" w:type="dxa"/>
          </w:tcPr>
          <w:p w14:paraId="44CE124F" w14:textId="77777777" w:rsidR="00C33FF1" w:rsidRPr="00F245E6" w:rsidRDefault="00C33FF1" w:rsidP="00305183">
            <w:pPr>
              <w:rPr>
                <w:rFonts w:cs="Calibri Light"/>
              </w:rPr>
            </w:pPr>
            <w:r w:rsidRPr="00F245E6">
              <w:rPr>
                <w:rFonts w:cs="Calibri Light"/>
              </w:rPr>
              <w:t>G.3.1.d</w:t>
            </w:r>
          </w:p>
        </w:tc>
        <w:tc>
          <w:tcPr>
            <w:tcW w:w="6646" w:type="dxa"/>
          </w:tcPr>
          <w:p w14:paraId="30A13C56" w14:textId="77777777" w:rsidR="00C33FF1" w:rsidRPr="00F245E6" w:rsidRDefault="00C33FF1" w:rsidP="00305183">
            <w:pPr>
              <w:rPr>
                <w:rFonts w:cs="Calibri Light"/>
              </w:rPr>
            </w:pPr>
            <w:r w:rsidRPr="00F245E6">
              <w:rPr>
                <w:rFonts w:cs="Calibri Light"/>
              </w:rPr>
              <w:t>Gibt es ein Konzept zur Ansiedelung von Unternehmen aus dem Bereich Green Economy und / oder Kreativwirtschaft?</w:t>
            </w:r>
          </w:p>
          <w:p w14:paraId="34948EB4" w14:textId="77777777" w:rsidR="00C33FF1" w:rsidRPr="00F245E6" w:rsidRDefault="00C33FF1" w:rsidP="00305183">
            <w:pPr>
              <w:rPr>
                <w:rFonts w:cs="Calibri Light"/>
              </w:rPr>
            </w:pPr>
            <w:r w:rsidRPr="00F245E6">
              <w:rPr>
                <w:rFonts w:cs="Calibri Light"/>
              </w:rPr>
              <w:t>(Ja = 1 Punkt)</w:t>
            </w:r>
          </w:p>
        </w:tc>
        <w:tc>
          <w:tcPr>
            <w:tcW w:w="826" w:type="dxa"/>
            <w:vMerge w:val="restart"/>
          </w:tcPr>
          <w:p w14:paraId="4233529A" w14:textId="77777777" w:rsidR="00C33FF1" w:rsidRPr="00F245E6" w:rsidRDefault="00C33FF1" w:rsidP="00305183">
            <w:pPr>
              <w:rPr>
                <w:rFonts w:cs="Calibri Light"/>
              </w:rPr>
            </w:pPr>
            <w:r w:rsidRPr="00F245E6">
              <w:rPr>
                <w:rFonts w:cs="Calibri Light"/>
              </w:rPr>
              <w:t>mögl.</w:t>
            </w:r>
          </w:p>
          <w:p w14:paraId="45F4B529" w14:textId="77777777" w:rsidR="00C33FF1" w:rsidRPr="00F245E6" w:rsidRDefault="00C33FF1" w:rsidP="00305183">
            <w:pPr>
              <w:jc w:val="center"/>
              <w:rPr>
                <w:rFonts w:cs="Calibri Light"/>
                <w:b/>
              </w:rPr>
            </w:pPr>
            <w:r w:rsidRPr="00F245E6">
              <w:rPr>
                <w:rFonts w:cs="Calibri Light"/>
                <w:b/>
              </w:rPr>
              <w:t>1 (K)</w:t>
            </w:r>
          </w:p>
        </w:tc>
        <w:tc>
          <w:tcPr>
            <w:tcW w:w="827" w:type="dxa"/>
            <w:vMerge w:val="restart"/>
          </w:tcPr>
          <w:p w14:paraId="57D6D037" w14:textId="77777777" w:rsidR="00C33FF1" w:rsidRPr="00F245E6" w:rsidRDefault="00C33FF1" w:rsidP="00305183">
            <w:pPr>
              <w:rPr>
                <w:rFonts w:cs="Calibri Light"/>
              </w:rPr>
            </w:pPr>
            <w:r w:rsidRPr="00F245E6">
              <w:rPr>
                <w:rFonts w:cs="Calibri Light"/>
              </w:rPr>
              <w:t>tats.</w:t>
            </w:r>
          </w:p>
          <w:p w14:paraId="66FEC484" w14:textId="77777777" w:rsidR="00C33FF1" w:rsidRPr="00F245E6" w:rsidRDefault="00C33FF1" w:rsidP="00305183">
            <w:pPr>
              <w:jc w:val="center"/>
              <w:rPr>
                <w:rFonts w:cs="Calibri Light"/>
                <w:b/>
              </w:rPr>
            </w:pPr>
          </w:p>
        </w:tc>
      </w:tr>
      <w:tr w:rsidR="00C33FF1" w:rsidRPr="00F245E6" w14:paraId="50E9531F" w14:textId="77777777" w:rsidTr="00A7012D">
        <w:tc>
          <w:tcPr>
            <w:tcW w:w="988" w:type="dxa"/>
          </w:tcPr>
          <w:p w14:paraId="00B2C6E3" w14:textId="77777777" w:rsidR="00C33FF1" w:rsidRPr="00F245E6" w:rsidRDefault="00C33FF1" w:rsidP="00305183">
            <w:pPr>
              <w:rPr>
                <w:rFonts w:cs="Calibri Light"/>
              </w:rPr>
            </w:pPr>
          </w:p>
        </w:tc>
        <w:tc>
          <w:tcPr>
            <w:tcW w:w="6646" w:type="dxa"/>
          </w:tcPr>
          <w:p w14:paraId="6584905C" w14:textId="77777777" w:rsidR="00C33FF1" w:rsidRPr="00F245E6" w:rsidRDefault="00C33FF1" w:rsidP="00305183">
            <w:pPr>
              <w:rPr>
                <w:rFonts w:cs="Calibri Light"/>
                <w:color w:val="C00000"/>
              </w:rPr>
            </w:pPr>
          </w:p>
        </w:tc>
        <w:tc>
          <w:tcPr>
            <w:tcW w:w="826" w:type="dxa"/>
            <w:vMerge/>
          </w:tcPr>
          <w:p w14:paraId="29A30579" w14:textId="77777777" w:rsidR="00C33FF1" w:rsidRPr="00F245E6" w:rsidRDefault="00C33FF1" w:rsidP="00305183">
            <w:pPr>
              <w:rPr>
                <w:rFonts w:cs="Calibri Light"/>
              </w:rPr>
            </w:pPr>
          </w:p>
        </w:tc>
        <w:tc>
          <w:tcPr>
            <w:tcW w:w="827" w:type="dxa"/>
            <w:vMerge/>
          </w:tcPr>
          <w:p w14:paraId="6E15AF0C" w14:textId="77777777" w:rsidR="00C33FF1" w:rsidRPr="00F245E6" w:rsidRDefault="00C33FF1" w:rsidP="00305183">
            <w:pPr>
              <w:rPr>
                <w:rFonts w:cs="Calibri Light"/>
              </w:rPr>
            </w:pPr>
          </w:p>
        </w:tc>
      </w:tr>
    </w:tbl>
    <w:p w14:paraId="2226BE88"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4"/>
        <w:gridCol w:w="827"/>
        <w:gridCol w:w="828"/>
      </w:tblGrid>
      <w:tr w:rsidR="00C33FF1" w:rsidRPr="00F245E6" w14:paraId="6FD5CCDE" w14:textId="77777777" w:rsidTr="00A7012D">
        <w:tc>
          <w:tcPr>
            <w:tcW w:w="988" w:type="dxa"/>
          </w:tcPr>
          <w:p w14:paraId="43681AF5" w14:textId="77777777" w:rsidR="00C33FF1" w:rsidRPr="00F245E6" w:rsidRDefault="00C33FF1" w:rsidP="00305183">
            <w:pPr>
              <w:rPr>
                <w:rFonts w:cs="Calibri Light"/>
              </w:rPr>
            </w:pPr>
            <w:r w:rsidRPr="00F245E6">
              <w:rPr>
                <w:rFonts w:cs="Calibri Light"/>
              </w:rPr>
              <w:t>G.4.1.c</w:t>
            </w:r>
          </w:p>
        </w:tc>
        <w:tc>
          <w:tcPr>
            <w:tcW w:w="6644" w:type="dxa"/>
          </w:tcPr>
          <w:p w14:paraId="0BDF01A6" w14:textId="77777777" w:rsidR="00C33FF1" w:rsidRPr="00F245E6" w:rsidRDefault="00C33FF1" w:rsidP="00305183">
            <w:pPr>
              <w:rPr>
                <w:rFonts w:cs="Calibri Light"/>
              </w:rPr>
            </w:pPr>
            <w:r w:rsidRPr="00F245E6">
              <w:rPr>
                <w:rFonts w:cs="Calibri Light"/>
              </w:rPr>
              <w:t>Gibt es einen Beschluss zum Konzept der Ansiedelung Green Economy und/oder Kreativwirtschaft?</w:t>
            </w:r>
          </w:p>
          <w:p w14:paraId="054EEC37" w14:textId="77777777" w:rsidR="00C33FF1" w:rsidRPr="00F245E6" w:rsidRDefault="00C33FF1" w:rsidP="00305183">
            <w:pPr>
              <w:rPr>
                <w:rFonts w:cs="Calibri Light"/>
              </w:rPr>
            </w:pPr>
            <w:r w:rsidRPr="00F245E6">
              <w:rPr>
                <w:rFonts w:cs="Calibri Light"/>
              </w:rPr>
              <w:t>(Ja = 2 Punkt)</w:t>
            </w:r>
          </w:p>
        </w:tc>
        <w:tc>
          <w:tcPr>
            <w:tcW w:w="827" w:type="dxa"/>
            <w:vMerge w:val="restart"/>
          </w:tcPr>
          <w:p w14:paraId="3FC8A238" w14:textId="77777777" w:rsidR="00C33FF1" w:rsidRPr="00F245E6" w:rsidRDefault="00C33FF1" w:rsidP="00305183">
            <w:pPr>
              <w:rPr>
                <w:rFonts w:cs="Calibri Light"/>
              </w:rPr>
            </w:pPr>
            <w:r w:rsidRPr="00F245E6">
              <w:rPr>
                <w:rFonts w:cs="Calibri Light"/>
              </w:rPr>
              <w:t>mögl.</w:t>
            </w:r>
          </w:p>
          <w:p w14:paraId="0F040694" w14:textId="77777777" w:rsidR="00C33FF1" w:rsidRPr="00F245E6" w:rsidRDefault="00C33FF1" w:rsidP="00305183">
            <w:pPr>
              <w:jc w:val="center"/>
              <w:rPr>
                <w:rFonts w:cs="Calibri Light"/>
                <w:b/>
              </w:rPr>
            </w:pPr>
            <w:r w:rsidRPr="00F245E6">
              <w:rPr>
                <w:rFonts w:cs="Calibri Light"/>
                <w:b/>
              </w:rPr>
              <w:t>2 (K)</w:t>
            </w:r>
          </w:p>
        </w:tc>
        <w:tc>
          <w:tcPr>
            <w:tcW w:w="828" w:type="dxa"/>
            <w:vMerge w:val="restart"/>
          </w:tcPr>
          <w:p w14:paraId="287D1324" w14:textId="77777777" w:rsidR="00C33FF1" w:rsidRPr="00F245E6" w:rsidRDefault="00C33FF1" w:rsidP="00305183">
            <w:pPr>
              <w:rPr>
                <w:rFonts w:cs="Calibri Light"/>
              </w:rPr>
            </w:pPr>
            <w:r w:rsidRPr="00F245E6">
              <w:rPr>
                <w:rFonts w:cs="Calibri Light"/>
              </w:rPr>
              <w:t>tats.</w:t>
            </w:r>
          </w:p>
          <w:p w14:paraId="61540878" w14:textId="77777777" w:rsidR="00C33FF1" w:rsidRPr="00F245E6" w:rsidRDefault="00C33FF1" w:rsidP="00305183">
            <w:pPr>
              <w:jc w:val="center"/>
              <w:rPr>
                <w:rFonts w:cs="Calibri Light"/>
                <w:b/>
              </w:rPr>
            </w:pPr>
          </w:p>
        </w:tc>
      </w:tr>
      <w:tr w:rsidR="00C33FF1" w:rsidRPr="00F245E6" w14:paraId="7E5C1988" w14:textId="77777777" w:rsidTr="00A7012D">
        <w:tc>
          <w:tcPr>
            <w:tcW w:w="988" w:type="dxa"/>
          </w:tcPr>
          <w:p w14:paraId="7821425A" w14:textId="77777777" w:rsidR="00C33FF1" w:rsidRPr="00F245E6" w:rsidRDefault="00C33FF1" w:rsidP="00305183">
            <w:pPr>
              <w:rPr>
                <w:rFonts w:cs="Calibri Light"/>
              </w:rPr>
            </w:pPr>
          </w:p>
        </w:tc>
        <w:tc>
          <w:tcPr>
            <w:tcW w:w="6644" w:type="dxa"/>
          </w:tcPr>
          <w:p w14:paraId="2EFB7181" w14:textId="77777777" w:rsidR="00C33FF1" w:rsidRPr="00F245E6" w:rsidRDefault="00C33FF1" w:rsidP="00305183">
            <w:pPr>
              <w:rPr>
                <w:rFonts w:cs="Calibri Light"/>
                <w:color w:val="C00000"/>
              </w:rPr>
            </w:pPr>
          </w:p>
        </w:tc>
        <w:tc>
          <w:tcPr>
            <w:tcW w:w="827" w:type="dxa"/>
            <w:vMerge/>
          </w:tcPr>
          <w:p w14:paraId="7F3E309C" w14:textId="77777777" w:rsidR="00C33FF1" w:rsidRPr="00F245E6" w:rsidRDefault="00C33FF1" w:rsidP="00305183">
            <w:pPr>
              <w:rPr>
                <w:rFonts w:cs="Calibri Light"/>
              </w:rPr>
            </w:pPr>
          </w:p>
        </w:tc>
        <w:tc>
          <w:tcPr>
            <w:tcW w:w="828" w:type="dxa"/>
            <w:vMerge/>
          </w:tcPr>
          <w:p w14:paraId="0FDBCD35" w14:textId="77777777" w:rsidR="00C33FF1" w:rsidRPr="00F245E6" w:rsidRDefault="00C33FF1" w:rsidP="00305183">
            <w:pPr>
              <w:rPr>
                <w:rFonts w:cs="Calibri Light"/>
              </w:rPr>
            </w:pPr>
          </w:p>
        </w:tc>
      </w:tr>
    </w:tbl>
    <w:p w14:paraId="2E4C67D9"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07193FF4" w14:textId="77777777" w:rsidTr="00A7012D">
        <w:tc>
          <w:tcPr>
            <w:tcW w:w="988" w:type="dxa"/>
          </w:tcPr>
          <w:p w14:paraId="4438C9F9" w14:textId="77777777" w:rsidR="00C33FF1" w:rsidRPr="00F245E6" w:rsidRDefault="00C33FF1" w:rsidP="00305183">
            <w:pPr>
              <w:rPr>
                <w:rFonts w:cs="Calibri Light"/>
              </w:rPr>
            </w:pPr>
            <w:r w:rsidRPr="00F245E6">
              <w:rPr>
                <w:rFonts w:cs="Calibri Light"/>
              </w:rPr>
              <w:t>G.4.1.d</w:t>
            </w:r>
          </w:p>
        </w:tc>
        <w:tc>
          <w:tcPr>
            <w:tcW w:w="6645" w:type="dxa"/>
          </w:tcPr>
          <w:p w14:paraId="51A91CA3" w14:textId="77777777" w:rsidR="00C33FF1" w:rsidRPr="00F245E6" w:rsidRDefault="00C33FF1" w:rsidP="00305183">
            <w:pPr>
              <w:rPr>
                <w:rFonts w:cs="Calibri Light"/>
              </w:rPr>
            </w:pPr>
            <w:r w:rsidRPr="00F245E6">
              <w:rPr>
                <w:rFonts w:cs="Calibri Light"/>
              </w:rPr>
              <w:t>Gibt es eine Umsetzung von Maßnahmen aus dem Konzept Ansiedelung Green Economy und Kreativwirtschaft innerhalb der letzten 5 Jahre? Beschreibung</w:t>
            </w:r>
          </w:p>
          <w:p w14:paraId="5FBC887B" w14:textId="77777777" w:rsidR="00C33FF1" w:rsidRPr="00F245E6" w:rsidRDefault="00C33FF1" w:rsidP="00305183">
            <w:pPr>
              <w:rPr>
                <w:rFonts w:cs="Calibri Light"/>
              </w:rPr>
            </w:pPr>
            <w:r w:rsidRPr="00F245E6">
              <w:rPr>
                <w:rFonts w:cs="Calibri Light"/>
              </w:rPr>
              <w:t>(Ja + Beschreibung, 2 Punkte je Maßnahme)</w:t>
            </w:r>
          </w:p>
        </w:tc>
        <w:tc>
          <w:tcPr>
            <w:tcW w:w="827" w:type="dxa"/>
            <w:vMerge w:val="restart"/>
          </w:tcPr>
          <w:p w14:paraId="5ECCCCC5" w14:textId="77777777" w:rsidR="00C33FF1" w:rsidRPr="00F245E6" w:rsidRDefault="00C33FF1" w:rsidP="00305183">
            <w:pPr>
              <w:rPr>
                <w:rFonts w:cs="Calibri Light"/>
              </w:rPr>
            </w:pPr>
            <w:r w:rsidRPr="00F245E6">
              <w:rPr>
                <w:rFonts w:cs="Calibri Light"/>
              </w:rPr>
              <w:t>mögl.</w:t>
            </w:r>
          </w:p>
          <w:p w14:paraId="71D88598" w14:textId="77777777" w:rsidR="00C33FF1" w:rsidRPr="00F245E6" w:rsidRDefault="00C33FF1" w:rsidP="00305183">
            <w:pPr>
              <w:jc w:val="center"/>
              <w:rPr>
                <w:rFonts w:cs="Calibri Light"/>
                <w:b/>
              </w:rPr>
            </w:pPr>
            <w:r w:rsidRPr="00F245E6">
              <w:rPr>
                <w:rFonts w:cs="Calibri Light"/>
                <w:b/>
              </w:rPr>
              <w:t>4 (K)</w:t>
            </w:r>
          </w:p>
        </w:tc>
        <w:tc>
          <w:tcPr>
            <w:tcW w:w="827" w:type="dxa"/>
            <w:vMerge w:val="restart"/>
          </w:tcPr>
          <w:p w14:paraId="1A8A04DE" w14:textId="77777777" w:rsidR="00C33FF1" w:rsidRPr="00F245E6" w:rsidRDefault="00C33FF1" w:rsidP="00305183">
            <w:pPr>
              <w:rPr>
                <w:rFonts w:cs="Calibri Light"/>
              </w:rPr>
            </w:pPr>
            <w:r w:rsidRPr="00F245E6">
              <w:rPr>
                <w:rFonts w:cs="Calibri Light"/>
              </w:rPr>
              <w:t>tats.</w:t>
            </w:r>
          </w:p>
          <w:p w14:paraId="3BE97AD0" w14:textId="77777777" w:rsidR="00C33FF1" w:rsidRPr="00F245E6" w:rsidRDefault="00C33FF1" w:rsidP="00305183">
            <w:pPr>
              <w:jc w:val="center"/>
              <w:rPr>
                <w:rFonts w:cs="Calibri Light"/>
                <w:b/>
              </w:rPr>
            </w:pPr>
          </w:p>
        </w:tc>
      </w:tr>
      <w:tr w:rsidR="00C33FF1" w:rsidRPr="00F245E6" w14:paraId="15FBCCA6" w14:textId="77777777" w:rsidTr="00A7012D">
        <w:tc>
          <w:tcPr>
            <w:tcW w:w="988" w:type="dxa"/>
          </w:tcPr>
          <w:p w14:paraId="6EB72491" w14:textId="77777777" w:rsidR="00C33FF1" w:rsidRPr="00F245E6" w:rsidRDefault="00C33FF1" w:rsidP="00305183">
            <w:pPr>
              <w:rPr>
                <w:rFonts w:cs="Calibri Light"/>
              </w:rPr>
            </w:pPr>
          </w:p>
        </w:tc>
        <w:tc>
          <w:tcPr>
            <w:tcW w:w="6645" w:type="dxa"/>
          </w:tcPr>
          <w:p w14:paraId="0302BFF9" w14:textId="77777777" w:rsidR="00C33FF1" w:rsidRPr="00F245E6" w:rsidRDefault="00C33FF1" w:rsidP="00305183">
            <w:pPr>
              <w:rPr>
                <w:rFonts w:cs="Calibri Light"/>
                <w:color w:val="C00000"/>
              </w:rPr>
            </w:pPr>
          </w:p>
        </w:tc>
        <w:tc>
          <w:tcPr>
            <w:tcW w:w="827" w:type="dxa"/>
            <w:vMerge/>
          </w:tcPr>
          <w:p w14:paraId="1B8B5926" w14:textId="77777777" w:rsidR="00C33FF1" w:rsidRPr="00F245E6" w:rsidRDefault="00C33FF1" w:rsidP="00305183">
            <w:pPr>
              <w:rPr>
                <w:rFonts w:cs="Calibri Light"/>
              </w:rPr>
            </w:pPr>
          </w:p>
        </w:tc>
        <w:tc>
          <w:tcPr>
            <w:tcW w:w="827" w:type="dxa"/>
            <w:vMerge/>
          </w:tcPr>
          <w:p w14:paraId="4BE7C84B" w14:textId="77777777" w:rsidR="00C33FF1" w:rsidRPr="00F245E6" w:rsidRDefault="00C33FF1" w:rsidP="00305183">
            <w:pPr>
              <w:rPr>
                <w:rFonts w:cs="Calibri Light"/>
              </w:rPr>
            </w:pPr>
          </w:p>
        </w:tc>
      </w:tr>
    </w:tbl>
    <w:p w14:paraId="77E6C941"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68E907AE" w14:textId="77777777" w:rsidTr="00A7012D">
        <w:tc>
          <w:tcPr>
            <w:tcW w:w="988" w:type="dxa"/>
          </w:tcPr>
          <w:p w14:paraId="6BC3B15B" w14:textId="77777777" w:rsidR="00C33FF1" w:rsidRPr="00F245E6" w:rsidRDefault="00C33FF1" w:rsidP="00305183">
            <w:pPr>
              <w:rPr>
                <w:rFonts w:cs="Calibri Light"/>
              </w:rPr>
            </w:pPr>
            <w:r w:rsidRPr="00F245E6">
              <w:rPr>
                <w:rFonts w:cs="Calibri Light"/>
              </w:rPr>
              <w:t>G.3.2.a</w:t>
            </w:r>
          </w:p>
        </w:tc>
        <w:tc>
          <w:tcPr>
            <w:tcW w:w="6645" w:type="dxa"/>
          </w:tcPr>
          <w:p w14:paraId="4D77DBE1" w14:textId="77777777" w:rsidR="00C33FF1" w:rsidRPr="00F245E6" w:rsidRDefault="00C33FF1" w:rsidP="00305183">
            <w:pPr>
              <w:rPr>
                <w:rFonts w:cs="Calibri Light"/>
              </w:rPr>
            </w:pPr>
            <w:r w:rsidRPr="00F245E6">
              <w:rPr>
                <w:rFonts w:cs="Calibri Light"/>
              </w:rPr>
              <w:t>Gibt es ein Konzept Breitbandkommunikationsnetz?</w:t>
            </w:r>
          </w:p>
          <w:p w14:paraId="0A3B2F44" w14:textId="77777777" w:rsidR="00C33FF1" w:rsidRPr="00F245E6" w:rsidRDefault="00C33FF1" w:rsidP="00305183">
            <w:pPr>
              <w:rPr>
                <w:rFonts w:cs="Calibri Light"/>
              </w:rPr>
            </w:pPr>
            <w:r w:rsidRPr="00F245E6">
              <w:rPr>
                <w:rFonts w:cs="Calibri Light"/>
              </w:rPr>
              <w:t>(Ja = 1 Punkt)</w:t>
            </w:r>
          </w:p>
        </w:tc>
        <w:tc>
          <w:tcPr>
            <w:tcW w:w="827" w:type="dxa"/>
            <w:vMerge w:val="restart"/>
          </w:tcPr>
          <w:p w14:paraId="1B910618" w14:textId="77777777" w:rsidR="00C33FF1" w:rsidRPr="00F245E6" w:rsidRDefault="00C33FF1" w:rsidP="00305183">
            <w:pPr>
              <w:rPr>
                <w:rFonts w:cs="Calibri Light"/>
              </w:rPr>
            </w:pPr>
            <w:r w:rsidRPr="00F245E6">
              <w:rPr>
                <w:rFonts w:cs="Calibri Light"/>
              </w:rPr>
              <w:t>mögl.</w:t>
            </w:r>
          </w:p>
          <w:p w14:paraId="25A377A6" w14:textId="77777777" w:rsidR="00C33FF1" w:rsidRPr="00F245E6" w:rsidRDefault="00C33FF1" w:rsidP="00305183">
            <w:pPr>
              <w:jc w:val="center"/>
              <w:rPr>
                <w:rFonts w:cs="Calibri Light"/>
                <w:b/>
              </w:rPr>
            </w:pPr>
            <w:r w:rsidRPr="00F245E6">
              <w:rPr>
                <w:rFonts w:cs="Calibri Light"/>
                <w:b/>
              </w:rPr>
              <w:t>1 (K)</w:t>
            </w:r>
          </w:p>
        </w:tc>
        <w:tc>
          <w:tcPr>
            <w:tcW w:w="827" w:type="dxa"/>
            <w:vMerge w:val="restart"/>
          </w:tcPr>
          <w:p w14:paraId="0B31E63D" w14:textId="77777777" w:rsidR="00C33FF1" w:rsidRPr="00F245E6" w:rsidRDefault="00C33FF1" w:rsidP="00305183">
            <w:pPr>
              <w:rPr>
                <w:rFonts w:cs="Calibri Light"/>
              </w:rPr>
            </w:pPr>
            <w:r w:rsidRPr="00F245E6">
              <w:rPr>
                <w:rFonts w:cs="Calibri Light"/>
              </w:rPr>
              <w:t>tats.</w:t>
            </w:r>
          </w:p>
          <w:p w14:paraId="145A57DA" w14:textId="77777777" w:rsidR="00C33FF1" w:rsidRPr="00F245E6" w:rsidRDefault="00C33FF1" w:rsidP="00305183">
            <w:pPr>
              <w:jc w:val="center"/>
              <w:rPr>
                <w:rFonts w:cs="Calibri Light"/>
                <w:b/>
              </w:rPr>
            </w:pPr>
          </w:p>
        </w:tc>
      </w:tr>
      <w:tr w:rsidR="00C33FF1" w:rsidRPr="00F245E6" w14:paraId="560048BE" w14:textId="77777777" w:rsidTr="00A7012D">
        <w:tc>
          <w:tcPr>
            <w:tcW w:w="988" w:type="dxa"/>
          </w:tcPr>
          <w:p w14:paraId="4ED894F9" w14:textId="77777777" w:rsidR="00C33FF1" w:rsidRPr="00F245E6" w:rsidRDefault="00C33FF1" w:rsidP="00305183">
            <w:pPr>
              <w:rPr>
                <w:rFonts w:cs="Calibri Light"/>
              </w:rPr>
            </w:pPr>
          </w:p>
        </w:tc>
        <w:tc>
          <w:tcPr>
            <w:tcW w:w="6645" w:type="dxa"/>
          </w:tcPr>
          <w:p w14:paraId="65D7EA79" w14:textId="77777777" w:rsidR="00C33FF1" w:rsidRPr="00F245E6" w:rsidRDefault="00C33FF1" w:rsidP="00305183">
            <w:pPr>
              <w:rPr>
                <w:rFonts w:cs="Calibri Light"/>
                <w:color w:val="C00000"/>
              </w:rPr>
            </w:pPr>
          </w:p>
        </w:tc>
        <w:tc>
          <w:tcPr>
            <w:tcW w:w="827" w:type="dxa"/>
            <w:vMerge/>
          </w:tcPr>
          <w:p w14:paraId="274B11E1" w14:textId="77777777" w:rsidR="00C33FF1" w:rsidRPr="00F245E6" w:rsidRDefault="00C33FF1" w:rsidP="00305183">
            <w:pPr>
              <w:rPr>
                <w:rFonts w:cs="Calibri Light"/>
              </w:rPr>
            </w:pPr>
          </w:p>
        </w:tc>
        <w:tc>
          <w:tcPr>
            <w:tcW w:w="827" w:type="dxa"/>
            <w:vMerge/>
          </w:tcPr>
          <w:p w14:paraId="05F9AA20" w14:textId="77777777" w:rsidR="00C33FF1" w:rsidRPr="00F245E6" w:rsidRDefault="00C33FF1" w:rsidP="00305183">
            <w:pPr>
              <w:rPr>
                <w:rFonts w:cs="Calibri Light"/>
              </w:rPr>
            </w:pPr>
          </w:p>
        </w:tc>
      </w:tr>
    </w:tbl>
    <w:p w14:paraId="63F386ED"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C33FF1" w:rsidRPr="00F245E6" w14:paraId="061706DE" w14:textId="77777777" w:rsidTr="00A7012D">
        <w:tc>
          <w:tcPr>
            <w:tcW w:w="988" w:type="dxa"/>
          </w:tcPr>
          <w:p w14:paraId="108C0D24" w14:textId="77777777" w:rsidR="00C33FF1" w:rsidRPr="00F245E6" w:rsidRDefault="00C33FF1" w:rsidP="00305183">
            <w:pPr>
              <w:rPr>
                <w:rFonts w:cs="Calibri Light"/>
              </w:rPr>
            </w:pPr>
            <w:r w:rsidRPr="00F245E6">
              <w:rPr>
                <w:rFonts w:cs="Calibri Light"/>
              </w:rPr>
              <w:t>G.3.2.b</w:t>
            </w:r>
          </w:p>
        </w:tc>
        <w:tc>
          <w:tcPr>
            <w:tcW w:w="6646" w:type="dxa"/>
          </w:tcPr>
          <w:p w14:paraId="67E0C5CA" w14:textId="77777777" w:rsidR="00C33FF1" w:rsidRPr="00F245E6" w:rsidRDefault="00C33FF1" w:rsidP="00305183">
            <w:pPr>
              <w:rPr>
                <w:rFonts w:cs="Calibri Light"/>
              </w:rPr>
            </w:pPr>
            <w:r w:rsidRPr="00F245E6">
              <w:rPr>
                <w:rFonts w:cs="Calibri Light"/>
              </w:rPr>
              <w:t xml:space="preserve">Gibt es Maßnahmen zur Stärkung des Zugangs zum Breitbandkommunikationsnetz im Bestand sowie für Neubauten? (Leerverrohrungen, </w:t>
            </w:r>
            <w:proofErr w:type="spellStart"/>
            <w:r w:rsidRPr="00F245E6">
              <w:rPr>
                <w:rFonts w:cs="Calibri Light"/>
              </w:rPr>
              <w:t>etc</w:t>
            </w:r>
            <w:proofErr w:type="spellEnd"/>
            <w:r w:rsidRPr="00F245E6">
              <w:rPr>
                <w:rFonts w:cs="Calibri Light"/>
              </w:rPr>
              <w:t>)</w:t>
            </w:r>
          </w:p>
          <w:p w14:paraId="3510BA90" w14:textId="77777777" w:rsidR="00C33FF1" w:rsidRPr="00F245E6" w:rsidRDefault="00C33FF1" w:rsidP="00305183">
            <w:pPr>
              <w:rPr>
                <w:rFonts w:cs="Calibri Light"/>
              </w:rPr>
            </w:pPr>
            <w:r w:rsidRPr="00F245E6">
              <w:rPr>
                <w:rFonts w:cs="Calibri Light"/>
              </w:rPr>
              <w:t>(Ja = 2 Punkte)</w:t>
            </w:r>
          </w:p>
        </w:tc>
        <w:tc>
          <w:tcPr>
            <w:tcW w:w="826" w:type="dxa"/>
            <w:vMerge w:val="restart"/>
          </w:tcPr>
          <w:p w14:paraId="5DD1FA88" w14:textId="77777777" w:rsidR="00C33FF1" w:rsidRPr="00F245E6" w:rsidRDefault="00C33FF1" w:rsidP="00305183">
            <w:pPr>
              <w:rPr>
                <w:rFonts w:cs="Calibri Light"/>
              </w:rPr>
            </w:pPr>
            <w:r w:rsidRPr="00F245E6">
              <w:rPr>
                <w:rFonts w:cs="Calibri Light"/>
              </w:rPr>
              <w:t>mögl.</w:t>
            </w:r>
          </w:p>
          <w:p w14:paraId="5B85138A" w14:textId="77777777" w:rsidR="00C33FF1" w:rsidRPr="00F245E6" w:rsidRDefault="00C33FF1" w:rsidP="00305183">
            <w:pPr>
              <w:jc w:val="center"/>
              <w:rPr>
                <w:rFonts w:cs="Calibri Light"/>
                <w:b/>
              </w:rPr>
            </w:pPr>
            <w:r w:rsidRPr="00F245E6">
              <w:rPr>
                <w:rFonts w:cs="Calibri Light"/>
                <w:b/>
              </w:rPr>
              <w:t>2 (K)</w:t>
            </w:r>
          </w:p>
        </w:tc>
        <w:tc>
          <w:tcPr>
            <w:tcW w:w="827" w:type="dxa"/>
            <w:vMerge w:val="restart"/>
          </w:tcPr>
          <w:p w14:paraId="1B4B70B3" w14:textId="77777777" w:rsidR="00C33FF1" w:rsidRPr="00F245E6" w:rsidRDefault="00C33FF1" w:rsidP="00305183">
            <w:pPr>
              <w:rPr>
                <w:rFonts w:cs="Calibri Light"/>
              </w:rPr>
            </w:pPr>
            <w:r w:rsidRPr="00F245E6">
              <w:rPr>
                <w:rFonts w:cs="Calibri Light"/>
              </w:rPr>
              <w:t>tats.</w:t>
            </w:r>
          </w:p>
          <w:p w14:paraId="382F3528" w14:textId="77777777" w:rsidR="00C33FF1" w:rsidRPr="00F245E6" w:rsidRDefault="00C33FF1" w:rsidP="00305183">
            <w:pPr>
              <w:jc w:val="center"/>
              <w:rPr>
                <w:rFonts w:cs="Calibri Light"/>
                <w:b/>
              </w:rPr>
            </w:pPr>
          </w:p>
        </w:tc>
      </w:tr>
      <w:tr w:rsidR="00C33FF1" w:rsidRPr="00F245E6" w14:paraId="7A47A80F" w14:textId="77777777" w:rsidTr="00A7012D">
        <w:tc>
          <w:tcPr>
            <w:tcW w:w="988" w:type="dxa"/>
          </w:tcPr>
          <w:p w14:paraId="3C6F2321" w14:textId="77777777" w:rsidR="00C33FF1" w:rsidRPr="00F245E6" w:rsidRDefault="00C33FF1" w:rsidP="00305183">
            <w:pPr>
              <w:rPr>
                <w:rFonts w:cs="Calibri Light"/>
              </w:rPr>
            </w:pPr>
          </w:p>
        </w:tc>
        <w:tc>
          <w:tcPr>
            <w:tcW w:w="6646" w:type="dxa"/>
          </w:tcPr>
          <w:p w14:paraId="0EA37079" w14:textId="77777777" w:rsidR="00C33FF1" w:rsidRPr="00F245E6" w:rsidRDefault="00C33FF1" w:rsidP="00305183">
            <w:pPr>
              <w:rPr>
                <w:rFonts w:cs="Calibri Light"/>
                <w:color w:val="C00000"/>
              </w:rPr>
            </w:pPr>
          </w:p>
        </w:tc>
        <w:tc>
          <w:tcPr>
            <w:tcW w:w="826" w:type="dxa"/>
            <w:vMerge/>
          </w:tcPr>
          <w:p w14:paraId="2F1E9060" w14:textId="77777777" w:rsidR="00C33FF1" w:rsidRPr="00F245E6" w:rsidRDefault="00C33FF1" w:rsidP="00305183">
            <w:pPr>
              <w:rPr>
                <w:rFonts w:cs="Calibri Light"/>
              </w:rPr>
            </w:pPr>
          </w:p>
        </w:tc>
        <w:tc>
          <w:tcPr>
            <w:tcW w:w="827" w:type="dxa"/>
            <w:vMerge/>
          </w:tcPr>
          <w:p w14:paraId="4295721D" w14:textId="77777777" w:rsidR="00C33FF1" w:rsidRPr="00F245E6" w:rsidRDefault="00C33FF1" w:rsidP="00305183">
            <w:pPr>
              <w:rPr>
                <w:rFonts w:cs="Calibri Light"/>
              </w:rPr>
            </w:pPr>
          </w:p>
        </w:tc>
      </w:tr>
    </w:tbl>
    <w:p w14:paraId="2A074C60"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37347323" w14:textId="77777777" w:rsidTr="00A7012D">
        <w:tc>
          <w:tcPr>
            <w:tcW w:w="988" w:type="dxa"/>
          </w:tcPr>
          <w:p w14:paraId="7509BB57" w14:textId="77777777" w:rsidR="00C33FF1" w:rsidRPr="00F245E6" w:rsidRDefault="00C33FF1" w:rsidP="00305183">
            <w:pPr>
              <w:rPr>
                <w:rFonts w:cs="Calibri Light"/>
              </w:rPr>
            </w:pPr>
            <w:r w:rsidRPr="00F245E6">
              <w:rPr>
                <w:rFonts w:cs="Calibri Light"/>
              </w:rPr>
              <w:t>G.3.2.c</w:t>
            </w:r>
          </w:p>
        </w:tc>
        <w:tc>
          <w:tcPr>
            <w:tcW w:w="6645" w:type="dxa"/>
          </w:tcPr>
          <w:p w14:paraId="1164E8DA" w14:textId="77777777" w:rsidR="00C33FF1" w:rsidRPr="00F245E6" w:rsidRDefault="00C33FF1" w:rsidP="00305183">
            <w:pPr>
              <w:rPr>
                <w:rFonts w:cs="Calibri Light"/>
              </w:rPr>
            </w:pPr>
            <w:r w:rsidRPr="00F245E6">
              <w:rPr>
                <w:rFonts w:cs="Calibri Light"/>
              </w:rPr>
              <w:t>Gibt es Maßnahmen zur Verbesserung des Preis-Leistungsverhältnisses? Beschreibung (</w:t>
            </w:r>
            <w:proofErr w:type="spellStart"/>
            <w:r w:rsidRPr="00F245E6">
              <w:rPr>
                <w:rFonts w:cs="Calibri Light"/>
              </w:rPr>
              <w:t>free</w:t>
            </w:r>
            <w:proofErr w:type="spellEnd"/>
            <w:r w:rsidRPr="00F245E6">
              <w:rPr>
                <w:rFonts w:cs="Calibri Light"/>
              </w:rPr>
              <w:t xml:space="preserve"> </w:t>
            </w:r>
            <w:proofErr w:type="spellStart"/>
            <w:r w:rsidRPr="00F245E6">
              <w:rPr>
                <w:rFonts w:cs="Calibri Light"/>
              </w:rPr>
              <w:t>wireless</w:t>
            </w:r>
            <w:proofErr w:type="spellEnd"/>
            <w:r w:rsidRPr="00F245E6">
              <w:rPr>
                <w:rFonts w:cs="Calibri Light"/>
              </w:rPr>
              <w:t xml:space="preserve">, </w:t>
            </w:r>
            <w:proofErr w:type="spellStart"/>
            <w:r w:rsidRPr="00F245E6">
              <w:rPr>
                <w:rFonts w:cs="Calibri Light"/>
              </w:rPr>
              <w:t>etc</w:t>
            </w:r>
            <w:proofErr w:type="spellEnd"/>
            <w:r w:rsidRPr="00F245E6">
              <w:rPr>
                <w:rFonts w:cs="Calibri Light"/>
              </w:rPr>
              <w:t>)</w:t>
            </w:r>
          </w:p>
          <w:p w14:paraId="6745AA91" w14:textId="77777777" w:rsidR="00C33FF1" w:rsidRPr="00F245E6" w:rsidRDefault="00C33FF1" w:rsidP="00305183">
            <w:pPr>
              <w:rPr>
                <w:rFonts w:cs="Calibri Light"/>
              </w:rPr>
            </w:pPr>
            <w:r w:rsidRPr="00F245E6">
              <w:rPr>
                <w:rFonts w:cs="Calibri Light"/>
              </w:rPr>
              <w:t>(Ja + Beschreibung = 1 Punkt)</w:t>
            </w:r>
          </w:p>
        </w:tc>
        <w:tc>
          <w:tcPr>
            <w:tcW w:w="827" w:type="dxa"/>
            <w:vMerge w:val="restart"/>
          </w:tcPr>
          <w:p w14:paraId="76AD5F6E" w14:textId="77777777" w:rsidR="00C33FF1" w:rsidRPr="00F245E6" w:rsidRDefault="00C33FF1" w:rsidP="00305183">
            <w:pPr>
              <w:rPr>
                <w:rFonts w:cs="Calibri Light"/>
              </w:rPr>
            </w:pPr>
            <w:r w:rsidRPr="00F245E6">
              <w:rPr>
                <w:rFonts w:cs="Calibri Light"/>
              </w:rPr>
              <w:t>mögl.</w:t>
            </w:r>
          </w:p>
          <w:p w14:paraId="7432E83B" w14:textId="77777777" w:rsidR="00C33FF1" w:rsidRPr="00F245E6" w:rsidRDefault="00C33FF1" w:rsidP="00305183">
            <w:pPr>
              <w:jc w:val="center"/>
              <w:rPr>
                <w:rFonts w:cs="Calibri Light"/>
                <w:b/>
              </w:rPr>
            </w:pPr>
            <w:r w:rsidRPr="00F245E6">
              <w:rPr>
                <w:rFonts w:cs="Calibri Light"/>
                <w:b/>
              </w:rPr>
              <w:t>1 (K)</w:t>
            </w:r>
          </w:p>
        </w:tc>
        <w:tc>
          <w:tcPr>
            <w:tcW w:w="827" w:type="dxa"/>
            <w:vMerge w:val="restart"/>
          </w:tcPr>
          <w:p w14:paraId="60042794" w14:textId="77777777" w:rsidR="00C33FF1" w:rsidRPr="00F245E6" w:rsidRDefault="00C33FF1" w:rsidP="00305183">
            <w:pPr>
              <w:rPr>
                <w:rFonts w:cs="Calibri Light"/>
              </w:rPr>
            </w:pPr>
            <w:r w:rsidRPr="00F245E6">
              <w:rPr>
                <w:rFonts w:cs="Calibri Light"/>
              </w:rPr>
              <w:t>tats.</w:t>
            </w:r>
          </w:p>
          <w:p w14:paraId="1A6F3441" w14:textId="77777777" w:rsidR="00C33FF1" w:rsidRPr="00F245E6" w:rsidRDefault="00C33FF1" w:rsidP="00305183">
            <w:pPr>
              <w:jc w:val="center"/>
              <w:rPr>
                <w:rFonts w:cs="Calibri Light"/>
                <w:b/>
              </w:rPr>
            </w:pPr>
          </w:p>
        </w:tc>
      </w:tr>
      <w:tr w:rsidR="00C33FF1" w:rsidRPr="00F245E6" w14:paraId="58AC206E" w14:textId="77777777" w:rsidTr="00A7012D">
        <w:tc>
          <w:tcPr>
            <w:tcW w:w="988" w:type="dxa"/>
          </w:tcPr>
          <w:p w14:paraId="7231D12A" w14:textId="77777777" w:rsidR="00C33FF1" w:rsidRPr="00F245E6" w:rsidRDefault="00C33FF1" w:rsidP="00305183">
            <w:pPr>
              <w:rPr>
                <w:rFonts w:cs="Calibri Light"/>
              </w:rPr>
            </w:pPr>
          </w:p>
        </w:tc>
        <w:tc>
          <w:tcPr>
            <w:tcW w:w="6645" w:type="dxa"/>
          </w:tcPr>
          <w:p w14:paraId="7C323516" w14:textId="77777777" w:rsidR="00C33FF1" w:rsidRPr="00F245E6" w:rsidRDefault="00C33FF1" w:rsidP="00305183">
            <w:pPr>
              <w:rPr>
                <w:rFonts w:cs="Calibri Light"/>
                <w:color w:val="C00000"/>
              </w:rPr>
            </w:pPr>
          </w:p>
        </w:tc>
        <w:tc>
          <w:tcPr>
            <w:tcW w:w="827" w:type="dxa"/>
            <w:vMerge/>
          </w:tcPr>
          <w:p w14:paraId="2D2B7E83" w14:textId="77777777" w:rsidR="00C33FF1" w:rsidRPr="00F245E6" w:rsidRDefault="00C33FF1" w:rsidP="00305183">
            <w:pPr>
              <w:rPr>
                <w:rFonts w:cs="Calibri Light"/>
              </w:rPr>
            </w:pPr>
          </w:p>
        </w:tc>
        <w:tc>
          <w:tcPr>
            <w:tcW w:w="827" w:type="dxa"/>
            <w:vMerge/>
          </w:tcPr>
          <w:p w14:paraId="78A12241" w14:textId="77777777" w:rsidR="00C33FF1" w:rsidRPr="00F245E6" w:rsidRDefault="00C33FF1" w:rsidP="00305183">
            <w:pPr>
              <w:rPr>
                <w:rFonts w:cs="Calibri Light"/>
              </w:rPr>
            </w:pPr>
          </w:p>
        </w:tc>
      </w:tr>
    </w:tbl>
    <w:p w14:paraId="5E650FE0"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607E93DD" w14:textId="77777777" w:rsidTr="00A7012D">
        <w:tc>
          <w:tcPr>
            <w:tcW w:w="988" w:type="dxa"/>
          </w:tcPr>
          <w:p w14:paraId="661EDE23" w14:textId="77777777" w:rsidR="00C33FF1" w:rsidRPr="00F245E6" w:rsidRDefault="00C33FF1" w:rsidP="00305183">
            <w:pPr>
              <w:rPr>
                <w:rFonts w:cs="Calibri Light"/>
              </w:rPr>
            </w:pPr>
            <w:r w:rsidRPr="00F245E6">
              <w:rPr>
                <w:rFonts w:cs="Calibri Light"/>
              </w:rPr>
              <w:t>G.4.2.a</w:t>
            </w:r>
          </w:p>
        </w:tc>
        <w:tc>
          <w:tcPr>
            <w:tcW w:w="6645" w:type="dxa"/>
          </w:tcPr>
          <w:p w14:paraId="493CD5C8" w14:textId="77777777" w:rsidR="00C33FF1" w:rsidRPr="00F245E6" w:rsidRDefault="00C33FF1" w:rsidP="00305183">
            <w:pPr>
              <w:rPr>
                <w:rFonts w:cs="Calibri Light"/>
              </w:rPr>
            </w:pPr>
            <w:r w:rsidRPr="00F245E6">
              <w:rPr>
                <w:rFonts w:cs="Calibri Light"/>
              </w:rPr>
              <w:t>Gibt es einen Beschluss des Konzeptes Breitbandkommunikationsnetz?</w:t>
            </w:r>
          </w:p>
          <w:p w14:paraId="3DE2372B" w14:textId="77777777" w:rsidR="00C33FF1" w:rsidRPr="00F245E6" w:rsidRDefault="00C33FF1" w:rsidP="00305183">
            <w:pPr>
              <w:rPr>
                <w:rFonts w:cs="Calibri Light"/>
              </w:rPr>
            </w:pPr>
            <w:r w:rsidRPr="00F245E6">
              <w:rPr>
                <w:rFonts w:cs="Calibri Light"/>
              </w:rPr>
              <w:t>(Ja = 2 Punkte)</w:t>
            </w:r>
          </w:p>
        </w:tc>
        <w:tc>
          <w:tcPr>
            <w:tcW w:w="827" w:type="dxa"/>
            <w:vMerge w:val="restart"/>
          </w:tcPr>
          <w:p w14:paraId="2A6B3A79" w14:textId="77777777" w:rsidR="00C33FF1" w:rsidRPr="00F245E6" w:rsidRDefault="00C33FF1" w:rsidP="00305183">
            <w:pPr>
              <w:rPr>
                <w:rFonts w:cs="Calibri Light"/>
              </w:rPr>
            </w:pPr>
            <w:r w:rsidRPr="00F245E6">
              <w:rPr>
                <w:rFonts w:cs="Calibri Light"/>
              </w:rPr>
              <w:t>mögl.</w:t>
            </w:r>
          </w:p>
          <w:p w14:paraId="6EAF033B" w14:textId="77777777" w:rsidR="00C33FF1" w:rsidRPr="00F245E6" w:rsidRDefault="00C33FF1" w:rsidP="00305183">
            <w:pPr>
              <w:jc w:val="center"/>
              <w:rPr>
                <w:rFonts w:cs="Calibri Light"/>
                <w:b/>
              </w:rPr>
            </w:pPr>
            <w:r w:rsidRPr="00F245E6">
              <w:rPr>
                <w:rFonts w:cs="Calibri Light"/>
                <w:b/>
              </w:rPr>
              <w:t>2 (K)</w:t>
            </w:r>
          </w:p>
        </w:tc>
        <w:tc>
          <w:tcPr>
            <w:tcW w:w="827" w:type="dxa"/>
            <w:vMerge w:val="restart"/>
          </w:tcPr>
          <w:p w14:paraId="4B1BCF04" w14:textId="77777777" w:rsidR="00C33FF1" w:rsidRPr="00F245E6" w:rsidRDefault="00C33FF1" w:rsidP="00305183">
            <w:pPr>
              <w:rPr>
                <w:rFonts w:cs="Calibri Light"/>
              </w:rPr>
            </w:pPr>
            <w:r w:rsidRPr="00F245E6">
              <w:rPr>
                <w:rFonts w:cs="Calibri Light"/>
              </w:rPr>
              <w:t>tats.</w:t>
            </w:r>
          </w:p>
          <w:p w14:paraId="04E1AB8B" w14:textId="77777777" w:rsidR="00C33FF1" w:rsidRPr="00F245E6" w:rsidRDefault="00C33FF1" w:rsidP="00305183">
            <w:pPr>
              <w:jc w:val="center"/>
              <w:rPr>
                <w:rFonts w:cs="Calibri Light"/>
                <w:b/>
              </w:rPr>
            </w:pPr>
          </w:p>
        </w:tc>
      </w:tr>
      <w:tr w:rsidR="00C33FF1" w:rsidRPr="00F245E6" w14:paraId="2A29942A" w14:textId="77777777" w:rsidTr="00A7012D">
        <w:tc>
          <w:tcPr>
            <w:tcW w:w="988" w:type="dxa"/>
          </w:tcPr>
          <w:p w14:paraId="72FB711B" w14:textId="77777777" w:rsidR="00C33FF1" w:rsidRPr="00F245E6" w:rsidRDefault="00C33FF1" w:rsidP="00305183">
            <w:pPr>
              <w:rPr>
                <w:rFonts w:cs="Calibri Light"/>
              </w:rPr>
            </w:pPr>
          </w:p>
        </w:tc>
        <w:tc>
          <w:tcPr>
            <w:tcW w:w="6645" w:type="dxa"/>
          </w:tcPr>
          <w:p w14:paraId="332F0142" w14:textId="77777777" w:rsidR="00C33FF1" w:rsidRPr="00F245E6" w:rsidRDefault="00C33FF1" w:rsidP="00305183">
            <w:pPr>
              <w:rPr>
                <w:rFonts w:cs="Calibri Light"/>
                <w:color w:val="C00000"/>
              </w:rPr>
            </w:pPr>
          </w:p>
        </w:tc>
        <w:tc>
          <w:tcPr>
            <w:tcW w:w="827" w:type="dxa"/>
            <w:vMerge/>
          </w:tcPr>
          <w:p w14:paraId="2D5022E9" w14:textId="77777777" w:rsidR="00C33FF1" w:rsidRPr="00F245E6" w:rsidRDefault="00C33FF1" w:rsidP="00305183">
            <w:pPr>
              <w:rPr>
                <w:rFonts w:cs="Calibri Light"/>
              </w:rPr>
            </w:pPr>
          </w:p>
        </w:tc>
        <w:tc>
          <w:tcPr>
            <w:tcW w:w="827" w:type="dxa"/>
            <w:vMerge/>
          </w:tcPr>
          <w:p w14:paraId="765807A1" w14:textId="77777777" w:rsidR="00C33FF1" w:rsidRPr="00F245E6" w:rsidRDefault="00C33FF1" w:rsidP="00305183">
            <w:pPr>
              <w:rPr>
                <w:rFonts w:cs="Calibri Light"/>
              </w:rPr>
            </w:pPr>
          </w:p>
        </w:tc>
      </w:tr>
    </w:tbl>
    <w:p w14:paraId="1825DFA9"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77C2FDF5" w14:textId="77777777" w:rsidTr="00A7012D">
        <w:tc>
          <w:tcPr>
            <w:tcW w:w="988" w:type="dxa"/>
          </w:tcPr>
          <w:p w14:paraId="0002060E" w14:textId="77777777" w:rsidR="00C33FF1" w:rsidRPr="00F245E6" w:rsidRDefault="00C33FF1" w:rsidP="00305183">
            <w:pPr>
              <w:rPr>
                <w:rFonts w:cs="Calibri Light"/>
              </w:rPr>
            </w:pPr>
            <w:r w:rsidRPr="00F245E6">
              <w:rPr>
                <w:rFonts w:cs="Calibri Light"/>
              </w:rPr>
              <w:t>G.4.2.b</w:t>
            </w:r>
          </w:p>
        </w:tc>
        <w:tc>
          <w:tcPr>
            <w:tcW w:w="6645" w:type="dxa"/>
          </w:tcPr>
          <w:p w14:paraId="68AEE847" w14:textId="77777777" w:rsidR="00C33FF1" w:rsidRPr="00F245E6" w:rsidRDefault="00C33FF1" w:rsidP="00305183">
            <w:pPr>
              <w:rPr>
                <w:rFonts w:cs="Calibri Light"/>
              </w:rPr>
            </w:pPr>
            <w:r w:rsidRPr="00F245E6">
              <w:rPr>
                <w:rFonts w:cs="Calibri Light"/>
              </w:rPr>
              <w:t>Gibt es eine Umsetzung von Maßnahmen aus dem Konzept Breitband innerhalb der letzten 5 Jahre? Beschreibung</w:t>
            </w:r>
          </w:p>
          <w:p w14:paraId="1911D78B" w14:textId="77777777" w:rsidR="00C33FF1" w:rsidRPr="00F245E6" w:rsidRDefault="00C33FF1" w:rsidP="00305183">
            <w:pPr>
              <w:rPr>
                <w:rFonts w:cs="Calibri Light"/>
              </w:rPr>
            </w:pPr>
            <w:r w:rsidRPr="00F245E6">
              <w:rPr>
                <w:rFonts w:cs="Calibri Light"/>
              </w:rPr>
              <w:t>(Ja + Beschreibung, 2 Punkte je Maßnahme)</w:t>
            </w:r>
          </w:p>
        </w:tc>
        <w:tc>
          <w:tcPr>
            <w:tcW w:w="827" w:type="dxa"/>
            <w:vMerge w:val="restart"/>
          </w:tcPr>
          <w:p w14:paraId="5C86B87A" w14:textId="77777777" w:rsidR="00C33FF1" w:rsidRPr="00F245E6" w:rsidRDefault="00C33FF1" w:rsidP="00305183">
            <w:pPr>
              <w:rPr>
                <w:rFonts w:cs="Calibri Light"/>
              </w:rPr>
            </w:pPr>
            <w:r w:rsidRPr="00F245E6">
              <w:rPr>
                <w:rFonts w:cs="Calibri Light"/>
              </w:rPr>
              <w:t>mögl.</w:t>
            </w:r>
          </w:p>
          <w:p w14:paraId="375FF703" w14:textId="77777777" w:rsidR="00C33FF1" w:rsidRPr="00F245E6" w:rsidRDefault="00C33FF1" w:rsidP="00305183">
            <w:pPr>
              <w:jc w:val="center"/>
              <w:rPr>
                <w:rFonts w:cs="Calibri Light"/>
                <w:b/>
              </w:rPr>
            </w:pPr>
            <w:r w:rsidRPr="00F245E6">
              <w:rPr>
                <w:rFonts w:cs="Calibri Light"/>
                <w:b/>
              </w:rPr>
              <w:t>4 (K)</w:t>
            </w:r>
          </w:p>
        </w:tc>
        <w:tc>
          <w:tcPr>
            <w:tcW w:w="827" w:type="dxa"/>
            <w:vMerge w:val="restart"/>
          </w:tcPr>
          <w:p w14:paraId="77940DFF" w14:textId="77777777" w:rsidR="00C33FF1" w:rsidRPr="00F245E6" w:rsidRDefault="00C33FF1" w:rsidP="00305183">
            <w:pPr>
              <w:rPr>
                <w:rFonts w:cs="Calibri Light"/>
              </w:rPr>
            </w:pPr>
            <w:r w:rsidRPr="00F245E6">
              <w:rPr>
                <w:rFonts w:cs="Calibri Light"/>
              </w:rPr>
              <w:t>tats.</w:t>
            </w:r>
          </w:p>
          <w:p w14:paraId="05E9DCA9" w14:textId="77777777" w:rsidR="00C33FF1" w:rsidRPr="00F245E6" w:rsidRDefault="00C33FF1" w:rsidP="00305183">
            <w:pPr>
              <w:jc w:val="center"/>
              <w:rPr>
                <w:rFonts w:cs="Calibri Light"/>
                <w:b/>
              </w:rPr>
            </w:pPr>
          </w:p>
        </w:tc>
      </w:tr>
      <w:tr w:rsidR="00C33FF1" w:rsidRPr="00F245E6" w14:paraId="7B7BE002" w14:textId="77777777" w:rsidTr="00A7012D">
        <w:tc>
          <w:tcPr>
            <w:tcW w:w="988" w:type="dxa"/>
          </w:tcPr>
          <w:p w14:paraId="0E95938C" w14:textId="77777777" w:rsidR="00C33FF1" w:rsidRPr="00F245E6" w:rsidRDefault="00C33FF1" w:rsidP="00305183">
            <w:pPr>
              <w:rPr>
                <w:rFonts w:cs="Calibri Light"/>
              </w:rPr>
            </w:pPr>
          </w:p>
        </w:tc>
        <w:tc>
          <w:tcPr>
            <w:tcW w:w="6645" w:type="dxa"/>
          </w:tcPr>
          <w:p w14:paraId="1B4A18EF" w14:textId="77777777" w:rsidR="00C33FF1" w:rsidRPr="00F245E6" w:rsidRDefault="00C33FF1" w:rsidP="00305183">
            <w:pPr>
              <w:rPr>
                <w:rFonts w:cs="Calibri Light"/>
                <w:color w:val="C00000"/>
              </w:rPr>
            </w:pPr>
          </w:p>
        </w:tc>
        <w:tc>
          <w:tcPr>
            <w:tcW w:w="827" w:type="dxa"/>
            <w:vMerge/>
          </w:tcPr>
          <w:p w14:paraId="04AB4FB6" w14:textId="77777777" w:rsidR="00C33FF1" w:rsidRPr="00F245E6" w:rsidRDefault="00C33FF1" w:rsidP="00305183">
            <w:pPr>
              <w:rPr>
                <w:rFonts w:cs="Calibri Light"/>
              </w:rPr>
            </w:pPr>
          </w:p>
        </w:tc>
        <w:tc>
          <w:tcPr>
            <w:tcW w:w="827" w:type="dxa"/>
            <w:vMerge/>
          </w:tcPr>
          <w:p w14:paraId="3B1DA626" w14:textId="77777777" w:rsidR="00C33FF1" w:rsidRPr="00F245E6" w:rsidRDefault="00C33FF1" w:rsidP="00305183">
            <w:pPr>
              <w:rPr>
                <w:rFonts w:cs="Calibri Light"/>
              </w:rPr>
            </w:pPr>
          </w:p>
        </w:tc>
      </w:tr>
    </w:tbl>
    <w:p w14:paraId="5A4DB59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1CF221B0" w14:textId="77777777" w:rsidTr="00A7012D">
        <w:tc>
          <w:tcPr>
            <w:tcW w:w="988" w:type="dxa"/>
          </w:tcPr>
          <w:p w14:paraId="723D6934" w14:textId="77777777" w:rsidR="00C33FF1" w:rsidRPr="00F245E6" w:rsidRDefault="00C33FF1" w:rsidP="00305183">
            <w:pPr>
              <w:rPr>
                <w:rFonts w:cs="Calibri Light"/>
              </w:rPr>
            </w:pPr>
            <w:r w:rsidRPr="00F245E6">
              <w:rPr>
                <w:rFonts w:cs="Calibri Light"/>
              </w:rPr>
              <w:t>G.1.1.g</w:t>
            </w:r>
          </w:p>
        </w:tc>
        <w:tc>
          <w:tcPr>
            <w:tcW w:w="6645" w:type="dxa"/>
          </w:tcPr>
          <w:p w14:paraId="38F9E4EE" w14:textId="77777777" w:rsidR="00C33FF1" w:rsidRPr="00F245E6" w:rsidRDefault="00C33FF1" w:rsidP="00305183">
            <w:pPr>
              <w:rPr>
                <w:rFonts w:cs="Calibri Light"/>
              </w:rPr>
            </w:pPr>
            <w:r w:rsidRPr="00F245E6">
              <w:rPr>
                <w:rFonts w:cs="Calibri Light"/>
              </w:rPr>
              <w:t>Gibt es Ziele für die Stärkung der Nahversorgung sowie der lokalen und regionalen Wirtschaftskreisläufen inklusive dem Handel mit Energie und Energieträgern?</w:t>
            </w:r>
          </w:p>
          <w:p w14:paraId="65D04DCF" w14:textId="77777777" w:rsidR="00C33FF1" w:rsidRPr="00F245E6" w:rsidRDefault="00C33FF1" w:rsidP="00305183">
            <w:pPr>
              <w:rPr>
                <w:rFonts w:cs="Calibri Light"/>
              </w:rPr>
            </w:pPr>
            <w:r w:rsidRPr="00F245E6">
              <w:rPr>
                <w:rFonts w:cs="Calibri Light"/>
              </w:rPr>
              <w:t>(Ja + Beschreibung = 1 Punkt)</w:t>
            </w:r>
          </w:p>
        </w:tc>
        <w:tc>
          <w:tcPr>
            <w:tcW w:w="827" w:type="dxa"/>
            <w:vMerge w:val="restart"/>
          </w:tcPr>
          <w:p w14:paraId="0345E5C1" w14:textId="77777777" w:rsidR="00C33FF1" w:rsidRPr="00F245E6" w:rsidRDefault="00C33FF1" w:rsidP="00305183">
            <w:pPr>
              <w:rPr>
                <w:rFonts w:cs="Calibri Light"/>
              </w:rPr>
            </w:pPr>
            <w:r w:rsidRPr="00F245E6">
              <w:rPr>
                <w:rFonts w:cs="Calibri Light"/>
              </w:rPr>
              <w:t>mögl.</w:t>
            </w:r>
          </w:p>
          <w:p w14:paraId="2B8BD1A4" w14:textId="77777777" w:rsidR="00C33FF1" w:rsidRPr="00F245E6" w:rsidRDefault="00C33FF1" w:rsidP="00305183">
            <w:pPr>
              <w:jc w:val="center"/>
              <w:rPr>
                <w:rFonts w:cs="Calibri Light"/>
                <w:b/>
              </w:rPr>
            </w:pPr>
            <w:r w:rsidRPr="00F245E6">
              <w:rPr>
                <w:rFonts w:cs="Calibri Light"/>
                <w:b/>
              </w:rPr>
              <w:t>1 (K)</w:t>
            </w:r>
          </w:p>
        </w:tc>
        <w:tc>
          <w:tcPr>
            <w:tcW w:w="827" w:type="dxa"/>
            <w:vMerge w:val="restart"/>
          </w:tcPr>
          <w:p w14:paraId="2DF640B8" w14:textId="77777777" w:rsidR="00C33FF1" w:rsidRPr="00F245E6" w:rsidRDefault="00C33FF1" w:rsidP="00305183">
            <w:pPr>
              <w:rPr>
                <w:rFonts w:cs="Calibri Light"/>
              </w:rPr>
            </w:pPr>
            <w:r w:rsidRPr="00F245E6">
              <w:rPr>
                <w:rFonts w:cs="Calibri Light"/>
              </w:rPr>
              <w:t>tats.</w:t>
            </w:r>
          </w:p>
          <w:p w14:paraId="5B1DAFE7" w14:textId="77777777" w:rsidR="00C33FF1" w:rsidRPr="00F245E6" w:rsidRDefault="00C33FF1" w:rsidP="00305183">
            <w:pPr>
              <w:jc w:val="center"/>
              <w:rPr>
                <w:rFonts w:cs="Calibri Light"/>
                <w:b/>
              </w:rPr>
            </w:pPr>
          </w:p>
        </w:tc>
      </w:tr>
      <w:tr w:rsidR="00C33FF1" w:rsidRPr="00F245E6" w14:paraId="056E5BFB" w14:textId="77777777" w:rsidTr="00A7012D">
        <w:tc>
          <w:tcPr>
            <w:tcW w:w="988" w:type="dxa"/>
          </w:tcPr>
          <w:p w14:paraId="10031E94" w14:textId="77777777" w:rsidR="00C33FF1" w:rsidRPr="00F245E6" w:rsidRDefault="00C33FF1" w:rsidP="00305183">
            <w:pPr>
              <w:rPr>
                <w:rFonts w:cs="Calibri Light"/>
              </w:rPr>
            </w:pPr>
          </w:p>
        </w:tc>
        <w:tc>
          <w:tcPr>
            <w:tcW w:w="6645" w:type="dxa"/>
          </w:tcPr>
          <w:p w14:paraId="62B8CBBC" w14:textId="77777777" w:rsidR="00C33FF1" w:rsidRPr="00F245E6" w:rsidRDefault="00C33FF1" w:rsidP="00305183">
            <w:pPr>
              <w:rPr>
                <w:rFonts w:cs="Calibri Light"/>
                <w:color w:val="C00000"/>
              </w:rPr>
            </w:pPr>
          </w:p>
        </w:tc>
        <w:tc>
          <w:tcPr>
            <w:tcW w:w="827" w:type="dxa"/>
            <w:vMerge/>
          </w:tcPr>
          <w:p w14:paraId="666CDF6F" w14:textId="77777777" w:rsidR="00C33FF1" w:rsidRPr="00F245E6" w:rsidRDefault="00C33FF1" w:rsidP="00305183">
            <w:pPr>
              <w:rPr>
                <w:rFonts w:cs="Calibri Light"/>
              </w:rPr>
            </w:pPr>
          </w:p>
        </w:tc>
        <w:tc>
          <w:tcPr>
            <w:tcW w:w="827" w:type="dxa"/>
            <w:vMerge/>
          </w:tcPr>
          <w:p w14:paraId="79C493FD" w14:textId="77777777" w:rsidR="00C33FF1" w:rsidRPr="00F245E6" w:rsidRDefault="00C33FF1" w:rsidP="00305183">
            <w:pPr>
              <w:rPr>
                <w:rFonts w:cs="Calibri Light"/>
              </w:rPr>
            </w:pPr>
          </w:p>
        </w:tc>
      </w:tr>
    </w:tbl>
    <w:p w14:paraId="75CB6474"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C33FF1" w:rsidRPr="00F245E6" w14:paraId="61CC7914" w14:textId="77777777" w:rsidTr="00A7012D">
        <w:tc>
          <w:tcPr>
            <w:tcW w:w="988" w:type="dxa"/>
          </w:tcPr>
          <w:p w14:paraId="16D99FCB" w14:textId="77777777" w:rsidR="00C33FF1" w:rsidRPr="00F245E6" w:rsidRDefault="00C33FF1" w:rsidP="00305183">
            <w:pPr>
              <w:rPr>
                <w:rFonts w:cs="Calibri Light"/>
              </w:rPr>
            </w:pPr>
            <w:r w:rsidRPr="00F245E6">
              <w:rPr>
                <w:rFonts w:cs="Calibri Light"/>
              </w:rPr>
              <w:lastRenderedPageBreak/>
              <w:t>G.2.1.i</w:t>
            </w:r>
          </w:p>
        </w:tc>
        <w:tc>
          <w:tcPr>
            <w:tcW w:w="6643" w:type="dxa"/>
          </w:tcPr>
          <w:p w14:paraId="35D3E6B8" w14:textId="77777777" w:rsidR="00C33FF1" w:rsidRPr="00F245E6" w:rsidRDefault="00C33FF1" w:rsidP="00305183">
            <w:pPr>
              <w:rPr>
                <w:rFonts w:cs="Calibri Light"/>
              </w:rPr>
            </w:pPr>
            <w:r w:rsidRPr="00F245E6">
              <w:rPr>
                <w:rFonts w:cs="Calibri Light"/>
              </w:rPr>
              <w:t>Wie steht es um die Nahversorgung und lokalen und regionalen Wirtschaftskreisläufe? Gibt es eine SWOT-Analyse?</w:t>
            </w:r>
          </w:p>
          <w:p w14:paraId="1D46EE9F" w14:textId="77777777" w:rsidR="00C33FF1" w:rsidRPr="00F245E6" w:rsidRDefault="00C33FF1" w:rsidP="00305183">
            <w:pPr>
              <w:rPr>
                <w:rFonts w:cs="Calibri Light"/>
              </w:rPr>
            </w:pPr>
            <w:r w:rsidRPr="00F245E6">
              <w:rPr>
                <w:rFonts w:cs="Calibri Light"/>
              </w:rPr>
              <w:t>(Beschreibung = 1 Punkt + SWOT = 1 Punkt)</w:t>
            </w:r>
          </w:p>
        </w:tc>
        <w:tc>
          <w:tcPr>
            <w:tcW w:w="828" w:type="dxa"/>
            <w:vMerge w:val="restart"/>
          </w:tcPr>
          <w:p w14:paraId="453D1211" w14:textId="77777777" w:rsidR="00C33FF1" w:rsidRPr="00F245E6" w:rsidRDefault="00C33FF1" w:rsidP="00305183">
            <w:pPr>
              <w:rPr>
                <w:rFonts w:cs="Calibri Light"/>
              </w:rPr>
            </w:pPr>
            <w:r w:rsidRPr="00F245E6">
              <w:rPr>
                <w:rFonts w:cs="Calibri Light"/>
              </w:rPr>
              <w:t>mögl.</w:t>
            </w:r>
          </w:p>
          <w:p w14:paraId="52EAFAE1" w14:textId="77777777" w:rsidR="00C33FF1" w:rsidRPr="00F245E6" w:rsidRDefault="00C33FF1" w:rsidP="00305183">
            <w:pPr>
              <w:jc w:val="center"/>
              <w:rPr>
                <w:rFonts w:cs="Calibri Light"/>
                <w:b/>
              </w:rPr>
            </w:pPr>
            <w:r w:rsidRPr="00F245E6">
              <w:rPr>
                <w:rFonts w:cs="Calibri Light"/>
                <w:b/>
              </w:rPr>
              <w:t>2 (K)</w:t>
            </w:r>
          </w:p>
        </w:tc>
        <w:tc>
          <w:tcPr>
            <w:tcW w:w="828" w:type="dxa"/>
            <w:vMerge w:val="restart"/>
          </w:tcPr>
          <w:p w14:paraId="1BA76860" w14:textId="77777777" w:rsidR="00C33FF1" w:rsidRPr="00F245E6" w:rsidRDefault="00C33FF1" w:rsidP="00305183">
            <w:pPr>
              <w:rPr>
                <w:rFonts w:cs="Calibri Light"/>
              </w:rPr>
            </w:pPr>
            <w:r w:rsidRPr="00F245E6">
              <w:rPr>
                <w:rFonts w:cs="Calibri Light"/>
              </w:rPr>
              <w:t>tats.</w:t>
            </w:r>
          </w:p>
          <w:p w14:paraId="005BEE2A" w14:textId="77777777" w:rsidR="00C33FF1" w:rsidRPr="00F245E6" w:rsidRDefault="00C33FF1" w:rsidP="00305183">
            <w:pPr>
              <w:jc w:val="center"/>
              <w:rPr>
                <w:rFonts w:cs="Calibri Light"/>
                <w:b/>
              </w:rPr>
            </w:pPr>
          </w:p>
        </w:tc>
      </w:tr>
      <w:tr w:rsidR="00C33FF1" w:rsidRPr="00F245E6" w14:paraId="6FD3D072" w14:textId="77777777" w:rsidTr="00A7012D">
        <w:tc>
          <w:tcPr>
            <w:tcW w:w="988" w:type="dxa"/>
          </w:tcPr>
          <w:p w14:paraId="7C4DDA77" w14:textId="77777777" w:rsidR="00C33FF1" w:rsidRPr="00F245E6" w:rsidRDefault="00C33FF1" w:rsidP="00305183">
            <w:pPr>
              <w:rPr>
                <w:rFonts w:cs="Calibri Light"/>
              </w:rPr>
            </w:pPr>
          </w:p>
        </w:tc>
        <w:tc>
          <w:tcPr>
            <w:tcW w:w="6643" w:type="dxa"/>
          </w:tcPr>
          <w:p w14:paraId="51C30C87" w14:textId="77777777" w:rsidR="00C33FF1" w:rsidRPr="00F245E6" w:rsidRDefault="00C33FF1" w:rsidP="00305183">
            <w:pPr>
              <w:rPr>
                <w:rFonts w:cs="Calibri Light"/>
                <w:color w:val="C00000"/>
              </w:rPr>
            </w:pPr>
          </w:p>
        </w:tc>
        <w:tc>
          <w:tcPr>
            <w:tcW w:w="828" w:type="dxa"/>
            <w:vMerge/>
          </w:tcPr>
          <w:p w14:paraId="42C47647" w14:textId="77777777" w:rsidR="00C33FF1" w:rsidRPr="00F245E6" w:rsidRDefault="00C33FF1" w:rsidP="00305183">
            <w:pPr>
              <w:rPr>
                <w:rFonts w:cs="Calibri Light"/>
              </w:rPr>
            </w:pPr>
          </w:p>
        </w:tc>
        <w:tc>
          <w:tcPr>
            <w:tcW w:w="828" w:type="dxa"/>
            <w:vMerge/>
          </w:tcPr>
          <w:p w14:paraId="05FA5677" w14:textId="77777777" w:rsidR="00C33FF1" w:rsidRPr="00F245E6" w:rsidRDefault="00C33FF1" w:rsidP="00305183">
            <w:pPr>
              <w:rPr>
                <w:rFonts w:cs="Calibri Light"/>
              </w:rPr>
            </w:pPr>
          </w:p>
        </w:tc>
      </w:tr>
    </w:tbl>
    <w:p w14:paraId="2BF08E9D"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1AA6A8DC" w14:textId="77777777" w:rsidTr="00A7012D">
        <w:tc>
          <w:tcPr>
            <w:tcW w:w="988" w:type="dxa"/>
          </w:tcPr>
          <w:p w14:paraId="469BF7C6" w14:textId="77777777" w:rsidR="00C33FF1" w:rsidRPr="00F245E6" w:rsidRDefault="00C33FF1" w:rsidP="00305183">
            <w:pPr>
              <w:rPr>
                <w:rFonts w:cs="Calibri Light"/>
              </w:rPr>
            </w:pPr>
            <w:r w:rsidRPr="00F245E6">
              <w:rPr>
                <w:rFonts w:cs="Calibri Light"/>
              </w:rPr>
              <w:t>G.3.1.a</w:t>
            </w:r>
          </w:p>
        </w:tc>
        <w:tc>
          <w:tcPr>
            <w:tcW w:w="6645" w:type="dxa"/>
          </w:tcPr>
          <w:p w14:paraId="687D3F7E" w14:textId="77777777" w:rsidR="00C33FF1" w:rsidRPr="00F245E6" w:rsidRDefault="00C33FF1" w:rsidP="00305183">
            <w:pPr>
              <w:rPr>
                <w:rFonts w:cs="Calibri Light"/>
              </w:rPr>
            </w:pPr>
            <w:r w:rsidRPr="00F245E6">
              <w:rPr>
                <w:rFonts w:cs="Calibri Light"/>
              </w:rPr>
              <w:t>Gibt es ein Konzept zur Regelung der Nahversorgung und Versorgungssicherheit: Lebensmittelversorgung, Infrastrukturen, Arbeitsplätze?</w:t>
            </w:r>
          </w:p>
          <w:p w14:paraId="27F9B970" w14:textId="77777777" w:rsidR="00C33FF1" w:rsidRPr="00F245E6" w:rsidRDefault="00C33FF1" w:rsidP="00305183">
            <w:pPr>
              <w:rPr>
                <w:rFonts w:cs="Calibri Light"/>
              </w:rPr>
            </w:pPr>
            <w:r w:rsidRPr="00F245E6">
              <w:rPr>
                <w:rFonts w:cs="Calibri Light"/>
              </w:rPr>
              <w:t>(Ja = 3 Punkte)</w:t>
            </w:r>
          </w:p>
        </w:tc>
        <w:tc>
          <w:tcPr>
            <w:tcW w:w="827" w:type="dxa"/>
            <w:vMerge w:val="restart"/>
          </w:tcPr>
          <w:p w14:paraId="324BD069" w14:textId="77777777" w:rsidR="00C33FF1" w:rsidRPr="00F245E6" w:rsidRDefault="00C33FF1" w:rsidP="00305183">
            <w:pPr>
              <w:rPr>
                <w:rFonts w:cs="Calibri Light"/>
              </w:rPr>
            </w:pPr>
            <w:r w:rsidRPr="00F245E6">
              <w:rPr>
                <w:rFonts w:cs="Calibri Light"/>
              </w:rPr>
              <w:t>mögl.</w:t>
            </w:r>
          </w:p>
          <w:p w14:paraId="21871401" w14:textId="77777777" w:rsidR="00C33FF1" w:rsidRPr="00F245E6" w:rsidRDefault="00C33FF1" w:rsidP="00305183">
            <w:pPr>
              <w:jc w:val="center"/>
              <w:rPr>
                <w:rFonts w:cs="Calibri Light"/>
                <w:b/>
              </w:rPr>
            </w:pPr>
            <w:r w:rsidRPr="00F245E6">
              <w:rPr>
                <w:rFonts w:cs="Calibri Light"/>
                <w:b/>
              </w:rPr>
              <w:t>3 (K)</w:t>
            </w:r>
          </w:p>
        </w:tc>
        <w:tc>
          <w:tcPr>
            <w:tcW w:w="827" w:type="dxa"/>
            <w:vMerge w:val="restart"/>
          </w:tcPr>
          <w:p w14:paraId="56172542" w14:textId="77777777" w:rsidR="00C33FF1" w:rsidRPr="00F245E6" w:rsidRDefault="00C33FF1" w:rsidP="00305183">
            <w:pPr>
              <w:rPr>
                <w:rFonts w:cs="Calibri Light"/>
              </w:rPr>
            </w:pPr>
            <w:r w:rsidRPr="00F245E6">
              <w:rPr>
                <w:rFonts w:cs="Calibri Light"/>
              </w:rPr>
              <w:t>tats.</w:t>
            </w:r>
          </w:p>
          <w:p w14:paraId="50FD25F9" w14:textId="77777777" w:rsidR="00C33FF1" w:rsidRPr="00F245E6" w:rsidRDefault="00C33FF1" w:rsidP="00305183">
            <w:pPr>
              <w:jc w:val="center"/>
              <w:rPr>
                <w:rFonts w:cs="Calibri Light"/>
                <w:b/>
              </w:rPr>
            </w:pPr>
          </w:p>
        </w:tc>
      </w:tr>
      <w:tr w:rsidR="00C33FF1" w:rsidRPr="00F245E6" w14:paraId="6D9AD86D" w14:textId="77777777" w:rsidTr="00A7012D">
        <w:tc>
          <w:tcPr>
            <w:tcW w:w="988" w:type="dxa"/>
          </w:tcPr>
          <w:p w14:paraId="06A8CCE1" w14:textId="77777777" w:rsidR="00C33FF1" w:rsidRPr="00F245E6" w:rsidRDefault="00C33FF1" w:rsidP="00305183">
            <w:pPr>
              <w:rPr>
                <w:rFonts w:cs="Calibri Light"/>
              </w:rPr>
            </w:pPr>
          </w:p>
        </w:tc>
        <w:tc>
          <w:tcPr>
            <w:tcW w:w="6645" w:type="dxa"/>
          </w:tcPr>
          <w:p w14:paraId="14C875C2" w14:textId="77777777" w:rsidR="00C33FF1" w:rsidRPr="00F245E6" w:rsidRDefault="00C33FF1" w:rsidP="00305183">
            <w:pPr>
              <w:rPr>
                <w:rFonts w:cs="Calibri Light"/>
                <w:color w:val="C00000"/>
              </w:rPr>
            </w:pPr>
          </w:p>
        </w:tc>
        <w:tc>
          <w:tcPr>
            <w:tcW w:w="827" w:type="dxa"/>
            <w:vMerge/>
          </w:tcPr>
          <w:p w14:paraId="695A58C8" w14:textId="77777777" w:rsidR="00C33FF1" w:rsidRPr="00F245E6" w:rsidRDefault="00C33FF1" w:rsidP="00305183">
            <w:pPr>
              <w:rPr>
                <w:rFonts w:cs="Calibri Light"/>
              </w:rPr>
            </w:pPr>
          </w:p>
        </w:tc>
        <w:tc>
          <w:tcPr>
            <w:tcW w:w="827" w:type="dxa"/>
            <w:vMerge/>
          </w:tcPr>
          <w:p w14:paraId="4A0CF188" w14:textId="77777777" w:rsidR="00C33FF1" w:rsidRPr="00F245E6" w:rsidRDefault="00C33FF1" w:rsidP="00305183">
            <w:pPr>
              <w:rPr>
                <w:rFonts w:cs="Calibri Light"/>
              </w:rPr>
            </w:pPr>
          </w:p>
        </w:tc>
      </w:tr>
    </w:tbl>
    <w:p w14:paraId="686DCE9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422063F9" w14:textId="77777777" w:rsidTr="00A7012D">
        <w:tc>
          <w:tcPr>
            <w:tcW w:w="988" w:type="dxa"/>
          </w:tcPr>
          <w:p w14:paraId="579CA1DF" w14:textId="77777777" w:rsidR="00C33FF1" w:rsidRPr="00F245E6" w:rsidRDefault="00C33FF1" w:rsidP="00305183">
            <w:pPr>
              <w:rPr>
                <w:rFonts w:cs="Calibri Light"/>
              </w:rPr>
            </w:pPr>
            <w:r w:rsidRPr="00F245E6">
              <w:rPr>
                <w:rFonts w:cs="Calibri Light"/>
              </w:rPr>
              <w:t>G.4.1.a</w:t>
            </w:r>
          </w:p>
        </w:tc>
        <w:tc>
          <w:tcPr>
            <w:tcW w:w="6645" w:type="dxa"/>
          </w:tcPr>
          <w:p w14:paraId="2EFAC85F" w14:textId="77777777" w:rsidR="00C33FF1" w:rsidRPr="00F245E6" w:rsidRDefault="00C33FF1" w:rsidP="00305183">
            <w:pPr>
              <w:rPr>
                <w:rFonts w:cs="Calibri Light"/>
              </w:rPr>
            </w:pPr>
            <w:r w:rsidRPr="00F245E6">
              <w:rPr>
                <w:rFonts w:cs="Calibri Light"/>
              </w:rPr>
              <w:t>Gibt es einen Beschluss zum Konzept der Nahversorgung und Versorgungssicherheit</w:t>
            </w:r>
          </w:p>
          <w:p w14:paraId="65E5AE9D" w14:textId="77777777" w:rsidR="00C33FF1" w:rsidRPr="00F245E6" w:rsidRDefault="00C33FF1" w:rsidP="00305183">
            <w:pPr>
              <w:rPr>
                <w:rFonts w:cs="Calibri Light"/>
              </w:rPr>
            </w:pPr>
            <w:r w:rsidRPr="00F245E6">
              <w:rPr>
                <w:rFonts w:cs="Calibri Light"/>
              </w:rPr>
              <w:t>(Ja = 2 Punkte)</w:t>
            </w:r>
          </w:p>
        </w:tc>
        <w:tc>
          <w:tcPr>
            <w:tcW w:w="827" w:type="dxa"/>
            <w:vMerge w:val="restart"/>
          </w:tcPr>
          <w:p w14:paraId="3768AF87" w14:textId="77777777" w:rsidR="00C33FF1" w:rsidRPr="00F245E6" w:rsidRDefault="00C33FF1" w:rsidP="00305183">
            <w:pPr>
              <w:rPr>
                <w:rFonts w:cs="Calibri Light"/>
              </w:rPr>
            </w:pPr>
            <w:r w:rsidRPr="00F245E6">
              <w:rPr>
                <w:rFonts w:cs="Calibri Light"/>
              </w:rPr>
              <w:t>mögl.</w:t>
            </w:r>
          </w:p>
          <w:p w14:paraId="46229680" w14:textId="77777777" w:rsidR="00C33FF1" w:rsidRPr="00F245E6" w:rsidRDefault="00C33FF1" w:rsidP="00305183">
            <w:pPr>
              <w:jc w:val="center"/>
              <w:rPr>
                <w:rFonts w:cs="Calibri Light"/>
                <w:b/>
              </w:rPr>
            </w:pPr>
            <w:r w:rsidRPr="00F245E6">
              <w:rPr>
                <w:rFonts w:cs="Calibri Light"/>
                <w:b/>
              </w:rPr>
              <w:t>2 (K)</w:t>
            </w:r>
          </w:p>
        </w:tc>
        <w:tc>
          <w:tcPr>
            <w:tcW w:w="827" w:type="dxa"/>
            <w:vMerge w:val="restart"/>
          </w:tcPr>
          <w:p w14:paraId="37F478C7" w14:textId="77777777" w:rsidR="00C33FF1" w:rsidRPr="00F245E6" w:rsidRDefault="00C33FF1" w:rsidP="00305183">
            <w:pPr>
              <w:rPr>
                <w:rFonts w:cs="Calibri Light"/>
              </w:rPr>
            </w:pPr>
            <w:r w:rsidRPr="00F245E6">
              <w:rPr>
                <w:rFonts w:cs="Calibri Light"/>
              </w:rPr>
              <w:t>tats.</w:t>
            </w:r>
          </w:p>
          <w:p w14:paraId="38CA40B0" w14:textId="77777777" w:rsidR="00C33FF1" w:rsidRPr="00F245E6" w:rsidRDefault="00C33FF1" w:rsidP="00305183">
            <w:pPr>
              <w:jc w:val="center"/>
              <w:rPr>
                <w:rFonts w:cs="Calibri Light"/>
                <w:b/>
              </w:rPr>
            </w:pPr>
          </w:p>
        </w:tc>
      </w:tr>
      <w:tr w:rsidR="00C33FF1" w:rsidRPr="00F245E6" w14:paraId="4B6B9C64" w14:textId="77777777" w:rsidTr="00A7012D">
        <w:tc>
          <w:tcPr>
            <w:tcW w:w="988" w:type="dxa"/>
          </w:tcPr>
          <w:p w14:paraId="6FA81E99" w14:textId="77777777" w:rsidR="00C33FF1" w:rsidRPr="00F245E6" w:rsidRDefault="00C33FF1" w:rsidP="00305183">
            <w:pPr>
              <w:rPr>
                <w:rFonts w:cs="Calibri Light"/>
              </w:rPr>
            </w:pPr>
          </w:p>
        </w:tc>
        <w:tc>
          <w:tcPr>
            <w:tcW w:w="6645" w:type="dxa"/>
          </w:tcPr>
          <w:p w14:paraId="1FAAB6F0" w14:textId="77777777" w:rsidR="00C33FF1" w:rsidRPr="00F245E6" w:rsidRDefault="00C33FF1" w:rsidP="00305183">
            <w:pPr>
              <w:rPr>
                <w:rFonts w:cs="Calibri Light"/>
                <w:color w:val="C00000"/>
              </w:rPr>
            </w:pPr>
          </w:p>
        </w:tc>
        <w:tc>
          <w:tcPr>
            <w:tcW w:w="827" w:type="dxa"/>
            <w:vMerge/>
          </w:tcPr>
          <w:p w14:paraId="7338E9A1" w14:textId="77777777" w:rsidR="00C33FF1" w:rsidRPr="00F245E6" w:rsidRDefault="00C33FF1" w:rsidP="00305183">
            <w:pPr>
              <w:rPr>
                <w:rFonts w:cs="Calibri Light"/>
              </w:rPr>
            </w:pPr>
          </w:p>
        </w:tc>
        <w:tc>
          <w:tcPr>
            <w:tcW w:w="827" w:type="dxa"/>
            <w:vMerge/>
          </w:tcPr>
          <w:p w14:paraId="6967BA86" w14:textId="77777777" w:rsidR="00C33FF1" w:rsidRPr="00F245E6" w:rsidRDefault="00C33FF1" w:rsidP="00305183">
            <w:pPr>
              <w:rPr>
                <w:rFonts w:cs="Calibri Light"/>
              </w:rPr>
            </w:pPr>
          </w:p>
        </w:tc>
      </w:tr>
    </w:tbl>
    <w:p w14:paraId="7A5B8FE0"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C33FF1" w:rsidRPr="00F245E6" w14:paraId="72DBFD02" w14:textId="77777777" w:rsidTr="00A7012D">
        <w:tc>
          <w:tcPr>
            <w:tcW w:w="988" w:type="dxa"/>
          </w:tcPr>
          <w:p w14:paraId="25AB85A1" w14:textId="77777777" w:rsidR="00C33FF1" w:rsidRPr="00F245E6" w:rsidRDefault="00C33FF1" w:rsidP="00305183">
            <w:pPr>
              <w:rPr>
                <w:rFonts w:cs="Calibri Light"/>
              </w:rPr>
            </w:pPr>
            <w:r w:rsidRPr="00F245E6">
              <w:rPr>
                <w:rFonts w:cs="Calibri Light"/>
              </w:rPr>
              <w:t>G.4.1.b</w:t>
            </w:r>
          </w:p>
        </w:tc>
        <w:tc>
          <w:tcPr>
            <w:tcW w:w="6646" w:type="dxa"/>
          </w:tcPr>
          <w:p w14:paraId="403231B4" w14:textId="77777777" w:rsidR="00C33FF1" w:rsidRPr="00F245E6" w:rsidRDefault="00C33FF1" w:rsidP="00305183">
            <w:pPr>
              <w:rPr>
                <w:rFonts w:cs="Calibri Light"/>
              </w:rPr>
            </w:pPr>
            <w:r w:rsidRPr="00F245E6">
              <w:rPr>
                <w:rFonts w:cs="Calibri Light"/>
              </w:rPr>
              <w:t>Gibt es eine Umsetzung von Maßnahmen aus dem Konzept Nahversorgung und Versorgungssicherheit innerhalb der letzten 5 Jahre? Beschreibung</w:t>
            </w:r>
          </w:p>
          <w:p w14:paraId="60A9936A" w14:textId="77777777" w:rsidR="00C33FF1" w:rsidRPr="00F245E6" w:rsidRDefault="00C33FF1" w:rsidP="00305183">
            <w:pPr>
              <w:rPr>
                <w:rFonts w:cs="Calibri Light"/>
              </w:rPr>
            </w:pPr>
            <w:r w:rsidRPr="00F245E6">
              <w:rPr>
                <w:rFonts w:cs="Calibri Light"/>
              </w:rPr>
              <w:t>(Ja +Beschreibung, 2 Punkte je Maßnahme)</w:t>
            </w:r>
          </w:p>
        </w:tc>
        <w:tc>
          <w:tcPr>
            <w:tcW w:w="826" w:type="dxa"/>
            <w:vMerge w:val="restart"/>
          </w:tcPr>
          <w:p w14:paraId="64893F38" w14:textId="77777777" w:rsidR="00C33FF1" w:rsidRPr="00F245E6" w:rsidRDefault="00C33FF1" w:rsidP="00305183">
            <w:pPr>
              <w:rPr>
                <w:rFonts w:cs="Calibri Light"/>
              </w:rPr>
            </w:pPr>
            <w:r w:rsidRPr="00F245E6">
              <w:rPr>
                <w:rFonts w:cs="Calibri Light"/>
              </w:rPr>
              <w:t>mögl.</w:t>
            </w:r>
          </w:p>
          <w:p w14:paraId="004B2EE6" w14:textId="77777777" w:rsidR="00C33FF1" w:rsidRPr="00F245E6" w:rsidRDefault="00C33FF1" w:rsidP="00305183">
            <w:pPr>
              <w:jc w:val="center"/>
              <w:rPr>
                <w:rFonts w:cs="Calibri Light"/>
                <w:b/>
              </w:rPr>
            </w:pPr>
            <w:r w:rsidRPr="00F245E6">
              <w:rPr>
                <w:rFonts w:cs="Calibri Light"/>
                <w:b/>
              </w:rPr>
              <w:t>4 (K)</w:t>
            </w:r>
          </w:p>
        </w:tc>
        <w:tc>
          <w:tcPr>
            <w:tcW w:w="827" w:type="dxa"/>
            <w:vMerge w:val="restart"/>
          </w:tcPr>
          <w:p w14:paraId="5F52E214" w14:textId="77777777" w:rsidR="00C33FF1" w:rsidRPr="00F245E6" w:rsidRDefault="00C33FF1" w:rsidP="00305183">
            <w:pPr>
              <w:rPr>
                <w:rFonts w:cs="Calibri Light"/>
              </w:rPr>
            </w:pPr>
            <w:r w:rsidRPr="00F245E6">
              <w:rPr>
                <w:rFonts w:cs="Calibri Light"/>
              </w:rPr>
              <w:t>tats.</w:t>
            </w:r>
          </w:p>
          <w:p w14:paraId="09B7FFC6" w14:textId="77777777" w:rsidR="00C33FF1" w:rsidRPr="00F245E6" w:rsidRDefault="00C33FF1" w:rsidP="00305183">
            <w:pPr>
              <w:jc w:val="center"/>
              <w:rPr>
                <w:rFonts w:cs="Calibri Light"/>
                <w:b/>
              </w:rPr>
            </w:pPr>
          </w:p>
        </w:tc>
      </w:tr>
      <w:tr w:rsidR="00C33FF1" w:rsidRPr="00F245E6" w14:paraId="679AC851" w14:textId="77777777" w:rsidTr="00A7012D">
        <w:tc>
          <w:tcPr>
            <w:tcW w:w="988" w:type="dxa"/>
          </w:tcPr>
          <w:p w14:paraId="7C862AC3" w14:textId="77777777" w:rsidR="00C33FF1" w:rsidRPr="00F245E6" w:rsidRDefault="00C33FF1" w:rsidP="00305183">
            <w:pPr>
              <w:rPr>
                <w:rFonts w:cs="Calibri Light"/>
              </w:rPr>
            </w:pPr>
          </w:p>
        </w:tc>
        <w:tc>
          <w:tcPr>
            <w:tcW w:w="6646" w:type="dxa"/>
          </w:tcPr>
          <w:p w14:paraId="4223708D" w14:textId="77777777" w:rsidR="00C33FF1" w:rsidRPr="00F245E6" w:rsidRDefault="00C33FF1" w:rsidP="00305183">
            <w:pPr>
              <w:rPr>
                <w:rFonts w:cs="Calibri Light"/>
                <w:color w:val="C00000"/>
              </w:rPr>
            </w:pPr>
          </w:p>
        </w:tc>
        <w:tc>
          <w:tcPr>
            <w:tcW w:w="826" w:type="dxa"/>
            <w:vMerge/>
          </w:tcPr>
          <w:p w14:paraId="64A1B8D9" w14:textId="77777777" w:rsidR="00C33FF1" w:rsidRPr="00F245E6" w:rsidRDefault="00C33FF1" w:rsidP="00305183">
            <w:pPr>
              <w:rPr>
                <w:rFonts w:cs="Calibri Light"/>
              </w:rPr>
            </w:pPr>
          </w:p>
        </w:tc>
        <w:tc>
          <w:tcPr>
            <w:tcW w:w="827" w:type="dxa"/>
            <w:vMerge/>
          </w:tcPr>
          <w:p w14:paraId="2B3D3EB1" w14:textId="77777777" w:rsidR="00C33FF1" w:rsidRPr="00F245E6" w:rsidRDefault="00C33FF1" w:rsidP="00305183">
            <w:pPr>
              <w:rPr>
                <w:rFonts w:cs="Calibri Light"/>
              </w:rPr>
            </w:pPr>
          </w:p>
        </w:tc>
      </w:tr>
    </w:tbl>
    <w:p w14:paraId="3803B839"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C33FF1" w:rsidRPr="00F245E6" w14:paraId="7668C586" w14:textId="77777777" w:rsidTr="00A7012D">
        <w:tc>
          <w:tcPr>
            <w:tcW w:w="988" w:type="dxa"/>
          </w:tcPr>
          <w:p w14:paraId="01BF32A9" w14:textId="77777777" w:rsidR="00C33FF1" w:rsidRPr="00F245E6" w:rsidRDefault="00C33FF1" w:rsidP="00305183">
            <w:pPr>
              <w:rPr>
                <w:rFonts w:cs="Calibri Light"/>
              </w:rPr>
            </w:pPr>
            <w:r w:rsidRPr="00F245E6">
              <w:rPr>
                <w:rFonts w:cs="Calibri Light"/>
              </w:rPr>
              <w:t>G.3.1.b</w:t>
            </w:r>
          </w:p>
        </w:tc>
        <w:tc>
          <w:tcPr>
            <w:tcW w:w="6646" w:type="dxa"/>
          </w:tcPr>
          <w:p w14:paraId="1F07299B" w14:textId="77777777" w:rsidR="00C33FF1" w:rsidRPr="00F245E6" w:rsidRDefault="00C33FF1" w:rsidP="00305183">
            <w:pPr>
              <w:rPr>
                <w:rFonts w:cs="Calibri Light"/>
              </w:rPr>
            </w:pPr>
            <w:r w:rsidRPr="00F245E6">
              <w:rPr>
                <w:rFonts w:cs="Calibri Light"/>
              </w:rPr>
              <w:t>Gibt es ein Konzept zur Stärkung der Kreislaufwirtschaft mit lokalen und regionalen Produkten: Lebensmittel, Handwerksleistungen, Wiederverwendung und Reparatur von „Abfallprodukten“ inkl. Reduktion der Transportwege?</w:t>
            </w:r>
          </w:p>
          <w:p w14:paraId="70D3D93A" w14:textId="77777777" w:rsidR="00C33FF1" w:rsidRPr="00F245E6" w:rsidRDefault="00C33FF1" w:rsidP="00305183">
            <w:pPr>
              <w:rPr>
                <w:rFonts w:cs="Calibri Light"/>
              </w:rPr>
            </w:pPr>
            <w:r w:rsidRPr="00F245E6">
              <w:rPr>
                <w:rFonts w:cs="Calibri Light"/>
              </w:rPr>
              <w:t>(Ja = 3 Punkte)</w:t>
            </w:r>
          </w:p>
        </w:tc>
        <w:tc>
          <w:tcPr>
            <w:tcW w:w="826" w:type="dxa"/>
            <w:vMerge w:val="restart"/>
          </w:tcPr>
          <w:p w14:paraId="0A418693" w14:textId="77777777" w:rsidR="00C33FF1" w:rsidRPr="00F245E6" w:rsidRDefault="00C33FF1" w:rsidP="00305183">
            <w:pPr>
              <w:rPr>
                <w:rFonts w:cs="Calibri Light"/>
              </w:rPr>
            </w:pPr>
            <w:r w:rsidRPr="00F245E6">
              <w:rPr>
                <w:rFonts w:cs="Calibri Light"/>
              </w:rPr>
              <w:t>mögl.</w:t>
            </w:r>
          </w:p>
          <w:p w14:paraId="0ED47CAA" w14:textId="77777777" w:rsidR="00C33FF1" w:rsidRPr="00F245E6" w:rsidRDefault="00C33FF1" w:rsidP="00305183">
            <w:pPr>
              <w:jc w:val="center"/>
              <w:rPr>
                <w:rFonts w:cs="Calibri Light"/>
                <w:b/>
              </w:rPr>
            </w:pPr>
            <w:r w:rsidRPr="00F245E6">
              <w:rPr>
                <w:rFonts w:cs="Calibri Light"/>
                <w:b/>
              </w:rPr>
              <w:t>3 (K)</w:t>
            </w:r>
          </w:p>
        </w:tc>
        <w:tc>
          <w:tcPr>
            <w:tcW w:w="827" w:type="dxa"/>
            <w:vMerge w:val="restart"/>
          </w:tcPr>
          <w:p w14:paraId="08BF2F46" w14:textId="77777777" w:rsidR="00C33FF1" w:rsidRPr="00F245E6" w:rsidRDefault="00C33FF1" w:rsidP="00305183">
            <w:pPr>
              <w:rPr>
                <w:rFonts w:cs="Calibri Light"/>
              </w:rPr>
            </w:pPr>
            <w:r w:rsidRPr="00F245E6">
              <w:rPr>
                <w:rFonts w:cs="Calibri Light"/>
              </w:rPr>
              <w:t>tats.</w:t>
            </w:r>
          </w:p>
          <w:p w14:paraId="298535AC" w14:textId="77777777" w:rsidR="00C33FF1" w:rsidRPr="00F245E6" w:rsidRDefault="00C33FF1" w:rsidP="00305183">
            <w:pPr>
              <w:jc w:val="center"/>
              <w:rPr>
                <w:rFonts w:cs="Calibri Light"/>
                <w:b/>
              </w:rPr>
            </w:pPr>
          </w:p>
        </w:tc>
      </w:tr>
      <w:tr w:rsidR="00C33FF1" w:rsidRPr="00F245E6" w14:paraId="5270DCC2" w14:textId="77777777" w:rsidTr="00A7012D">
        <w:tc>
          <w:tcPr>
            <w:tcW w:w="988" w:type="dxa"/>
          </w:tcPr>
          <w:p w14:paraId="2C6E8ECE" w14:textId="77777777" w:rsidR="00C33FF1" w:rsidRPr="00F245E6" w:rsidRDefault="00C33FF1" w:rsidP="00305183">
            <w:pPr>
              <w:rPr>
                <w:rFonts w:cs="Calibri Light"/>
              </w:rPr>
            </w:pPr>
          </w:p>
        </w:tc>
        <w:tc>
          <w:tcPr>
            <w:tcW w:w="6646" w:type="dxa"/>
          </w:tcPr>
          <w:p w14:paraId="286948AF" w14:textId="77777777" w:rsidR="00C33FF1" w:rsidRPr="00F245E6" w:rsidRDefault="00C33FF1" w:rsidP="00305183">
            <w:pPr>
              <w:rPr>
                <w:rFonts w:cs="Calibri Light"/>
                <w:color w:val="C00000"/>
              </w:rPr>
            </w:pPr>
          </w:p>
        </w:tc>
        <w:tc>
          <w:tcPr>
            <w:tcW w:w="826" w:type="dxa"/>
            <w:vMerge/>
          </w:tcPr>
          <w:p w14:paraId="6A161EDD" w14:textId="77777777" w:rsidR="00C33FF1" w:rsidRPr="00F245E6" w:rsidRDefault="00C33FF1" w:rsidP="00305183">
            <w:pPr>
              <w:rPr>
                <w:rFonts w:cs="Calibri Light"/>
              </w:rPr>
            </w:pPr>
          </w:p>
        </w:tc>
        <w:tc>
          <w:tcPr>
            <w:tcW w:w="827" w:type="dxa"/>
            <w:vMerge/>
          </w:tcPr>
          <w:p w14:paraId="6DAAF473" w14:textId="77777777" w:rsidR="00C33FF1" w:rsidRPr="00F245E6" w:rsidRDefault="00C33FF1" w:rsidP="00305183">
            <w:pPr>
              <w:rPr>
                <w:rFonts w:cs="Calibri Light"/>
              </w:rPr>
            </w:pPr>
          </w:p>
        </w:tc>
      </w:tr>
    </w:tbl>
    <w:p w14:paraId="4ED1D76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6D5661CA" w14:textId="77777777" w:rsidTr="00A7012D">
        <w:tc>
          <w:tcPr>
            <w:tcW w:w="988" w:type="dxa"/>
          </w:tcPr>
          <w:p w14:paraId="6341EEA6" w14:textId="77777777" w:rsidR="00C33FF1" w:rsidRPr="00F245E6" w:rsidRDefault="00C33FF1" w:rsidP="00305183">
            <w:pPr>
              <w:rPr>
                <w:rFonts w:cs="Calibri Light"/>
              </w:rPr>
            </w:pPr>
            <w:r w:rsidRPr="00F245E6">
              <w:rPr>
                <w:rFonts w:cs="Calibri Light"/>
              </w:rPr>
              <w:t>G.4.1.e</w:t>
            </w:r>
          </w:p>
        </w:tc>
        <w:tc>
          <w:tcPr>
            <w:tcW w:w="6645" w:type="dxa"/>
          </w:tcPr>
          <w:p w14:paraId="736D3AC8" w14:textId="0BBCC153" w:rsidR="00C33FF1" w:rsidRPr="00F245E6" w:rsidRDefault="00C33FF1" w:rsidP="00305183">
            <w:pPr>
              <w:rPr>
                <w:rFonts w:cs="Calibri Light"/>
              </w:rPr>
            </w:pPr>
            <w:r w:rsidRPr="00F245E6">
              <w:rPr>
                <w:rFonts w:cs="Calibri Light"/>
              </w:rPr>
              <w:t>Gibt es einen Beschluss zum Konzept der lokale</w:t>
            </w:r>
            <w:r w:rsidR="00CB242C">
              <w:rPr>
                <w:rFonts w:cs="Calibri Light"/>
              </w:rPr>
              <w:t>n</w:t>
            </w:r>
            <w:r w:rsidRPr="00F245E6">
              <w:rPr>
                <w:rFonts w:cs="Calibri Light"/>
              </w:rPr>
              <w:t xml:space="preserve"> und regionale</w:t>
            </w:r>
            <w:r w:rsidR="00CB242C">
              <w:rPr>
                <w:rFonts w:cs="Calibri Light"/>
              </w:rPr>
              <w:t>n</w:t>
            </w:r>
            <w:r w:rsidRPr="00F245E6">
              <w:rPr>
                <w:rFonts w:cs="Calibri Light"/>
              </w:rPr>
              <w:t xml:space="preserve"> Wirtschaftskreisläufe?</w:t>
            </w:r>
          </w:p>
          <w:p w14:paraId="4074FAC0" w14:textId="77777777" w:rsidR="00C33FF1" w:rsidRPr="00F245E6" w:rsidRDefault="00C33FF1" w:rsidP="00305183">
            <w:pPr>
              <w:rPr>
                <w:rFonts w:cs="Calibri Light"/>
              </w:rPr>
            </w:pPr>
            <w:r w:rsidRPr="00F245E6">
              <w:rPr>
                <w:rFonts w:cs="Calibri Light"/>
              </w:rPr>
              <w:t>(Ja = 2 Punkte)</w:t>
            </w:r>
          </w:p>
        </w:tc>
        <w:tc>
          <w:tcPr>
            <w:tcW w:w="827" w:type="dxa"/>
            <w:vMerge w:val="restart"/>
          </w:tcPr>
          <w:p w14:paraId="62C46766" w14:textId="77777777" w:rsidR="00C33FF1" w:rsidRPr="00F245E6" w:rsidRDefault="00C33FF1" w:rsidP="00305183">
            <w:pPr>
              <w:rPr>
                <w:rFonts w:cs="Calibri Light"/>
              </w:rPr>
            </w:pPr>
            <w:r w:rsidRPr="00F245E6">
              <w:rPr>
                <w:rFonts w:cs="Calibri Light"/>
              </w:rPr>
              <w:t>mögl.</w:t>
            </w:r>
          </w:p>
          <w:p w14:paraId="23BF911E" w14:textId="77777777" w:rsidR="00C33FF1" w:rsidRPr="00F245E6" w:rsidRDefault="00C33FF1" w:rsidP="00305183">
            <w:pPr>
              <w:jc w:val="center"/>
              <w:rPr>
                <w:rFonts w:cs="Calibri Light"/>
                <w:b/>
              </w:rPr>
            </w:pPr>
            <w:r w:rsidRPr="00F245E6">
              <w:rPr>
                <w:rFonts w:cs="Calibri Light"/>
                <w:b/>
              </w:rPr>
              <w:t>2 (K)</w:t>
            </w:r>
          </w:p>
        </w:tc>
        <w:tc>
          <w:tcPr>
            <w:tcW w:w="827" w:type="dxa"/>
            <w:vMerge w:val="restart"/>
          </w:tcPr>
          <w:p w14:paraId="072EF64E" w14:textId="77777777" w:rsidR="00C33FF1" w:rsidRPr="00F245E6" w:rsidRDefault="00C33FF1" w:rsidP="00305183">
            <w:pPr>
              <w:rPr>
                <w:rFonts w:cs="Calibri Light"/>
              </w:rPr>
            </w:pPr>
            <w:r w:rsidRPr="00F245E6">
              <w:rPr>
                <w:rFonts w:cs="Calibri Light"/>
              </w:rPr>
              <w:t>tats.</w:t>
            </w:r>
          </w:p>
          <w:p w14:paraId="2FABCFF9" w14:textId="77777777" w:rsidR="00C33FF1" w:rsidRPr="00F245E6" w:rsidRDefault="00C33FF1" w:rsidP="00305183">
            <w:pPr>
              <w:jc w:val="center"/>
              <w:rPr>
                <w:rFonts w:cs="Calibri Light"/>
                <w:b/>
              </w:rPr>
            </w:pPr>
          </w:p>
        </w:tc>
      </w:tr>
      <w:tr w:rsidR="00C33FF1" w:rsidRPr="00F245E6" w14:paraId="370C7328" w14:textId="77777777" w:rsidTr="00A7012D">
        <w:tc>
          <w:tcPr>
            <w:tcW w:w="988" w:type="dxa"/>
          </w:tcPr>
          <w:p w14:paraId="25F27686" w14:textId="77777777" w:rsidR="00C33FF1" w:rsidRPr="00F245E6" w:rsidRDefault="00C33FF1" w:rsidP="00305183">
            <w:pPr>
              <w:rPr>
                <w:rFonts w:cs="Calibri Light"/>
              </w:rPr>
            </w:pPr>
          </w:p>
        </w:tc>
        <w:tc>
          <w:tcPr>
            <w:tcW w:w="6645" w:type="dxa"/>
          </w:tcPr>
          <w:p w14:paraId="61B9BB22" w14:textId="77777777" w:rsidR="00C33FF1" w:rsidRPr="00F245E6" w:rsidRDefault="00C33FF1" w:rsidP="00305183">
            <w:pPr>
              <w:rPr>
                <w:rFonts w:cs="Calibri Light"/>
                <w:color w:val="C00000"/>
              </w:rPr>
            </w:pPr>
          </w:p>
        </w:tc>
        <w:tc>
          <w:tcPr>
            <w:tcW w:w="827" w:type="dxa"/>
            <w:vMerge/>
          </w:tcPr>
          <w:p w14:paraId="2D4CF9FE" w14:textId="77777777" w:rsidR="00C33FF1" w:rsidRPr="00F245E6" w:rsidRDefault="00C33FF1" w:rsidP="00305183">
            <w:pPr>
              <w:rPr>
                <w:rFonts w:cs="Calibri Light"/>
              </w:rPr>
            </w:pPr>
          </w:p>
        </w:tc>
        <w:tc>
          <w:tcPr>
            <w:tcW w:w="827" w:type="dxa"/>
            <w:vMerge/>
          </w:tcPr>
          <w:p w14:paraId="7D1F5BAA" w14:textId="77777777" w:rsidR="00C33FF1" w:rsidRPr="00F245E6" w:rsidRDefault="00C33FF1" w:rsidP="00305183">
            <w:pPr>
              <w:rPr>
                <w:rFonts w:cs="Calibri Light"/>
              </w:rPr>
            </w:pPr>
          </w:p>
        </w:tc>
      </w:tr>
    </w:tbl>
    <w:p w14:paraId="73AA9CAC"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5D5799AA" w14:textId="77777777" w:rsidTr="00A7012D">
        <w:tc>
          <w:tcPr>
            <w:tcW w:w="988" w:type="dxa"/>
          </w:tcPr>
          <w:p w14:paraId="734955D6" w14:textId="0CF79B83" w:rsidR="00C33FF1" w:rsidRPr="00F245E6" w:rsidRDefault="00C33FF1" w:rsidP="00305183">
            <w:pPr>
              <w:rPr>
                <w:rFonts w:cs="Calibri Light"/>
              </w:rPr>
            </w:pPr>
            <w:r w:rsidRPr="00F245E6">
              <w:rPr>
                <w:rFonts w:cs="Calibri Light"/>
              </w:rPr>
              <w:t>G.4.1.</w:t>
            </w:r>
            <w:r w:rsidR="00AB62A3">
              <w:rPr>
                <w:rFonts w:cs="Calibri Light"/>
              </w:rPr>
              <w:t>f</w:t>
            </w:r>
          </w:p>
        </w:tc>
        <w:tc>
          <w:tcPr>
            <w:tcW w:w="6645" w:type="dxa"/>
          </w:tcPr>
          <w:p w14:paraId="5F6EED8C" w14:textId="10F4240E" w:rsidR="00C33FF1" w:rsidRPr="00F245E6" w:rsidRDefault="00C33FF1" w:rsidP="00305183">
            <w:pPr>
              <w:rPr>
                <w:rFonts w:cs="Calibri Light"/>
              </w:rPr>
            </w:pPr>
            <w:r w:rsidRPr="00F245E6">
              <w:rPr>
                <w:rFonts w:cs="Calibri Light"/>
              </w:rPr>
              <w:t xml:space="preserve">Gibt es eine Umsetzung von Maßnahmen aus dem Konzept </w:t>
            </w:r>
            <w:r w:rsidR="00AB62A3">
              <w:rPr>
                <w:rFonts w:cs="Calibri Light"/>
              </w:rPr>
              <w:t>l</w:t>
            </w:r>
            <w:r w:rsidRPr="00F245E6">
              <w:rPr>
                <w:rFonts w:cs="Calibri Light"/>
              </w:rPr>
              <w:t>okale Wirtschaftskreisläufe innerhalb der letzten 5 Jahre? Beschreibung</w:t>
            </w:r>
          </w:p>
          <w:p w14:paraId="3D9C08F9" w14:textId="77777777" w:rsidR="00C33FF1" w:rsidRPr="00F245E6" w:rsidRDefault="00C33FF1" w:rsidP="00305183">
            <w:pPr>
              <w:rPr>
                <w:rFonts w:cs="Calibri Light"/>
              </w:rPr>
            </w:pPr>
            <w:r w:rsidRPr="00F245E6">
              <w:rPr>
                <w:rFonts w:cs="Calibri Light"/>
              </w:rPr>
              <w:t>(Ja + Beschreibung, 2 Punkte je Maßnahme)</w:t>
            </w:r>
          </w:p>
        </w:tc>
        <w:tc>
          <w:tcPr>
            <w:tcW w:w="827" w:type="dxa"/>
            <w:vMerge w:val="restart"/>
          </w:tcPr>
          <w:p w14:paraId="26110EA0" w14:textId="77777777" w:rsidR="00C33FF1" w:rsidRPr="00F245E6" w:rsidRDefault="00C33FF1" w:rsidP="00305183">
            <w:pPr>
              <w:rPr>
                <w:rFonts w:cs="Calibri Light"/>
              </w:rPr>
            </w:pPr>
            <w:r w:rsidRPr="00F245E6">
              <w:rPr>
                <w:rFonts w:cs="Calibri Light"/>
              </w:rPr>
              <w:t>mögl.</w:t>
            </w:r>
          </w:p>
          <w:p w14:paraId="776AE59D" w14:textId="77777777" w:rsidR="00C33FF1" w:rsidRPr="00F245E6" w:rsidRDefault="00C33FF1" w:rsidP="00305183">
            <w:pPr>
              <w:jc w:val="center"/>
              <w:rPr>
                <w:rFonts w:cs="Calibri Light"/>
                <w:b/>
              </w:rPr>
            </w:pPr>
            <w:r w:rsidRPr="00F245E6">
              <w:rPr>
                <w:rFonts w:cs="Calibri Light"/>
                <w:b/>
              </w:rPr>
              <w:t>4 (K)</w:t>
            </w:r>
          </w:p>
        </w:tc>
        <w:tc>
          <w:tcPr>
            <w:tcW w:w="827" w:type="dxa"/>
            <w:vMerge w:val="restart"/>
          </w:tcPr>
          <w:p w14:paraId="5AF7C1E7" w14:textId="77777777" w:rsidR="00C33FF1" w:rsidRPr="00F245E6" w:rsidRDefault="00C33FF1" w:rsidP="00305183">
            <w:pPr>
              <w:rPr>
                <w:rFonts w:cs="Calibri Light"/>
              </w:rPr>
            </w:pPr>
            <w:r w:rsidRPr="00F245E6">
              <w:rPr>
                <w:rFonts w:cs="Calibri Light"/>
              </w:rPr>
              <w:t>tats.</w:t>
            </w:r>
          </w:p>
          <w:p w14:paraId="6DD69D26" w14:textId="77777777" w:rsidR="00C33FF1" w:rsidRPr="00F245E6" w:rsidRDefault="00C33FF1" w:rsidP="00305183">
            <w:pPr>
              <w:jc w:val="center"/>
              <w:rPr>
                <w:rFonts w:cs="Calibri Light"/>
                <w:b/>
              </w:rPr>
            </w:pPr>
          </w:p>
        </w:tc>
      </w:tr>
      <w:tr w:rsidR="00C33FF1" w:rsidRPr="00F245E6" w14:paraId="05C4EF3B" w14:textId="77777777" w:rsidTr="00A7012D">
        <w:tc>
          <w:tcPr>
            <w:tcW w:w="988" w:type="dxa"/>
          </w:tcPr>
          <w:p w14:paraId="04AEE71A" w14:textId="77777777" w:rsidR="00C33FF1" w:rsidRPr="00F245E6" w:rsidRDefault="00C33FF1" w:rsidP="00305183">
            <w:pPr>
              <w:rPr>
                <w:rFonts w:cs="Calibri Light"/>
              </w:rPr>
            </w:pPr>
          </w:p>
        </w:tc>
        <w:tc>
          <w:tcPr>
            <w:tcW w:w="6645" w:type="dxa"/>
          </w:tcPr>
          <w:p w14:paraId="44E489D7" w14:textId="77777777" w:rsidR="00C33FF1" w:rsidRPr="00F245E6" w:rsidRDefault="00C33FF1" w:rsidP="00305183">
            <w:pPr>
              <w:rPr>
                <w:rFonts w:cs="Calibri Light"/>
                <w:color w:val="C00000"/>
              </w:rPr>
            </w:pPr>
          </w:p>
        </w:tc>
        <w:tc>
          <w:tcPr>
            <w:tcW w:w="827" w:type="dxa"/>
            <w:vMerge/>
          </w:tcPr>
          <w:p w14:paraId="0E88DC31" w14:textId="77777777" w:rsidR="00C33FF1" w:rsidRPr="00F245E6" w:rsidRDefault="00C33FF1" w:rsidP="00305183">
            <w:pPr>
              <w:rPr>
                <w:rFonts w:cs="Calibri Light"/>
              </w:rPr>
            </w:pPr>
          </w:p>
        </w:tc>
        <w:tc>
          <w:tcPr>
            <w:tcW w:w="827" w:type="dxa"/>
            <w:vMerge/>
          </w:tcPr>
          <w:p w14:paraId="33740A89" w14:textId="77777777" w:rsidR="00C33FF1" w:rsidRPr="00F245E6" w:rsidRDefault="00C33FF1" w:rsidP="00305183">
            <w:pPr>
              <w:rPr>
                <w:rFonts w:cs="Calibri Light"/>
              </w:rPr>
            </w:pPr>
          </w:p>
        </w:tc>
      </w:tr>
    </w:tbl>
    <w:p w14:paraId="6F1A6C85"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4"/>
        <w:gridCol w:w="827"/>
        <w:gridCol w:w="828"/>
      </w:tblGrid>
      <w:tr w:rsidR="00C33FF1" w:rsidRPr="00F245E6" w14:paraId="6547F0C8" w14:textId="77777777" w:rsidTr="00A7012D">
        <w:tc>
          <w:tcPr>
            <w:tcW w:w="988" w:type="dxa"/>
          </w:tcPr>
          <w:p w14:paraId="63C20C19" w14:textId="77777777" w:rsidR="00C33FF1" w:rsidRPr="00F245E6" w:rsidRDefault="00C33FF1" w:rsidP="00305183">
            <w:pPr>
              <w:rPr>
                <w:rFonts w:cs="Calibri Light"/>
              </w:rPr>
            </w:pPr>
            <w:r w:rsidRPr="00F245E6">
              <w:rPr>
                <w:rFonts w:cs="Calibri Light"/>
              </w:rPr>
              <w:t>G.3.1.c</w:t>
            </w:r>
          </w:p>
        </w:tc>
        <w:tc>
          <w:tcPr>
            <w:tcW w:w="6644" w:type="dxa"/>
          </w:tcPr>
          <w:p w14:paraId="2656F692" w14:textId="77777777" w:rsidR="00C33FF1" w:rsidRPr="00F245E6" w:rsidRDefault="00C33FF1" w:rsidP="00305183">
            <w:pPr>
              <w:rPr>
                <w:rFonts w:cs="Calibri Light"/>
              </w:rPr>
            </w:pPr>
            <w:r w:rsidRPr="00F245E6">
              <w:rPr>
                <w:rFonts w:cs="Calibri Light"/>
              </w:rPr>
              <w:t xml:space="preserve">Gibt es ein Konzept für den lokalen und regionalen Handel mit Energie (Wärme, Strom, Kälte)? </w:t>
            </w:r>
          </w:p>
          <w:p w14:paraId="713E108F" w14:textId="77777777" w:rsidR="00C33FF1" w:rsidRPr="00F245E6" w:rsidRDefault="00C33FF1" w:rsidP="00305183">
            <w:pPr>
              <w:rPr>
                <w:rFonts w:cs="Calibri Light"/>
              </w:rPr>
            </w:pPr>
            <w:r w:rsidRPr="00F245E6">
              <w:rPr>
                <w:rFonts w:cs="Calibri Light"/>
              </w:rPr>
              <w:t>(Ja = 5 Punkte)</w:t>
            </w:r>
          </w:p>
        </w:tc>
        <w:tc>
          <w:tcPr>
            <w:tcW w:w="827" w:type="dxa"/>
            <w:vMerge w:val="restart"/>
          </w:tcPr>
          <w:p w14:paraId="750E2FC3" w14:textId="77777777" w:rsidR="00C33FF1" w:rsidRPr="00F245E6" w:rsidRDefault="00C33FF1" w:rsidP="00305183">
            <w:pPr>
              <w:rPr>
                <w:rFonts w:cs="Calibri Light"/>
              </w:rPr>
            </w:pPr>
            <w:r w:rsidRPr="00F245E6">
              <w:rPr>
                <w:rFonts w:cs="Calibri Light"/>
              </w:rPr>
              <w:t>mögl.</w:t>
            </w:r>
          </w:p>
          <w:p w14:paraId="3C4B48BF" w14:textId="77777777" w:rsidR="00C33FF1" w:rsidRPr="00F245E6" w:rsidRDefault="00C33FF1" w:rsidP="00305183">
            <w:pPr>
              <w:jc w:val="center"/>
              <w:rPr>
                <w:rFonts w:cs="Calibri Light"/>
                <w:b/>
              </w:rPr>
            </w:pPr>
            <w:r w:rsidRPr="00F245E6">
              <w:rPr>
                <w:rFonts w:cs="Calibri Light"/>
                <w:b/>
              </w:rPr>
              <w:t>5 (K)</w:t>
            </w:r>
          </w:p>
        </w:tc>
        <w:tc>
          <w:tcPr>
            <w:tcW w:w="828" w:type="dxa"/>
            <w:vMerge w:val="restart"/>
          </w:tcPr>
          <w:p w14:paraId="2F32996F" w14:textId="77777777" w:rsidR="00C33FF1" w:rsidRPr="00F245E6" w:rsidRDefault="00C33FF1" w:rsidP="00305183">
            <w:pPr>
              <w:rPr>
                <w:rFonts w:cs="Calibri Light"/>
              </w:rPr>
            </w:pPr>
            <w:r w:rsidRPr="00F245E6">
              <w:rPr>
                <w:rFonts w:cs="Calibri Light"/>
              </w:rPr>
              <w:t>tats.</w:t>
            </w:r>
          </w:p>
          <w:p w14:paraId="43350D31" w14:textId="77777777" w:rsidR="00C33FF1" w:rsidRPr="00F245E6" w:rsidRDefault="00C33FF1" w:rsidP="00305183">
            <w:pPr>
              <w:jc w:val="center"/>
              <w:rPr>
                <w:rFonts w:cs="Calibri Light"/>
                <w:b/>
              </w:rPr>
            </w:pPr>
          </w:p>
        </w:tc>
      </w:tr>
      <w:tr w:rsidR="00C33FF1" w:rsidRPr="00F245E6" w14:paraId="417A0D29" w14:textId="77777777" w:rsidTr="00A7012D">
        <w:tc>
          <w:tcPr>
            <w:tcW w:w="988" w:type="dxa"/>
          </w:tcPr>
          <w:p w14:paraId="13ED1CA6" w14:textId="77777777" w:rsidR="00C33FF1" w:rsidRPr="00F245E6" w:rsidRDefault="00C33FF1" w:rsidP="00305183">
            <w:pPr>
              <w:rPr>
                <w:rFonts w:cs="Calibri Light"/>
              </w:rPr>
            </w:pPr>
          </w:p>
        </w:tc>
        <w:tc>
          <w:tcPr>
            <w:tcW w:w="6644" w:type="dxa"/>
          </w:tcPr>
          <w:p w14:paraId="0A70C6AD" w14:textId="77777777" w:rsidR="00C33FF1" w:rsidRPr="00F245E6" w:rsidRDefault="00C33FF1" w:rsidP="00305183">
            <w:pPr>
              <w:rPr>
                <w:rFonts w:cs="Calibri Light"/>
                <w:color w:val="C00000"/>
              </w:rPr>
            </w:pPr>
          </w:p>
        </w:tc>
        <w:tc>
          <w:tcPr>
            <w:tcW w:w="827" w:type="dxa"/>
            <w:vMerge/>
          </w:tcPr>
          <w:p w14:paraId="2382A16F" w14:textId="77777777" w:rsidR="00C33FF1" w:rsidRPr="00F245E6" w:rsidRDefault="00C33FF1" w:rsidP="00305183">
            <w:pPr>
              <w:rPr>
                <w:rFonts w:cs="Calibri Light"/>
              </w:rPr>
            </w:pPr>
          </w:p>
        </w:tc>
        <w:tc>
          <w:tcPr>
            <w:tcW w:w="828" w:type="dxa"/>
            <w:vMerge/>
          </w:tcPr>
          <w:p w14:paraId="6577D6D8" w14:textId="77777777" w:rsidR="00C33FF1" w:rsidRPr="00F245E6" w:rsidRDefault="00C33FF1" w:rsidP="00305183">
            <w:pPr>
              <w:rPr>
                <w:rFonts w:cs="Calibri Light"/>
              </w:rPr>
            </w:pPr>
          </w:p>
        </w:tc>
      </w:tr>
    </w:tbl>
    <w:p w14:paraId="0257BEEE"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04105A88" w14:textId="77777777" w:rsidTr="00A7012D">
        <w:tc>
          <w:tcPr>
            <w:tcW w:w="988" w:type="dxa"/>
          </w:tcPr>
          <w:p w14:paraId="7B446C8D" w14:textId="77777777" w:rsidR="00C33FF1" w:rsidRPr="00F245E6" w:rsidRDefault="00C33FF1" w:rsidP="00305183">
            <w:pPr>
              <w:rPr>
                <w:rFonts w:cs="Calibri Light"/>
              </w:rPr>
            </w:pPr>
            <w:r w:rsidRPr="00F245E6">
              <w:rPr>
                <w:rFonts w:cs="Calibri Light"/>
              </w:rPr>
              <w:t>G.4.4.a</w:t>
            </w:r>
          </w:p>
        </w:tc>
        <w:tc>
          <w:tcPr>
            <w:tcW w:w="6645" w:type="dxa"/>
          </w:tcPr>
          <w:p w14:paraId="0B0550FE" w14:textId="77777777" w:rsidR="00C33FF1" w:rsidRPr="00F245E6" w:rsidRDefault="00C33FF1" w:rsidP="00305183">
            <w:pPr>
              <w:rPr>
                <w:rFonts w:cs="Calibri Light"/>
              </w:rPr>
            </w:pPr>
            <w:r w:rsidRPr="00F245E6">
              <w:rPr>
                <w:rFonts w:cs="Calibri Light"/>
              </w:rPr>
              <w:t>Gibt es einen Beschluss des Konzeptes für den lokalen und regionalen Handel mit Energie?</w:t>
            </w:r>
          </w:p>
          <w:p w14:paraId="6600DCBD" w14:textId="77777777" w:rsidR="00C33FF1" w:rsidRPr="00F245E6" w:rsidRDefault="00C33FF1" w:rsidP="00305183">
            <w:pPr>
              <w:rPr>
                <w:rFonts w:cs="Calibri Light"/>
              </w:rPr>
            </w:pPr>
            <w:r w:rsidRPr="00F245E6">
              <w:rPr>
                <w:rFonts w:cs="Calibri Light"/>
              </w:rPr>
              <w:t>(Ja = 2 Punkte)</w:t>
            </w:r>
          </w:p>
        </w:tc>
        <w:tc>
          <w:tcPr>
            <w:tcW w:w="827" w:type="dxa"/>
            <w:vMerge w:val="restart"/>
          </w:tcPr>
          <w:p w14:paraId="4A212EE7" w14:textId="77777777" w:rsidR="00C33FF1" w:rsidRPr="00F245E6" w:rsidRDefault="00C33FF1" w:rsidP="00305183">
            <w:pPr>
              <w:rPr>
                <w:rFonts w:cs="Calibri Light"/>
              </w:rPr>
            </w:pPr>
            <w:r w:rsidRPr="00F245E6">
              <w:rPr>
                <w:rFonts w:cs="Calibri Light"/>
              </w:rPr>
              <w:t>mögl.</w:t>
            </w:r>
          </w:p>
          <w:p w14:paraId="76113180" w14:textId="77777777" w:rsidR="00C33FF1" w:rsidRPr="00F245E6" w:rsidRDefault="00C33FF1" w:rsidP="00305183">
            <w:pPr>
              <w:jc w:val="center"/>
              <w:rPr>
                <w:rFonts w:cs="Calibri Light"/>
                <w:b/>
              </w:rPr>
            </w:pPr>
            <w:r w:rsidRPr="00F245E6">
              <w:rPr>
                <w:rFonts w:cs="Calibri Light"/>
                <w:b/>
              </w:rPr>
              <w:t>2 (K)</w:t>
            </w:r>
          </w:p>
        </w:tc>
        <w:tc>
          <w:tcPr>
            <w:tcW w:w="827" w:type="dxa"/>
            <w:vMerge w:val="restart"/>
          </w:tcPr>
          <w:p w14:paraId="0CA4F6B0" w14:textId="77777777" w:rsidR="00C33FF1" w:rsidRPr="00F245E6" w:rsidRDefault="00C33FF1" w:rsidP="00305183">
            <w:pPr>
              <w:rPr>
                <w:rFonts w:cs="Calibri Light"/>
              </w:rPr>
            </w:pPr>
            <w:r w:rsidRPr="00F245E6">
              <w:rPr>
                <w:rFonts w:cs="Calibri Light"/>
              </w:rPr>
              <w:t>tats.</w:t>
            </w:r>
          </w:p>
          <w:p w14:paraId="2F9862BB" w14:textId="77777777" w:rsidR="00C33FF1" w:rsidRPr="00F245E6" w:rsidRDefault="00C33FF1" w:rsidP="00305183">
            <w:pPr>
              <w:jc w:val="center"/>
              <w:rPr>
                <w:rFonts w:cs="Calibri Light"/>
                <w:b/>
              </w:rPr>
            </w:pPr>
          </w:p>
        </w:tc>
      </w:tr>
      <w:tr w:rsidR="00C33FF1" w:rsidRPr="00F245E6" w14:paraId="597D959F" w14:textId="77777777" w:rsidTr="00A7012D">
        <w:tc>
          <w:tcPr>
            <w:tcW w:w="988" w:type="dxa"/>
          </w:tcPr>
          <w:p w14:paraId="026DC889" w14:textId="73C0D1F1" w:rsidR="00C33FF1" w:rsidRPr="00F245E6" w:rsidRDefault="00C33FF1" w:rsidP="00305183">
            <w:pPr>
              <w:rPr>
                <w:rFonts w:cs="Calibri Light"/>
              </w:rPr>
            </w:pPr>
          </w:p>
        </w:tc>
        <w:tc>
          <w:tcPr>
            <w:tcW w:w="6645" w:type="dxa"/>
          </w:tcPr>
          <w:p w14:paraId="48B2DAEE" w14:textId="77777777" w:rsidR="00C33FF1" w:rsidRPr="00F245E6" w:rsidRDefault="00C33FF1" w:rsidP="00305183">
            <w:pPr>
              <w:rPr>
                <w:rFonts w:cs="Calibri Light"/>
                <w:color w:val="C00000"/>
              </w:rPr>
            </w:pPr>
          </w:p>
        </w:tc>
        <w:tc>
          <w:tcPr>
            <w:tcW w:w="827" w:type="dxa"/>
            <w:vMerge/>
          </w:tcPr>
          <w:p w14:paraId="1085A7EB" w14:textId="77777777" w:rsidR="00C33FF1" w:rsidRPr="00F245E6" w:rsidRDefault="00C33FF1" w:rsidP="00305183">
            <w:pPr>
              <w:rPr>
                <w:rFonts w:cs="Calibri Light"/>
              </w:rPr>
            </w:pPr>
          </w:p>
        </w:tc>
        <w:tc>
          <w:tcPr>
            <w:tcW w:w="827" w:type="dxa"/>
            <w:vMerge/>
          </w:tcPr>
          <w:p w14:paraId="7287A97A" w14:textId="77777777" w:rsidR="00C33FF1" w:rsidRPr="00F245E6" w:rsidRDefault="00C33FF1" w:rsidP="00305183">
            <w:pPr>
              <w:rPr>
                <w:rFonts w:cs="Calibri Light"/>
              </w:rPr>
            </w:pPr>
          </w:p>
        </w:tc>
      </w:tr>
    </w:tbl>
    <w:p w14:paraId="41E1C89B"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7E52CFE1" w14:textId="77777777" w:rsidTr="00A7012D">
        <w:tc>
          <w:tcPr>
            <w:tcW w:w="988" w:type="dxa"/>
          </w:tcPr>
          <w:p w14:paraId="0DD9C5F7" w14:textId="77777777" w:rsidR="00C33FF1" w:rsidRPr="00F245E6" w:rsidRDefault="00C33FF1" w:rsidP="00305183">
            <w:pPr>
              <w:rPr>
                <w:rFonts w:cs="Calibri Light"/>
              </w:rPr>
            </w:pPr>
            <w:r w:rsidRPr="00F245E6">
              <w:rPr>
                <w:rFonts w:cs="Calibri Light"/>
              </w:rPr>
              <w:t>G.4.4.b</w:t>
            </w:r>
          </w:p>
        </w:tc>
        <w:tc>
          <w:tcPr>
            <w:tcW w:w="6645" w:type="dxa"/>
          </w:tcPr>
          <w:p w14:paraId="768C5E88" w14:textId="466FB3D5" w:rsidR="00C33FF1" w:rsidRPr="00F245E6" w:rsidRDefault="00C33FF1" w:rsidP="00305183">
            <w:pPr>
              <w:rPr>
                <w:rFonts w:cs="Calibri Light"/>
              </w:rPr>
            </w:pPr>
            <w:r w:rsidRPr="00F245E6">
              <w:rPr>
                <w:rFonts w:cs="Calibri Light"/>
              </w:rPr>
              <w:t xml:space="preserve">Gibt es Umsetzung von Maßnahmen aus dem Konzept </w:t>
            </w:r>
            <w:r w:rsidR="005B0259">
              <w:rPr>
                <w:rFonts w:cs="Calibri Light"/>
              </w:rPr>
              <w:t>l</w:t>
            </w:r>
            <w:r w:rsidRPr="00F245E6">
              <w:rPr>
                <w:rFonts w:cs="Calibri Light"/>
              </w:rPr>
              <w:t>okaler Energiehandel innerhalb der letzten 5 Jahre? Beschreibung</w:t>
            </w:r>
          </w:p>
          <w:p w14:paraId="02138464" w14:textId="77777777" w:rsidR="00C33FF1" w:rsidRPr="00F245E6" w:rsidRDefault="00C33FF1" w:rsidP="00305183">
            <w:pPr>
              <w:rPr>
                <w:rFonts w:cs="Calibri Light"/>
              </w:rPr>
            </w:pPr>
            <w:r w:rsidRPr="00F245E6">
              <w:rPr>
                <w:rFonts w:cs="Calibri Light"/>
              </w:rPr>
              <w:t>(Ja + Beschreibung, 2 Punkte je Maßnahme)</w:t>
            </w:r>
          </w:p>
        </w:tc>
        <w:tc>
          <w:tcPr>
            <w:tcW w:w="827" w:type="dxa"/>
            <w:vMerge w:val="restart"/>
          </w:tcPr>
          <w:p w14:paraId="41CAA2E8" w14:textId="77777777" w:rsidR="00C33FF1" w:rsidRPr="00F245E6" w:rsidRDefault="00C33FF1" w:rsidP="00305183">
            <w:pPr>
              <w:rPr>
                <w:rFonts w:cs="Calibri Light"/>
              </w:rPr>
            </w:pPr>
            <w:r w:rsidRPr="00F245E6">
              <w:rPr>
                <w:rFonts w:cs="Calibri Light"/>
              </w:rPr>
              <w:t>mögl.</w:t>
            </w:r>
          </w:p>
          <w:p w14:paraId="15D86911" w14:textId="77777777" w:rsidR="00C33FF1" w:rsidRPr="00F245E6" w:rsidRDefault="00C33FF1" w:rsidP="00305183">
            <w:pPr>
              <w:jc w:val="center"/>
              <w:rPr>
                <w:rFonts w:cs="Calibri Light"/>
                <w:b/>
              </w:rPr>
            </w:pPr>
            <w:r w:rsidRPr="00F245E6">
              <w:rPr>
                <w:rFonts w:cs="Calibri Light"/>
                <w:b/>
              </w:rPr>
              <w:t>4 (K)</w:t>
            </w:r>
          </w:p>
        </w:tc>
        <w:tc>
          <w:tcPr>
            <w:tcW w:w="827" w:type="dxa"/>
            <w:vMerge w:val="restart"/>
          </w:tcPr>
          <w:p w14:paraId="2A435FEF" w14:textId="77777777" w:rsidR="00C33FF1" w:rsidRPr="00F245E6" w:rsidRDefault="00C33FF1" w:rsidP="00305183">
            <w:pPr>
              <w:rPr>
                <w:rFonts w:cs="Calibri Light"/>
              </w:rPr>
            </w:pPr>
            <w:r w:rsidRPr="00F245E6">
              <w:rPr>
                <w:rFonts w:cs="Calibri Light"/>
              </w:rPr>
              <w:t>tats.</w:t>
            </w:r>
          </w:p>
          <w:p w14:paraId="75C4147C" w14:textId="77777777" w:rsidR="00C33FF1" w:rsidRPr="00F245E6" w:rsidRDefault="00C33FF1" w:rsidP="00305183">
            <w:pPr>
              <w:jc w:val="center"/>
              <w:rPr>
                <w:rFonts w:cs="Calibri Light"/>
                <w:b/>
              </w:rPr>
            </w:pPr>
          </w:p>
        </w:tc>
      </w:tr>
      <w:tr w:rsidR="00C33FF1" w:rsidRPr="00F245E6" w14:paraId="47B968E4" w14:textId="77777777" w:rsidTr="00A7012D">
        <w:tc>
          <w:tcPr>
            <w:tcW w:w="988" w:type="dxa"/>
          </w:tcPr>
          <w:p w14:paraId="49FDEE3D" w14:textId="77777777" w:rsidR="00C33FF1" w:rsidRPr="00F245E6" w:rsidRDefault="00C33FF1" w:rsidP="00305183">
            <w:pPr>
              <w:rPr>
                <w:rFonts w:cs="Calibri Light"/>
              </w:rPr>
            </w:pPr>
          </w:p>
        </w:tc>
        <w:tc>
          <w:tcPr>
            <w:tcW w:w="6645" w:type="dxa"/>
          </w:tcPr>
          <w:p w14:paraId="2DA96B9C" w14:textId="77777777" w:rsidR="00C33FF1" w:rsidRPr="00F245E6" w:rsidRDefault="00C33FF1" w:rsidP="00305183">
            <w:pPr>
              <w:rPr>
                <w:rFonts w:cs="Calibri Light"/>
                <w:color w:val="C00000"/>
              </w:rPr>
            </w:pPr>
          </w:p>
        </w:tc>
        <w:tc>
          <w:tcPr>
            <w:tcW w:w="827" w:type="dxa"/>
            <w:vMerge/>
          </w:tcPr>
          <w:p w14:paraId="57920428" w14:textId="77777777" w:rsidR="00C33FF1" w:rsidRPr="00F245E6" w:rsidRDefault="00C33FF1" w:rsidP="00305183">
            <w:pPr>
              <w:rPr>
                <w:rFonts w:cs="Calibri Light"/>
              </w:rPr>
            </w:pPr>
          </w:p>
        </w:tc>
        <w:tc>
          <w:tcPr>
            <w:tcW w:w="827" w:type="dxa"/>
            <w:vMerge/>
          </w:tcPr>
          <w:p w14:paraId="17B64D1F" w14:textId="77777777" w:rsidR="00C33FF1" w:rsidRPr="00F245E6" w:rsidRDefault="00C33FF1" w:rsidP="00305183">
            <w:pPr>
              <w:rPr>
                <w:rFonts w:cs="Calibri Light"/>
              </w:rPr>
            </w:pPr>
          </w:p>
        </w:tc>
      </w:tr>
    </w:tbl>
    <w:p w14:paraId="2EF9C95F"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6A5044DC" w14:textId="77777777" w:rsidTr="00A7012D">
        <w:tc>
          <w:tcPr>
            <w:tcW w:w="988" w:type="dxa"/>
          </w:tcPr>
          <w:p w14:paraId="3FAF137C" w14:textId="77777777" w:rsidR="00C33FF1" w:rsidRPr="00F245E6" w:rsidRDefault="00C33FF1" w:rsidP="00305183">
            <w:pPr>
              <w:rPr>
                <w:rFonts w:cs="Calibri Light"/>
              </w:rPr>
            </w:pPr>
            <w:r w:rsidRPr="00F245E6">
              <w:rPr>
                <w:rFonts w:cs="Calibri Light"/>
              </w:rPr>
              <w:t>G.4.4.c</w:t>
            </w:r>
          </w:p>
        </w:tc>
        <w:tc>
          <w:tcPr>
            <w:tcW w:w="6645" w:type="dxa"/>
          </w:tcPr>
          <w:p w14:paraId="3A8B4AF2" w14:textId="7673C6BD" w:rsidR="00C33FF1" w:rsidRPr="00F245E6" w:rsidRDefault="00C33FF1" w:rsidP="00305183">
            <w:pPr>
              <w:rPr>
                <w:rFonts w:cs="Calibri Light"/>
              </w:rPr>
            </w:pPr>
            <w:r w:rsidRPr="00F245E6">
              <w:rPr>
                <w:rFonts w:cs="Calibri Light"/>
              </w:rPr>
              <w:t xml:space="preserve">Gibt es eine Bereitstellung von lokal angepassten Finanzierungs- oder Beteiligungsmodellen für Gemeinschaftsanlagen (z.B. Biomasseheizwerk, </w:t>
            </w:r>
            <w:r w:rsidR="00D7115E">
              <w:rPr>
                <w:rFonts w:cs="Calibri Light"/>
              </w:rPr>
              <w:t>Photovoltaik</w:t>
            </w:r>
            <w:r w:rsidRPr="00F245E6">
              <w:rPr>
                <w:rFonts w:cs="Calibri Light"/>
              </w:rPr>
              <w:t>anlage, Windkraftanlage) in Kooperation mit anderen Organisationen?</w:t>
            </w:r>
          </w:p>
          <w:p w14:paraId="0CC70A06" w14:textId="77777777" w:rsidR="00C33FF1" w:rsidRPr="00F245E6" w:rsidRDefault="00C33FF1" w:rsidP="00305183">
            <w:pPr>
              <w:rPr>
                <w:rFonts w:cs="Calibri Light"/>
              </w:rPr>
            </w:pPr>
            <w:r w:rsidRPr="00F245E6">
              <w:rPr>
                <w:rFonts w:cs="Calibri Light"/>
              </w:rPr>
              <w:t>(Ja + Beschreibung = 3 Punkte)</w:t>
            </w:r>
          </w:p>
        </w:tc>
        <w:tc>
          <w:tcPr>
            <w:tcW w:w="827" w:type="dxa"/>
            <w:vMerge w:val="restart"/>
          </w:tcPr>
          <w:p w14:paraId="4AD82F11" w14:textId="77777777" w:rsidR="00C33FF1" w:rsidRPr="00F245E6" w:rsidRDefault="00C33FF1" w:rsidP="00305183">
            <w:pPr>
              <w:rPr>
                <w:rFonts w:cs="Calibri Light"/>
              </w:rPr>
            </w:pPr>
            <w:r w:rsidRPr="00F245E6">
              <w:rPr>
                <w:rFonts w:cs="Calibri Light"/>
              </w:rPr>
              <w:t>mögl.</w:t>
            </w:r>
          </w:p>
          <w:p w14:paraId="6292836E" w14:textId="77777777" w:rsidR="00C33FF1" w:rsidRPr="00F245E6" w:rsidRDefault="00C33FF1" w:rsidP="00305183">
            <w:pPr>
              <w:jc w:val="center"/>
              <w:rPr>
                <w:rFonts w:cs="Calibri Light"/>
                <w:b/>
              </w:rPr>
            </w:pPr>
            <w:r w:rsidRPr="00F245E6">
              <w:rPr>
                <w:rFonts w:cs="Calibri Light"/>
                <w:b/>
              </w:rPr>
              <w:t>3 (K)</w:t>
            </w:r>
          </w:p>
        </w:tc>
        <w:tc>
          <w:tcPr>
            <w:tcW w:w="827" w:type="dxa"/>
            <w:vMerge w:val="restart"/>
          </w:tcPr>
          <w:p w14:paraId="29C8EE26" w14:textId="77777777" w:rsidR="00C33FF1" w:rsidRPr="00F245E6" w:rsidRDefault="00C33FF1" w:rsidP="00305183">
            <w:pPr>
              <w:rPr>
                <w:rFonts w:cs="Calibri Light"/>
              </w:rPr>
            </w:pPr>
            <w:r w:rsidRPr="00F245E6">
              <w:rPr>
                <w:rFonts w:cs="Calibri Light"/>
              </w:rPr>
              <w:t>tats.</w:t>
            </w:r>
          </w:p>
          <w:p w14:paraId="1C6503D2" w14:textId="77777777" w:rsidR="00C33FF1" w:rsidRPr="00F245E6" w:rsidRDefault="00C33FF1" w:rsidP="00305183">
            <w:pPr>
              <w:jc w:val="center"/>
              <w:rPr>
                <w:rFonts w:cs="Calibri Light"/>
                <w:b/>
              </w:rPr>
            </w:pPr>
          </w:p>
        </w:tc>
      </w:tr>
      <w:tr w:rsidR="00C33FF1" w:rsidRPr="00F245E6" w14:paraId="4B1905D6" w14:textId="77777777" w:rsidTr="00A7012D">
        <w:tc>
          <w:tcPr>
            <w:tcW w:w="988" w:type="dxa"/>
          </w:tcPr>
          <w:p w14:paraId="246EA741" w14:textId="77777777" w:rsidR="00C33FF1" w:rsidRPr="00F245E6" w:rsidRDefault="00C33FF1" w:rsidP="00305183">
            <w:pPr>
              <w:rPr>
                <w:rFonts w:cs="Calibri Light"/>
              </w:rPr>
            </w:pPr>
          </w:p>
        </w:tc>
        <w:tc>
          <w:tcPr>
            <w:tcW w:w="6645" w:type="dxa"/>
          </w:tcPr>
          <w:p w14:paraId="441341B4" w14:textId="77777777" w:rsidR="00C33FF1" w:rsidRPr="00F245E6" w:rsidRDefault="00C33FF1" w:rsidP="00305183">
            <w:pPr>
              <w:rPr>
                <w:rFonts w:cs="Calibri Light"/>
                <w:color w:val="C00000"/>
              </w:rPr>
            </w:pPr>
          </w:p>
        </w:tc>
        <w:tc>
          <w:tcPr>
            <w:tcW w:w="827" w:type="dxa"/>
            <w:vMerge/>
          </w:tcPr>
          <w:p w14:paraId="31CC6F1B" w14:textId="77777777" w:rsidR="00C33FF1" w:rsidRPr="00F245E6" w:rsidRDefault="00C33FF1" w:rsidP="00305183">
            <w:pPr>
              <w:rPr>
                <w:rFonts w:cs="Calibri Light"/>
              </w:rPr>
            </w:pPr>
          </w:p>
        </w:tc>
        <w:tc>
          <w:tcPr>
            <w:tcW w:w="827" w:type="dxa"/>
            <w:vMerge/>
          </w:tcPr>
          <w:p w14:paraId="0ACF3B0D" w14:textId="77777777" w:rsidR="00C33FF1" w:rsidRPr="00F245E6" w:rsidRDefault="00C33FF1" w:rsidP="00305183">
            <w:pPr>
              <w:rPr>
                <w:rFonts w:cs="Calibri Light"/>
              </w:rPr>
            </w:pPr>
          </w:p>
        </w:tc>
      </w:tr>
    </w:tbl>
    <w:p w14:paraId="1A01D1B7"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C33FF1" w:rsidRPr="00F245E6" w14:paraId="316518FE" w14:textId="77777777" w:rsidTr="00A7012D">
        <w:tc>
          <w:tcPr>
            <w:tcW w:w="988" w:type="dxa"/>
          </w:tcPr>
          <w:p w14:paraId="52D70D54" w14:textId="77777777" w:rsidR="00C33FF1" w:rsidRPr="00F245E6" w:rsidRDefault="00C33FF1" w:rsidP="00305183">
            <w:pPr>
              <w:rPr>
                <w:rFonts w:cs="Calibri Light"/>
              </w:rPr>
            </w:pPr>
            <w:r w:rsidRPr="00F245E6">
              <w:rPr>
                <w:rFonts w:cs="Calibri Light"/>
              </w:rPr>
              <w:t>G.4.4.d</w:t>
            </w:r>
          </w:p>
        </w:tc>
        <w:tc>
          <w:tcPr>
            <w:tcW w:w="6646" w:type="dxa"/>
          </w:tcPr>
          <w:p w14:paraId="1F274408" w14:textId="77777777" w:rsidR="00C33FF1" w:rsidRPr="00F245E6" w:rsidRDefault="00C33FF1" w:rsidP="00305183">
            <w:pPr>
              <w:rPr>
                <w:rFonts w:cs="Calibri Light"/>
              </w:rPr>
            </w:pPr>
            <w:r w:rsidRPr="00F245E6">
              <w:rPr>
                <w:rFonts w:cs="Calibri Light"/>
              </w:rPr>
              <w:t>Gibt es eine organisatorische oder finanzielle Unterstützung von Energieperformance-</w:t>
            </w:r>
            <w:proofErr w:type="spellStart"/>
            <w:r w:rsidRPr="00F245E6">
              <w:rPr>
                <w:rFonts w:cs="Calibri Light"/>
              </w:rPr>
              <w:t>Contracting</w:t>
            </w:r>
            <w:proofErr w:type="spellEnd"/>
            <w:r w:rsidRPr="00F245E6">
              <w:rPr>
                <w:rFonts w:cs="Calibri Light"/>
              </w:rPr>
              <w:t xml:space="preserve"> von Verbrauchern oder Produzenten?</w:t>
            </w:r>
          </w:p>
          <w:p w14:paraId="4069ABB1" w14:textId="77777777" w:rsidR="00C33FF1" w:rsidRPr="00F245E6" w:rsidRDefault="00C33FF1" w:rsidP="00305183">
            <w:pPr>
              <w:rPr>
                <w:rFonts w:cs="Calibri Light"/>
              </w:rPr>
            </w:pPr>
            <w:r w:rsidRPr="00F245E6">
              <w:rPr>
                <w:rFonts w:cs="Calibri Light"/>
              </w:rPr>
              <w:t>(Ja + Beschreibung = 3 Punkte)</w:t>
            </w:r>
          </w:p>
        </w:tc>
        <w:tc>
          <w:tcPr>
            <w:tcW w:w="826" w:type="dxa"/>
            <w:vMerge w:val="restart"/>
          </w:tcPr>
          <w:p w14:paraId="30EC7566" w14:textId="77777777" w:rsidR="00C33FF1" w:rsidRPr="00F245E6" w:rsidRDefault="00C33FF1" w:rsidP="00305183">
            <w:pPr>
              <w:rPr>
                <w:rFonts w:cs="Calibri Light"/>
              </w:rPr>
            </w:pPr>
            <w:r w:rsidRPr="00F245E6">
              <w:rPr>
                <w:rFonts w:cs="Calibri Light"/>
              </w:rPr>
              <w:t>mögl.</w:t>
            </w:r>
          </w:p>
          <w:p w14:paraId="7A60AA8F" w14:textId="77777777" w:rsidR="00C33FF1" w:rsidRPr="00F245E6" w:rsidRDefault="00C33FF1" w:rsidP="00305183">
            <w:pPr>
              <w:jc w:val="center"/>
              <w:rPr>
                <w:rFonts w:cs="Calibri Light"/>
                <w:b/>
              </w:rPr>
            </w:pPr>
            <w:r w:rsidRPr="00F245E6">
              <w:rPr>
                <w:rFonts w:cs="Calibri Light"/>
                <w:b/>
              </w:rPr>
              <w:t>3 (K)</w:t>
            </w:r>
          </w:p>
        </w:tc>
        <w:tc>
          <w:tcPr>
            <w:tcW w:w="827" w:type="dxa"/>
            <w:vMerge w:val="restart"/>
          </w:tcPr>
          <w:p w14:paraId="697C2E5A" w14:textId="77777777" w:rsidR="00C33FF1" w:rsidRPr="00F245E6" w:rsidRDefault="00C33FF1" w:rsidP="00305183">
            <w:pPr>
              <w:rPr>
                <w:rFonts w:cs="Calibri Light"/>
              </w:rPr>
            </w:pPr>
            <w:r w:rsidRPr="00F245E6">
              <w:rPr>
                <w:rFonts w:cs="Calibri Light"/>
              </w:rPr>
              <w:t>tats.</w:t>
            </w:r>
          </w:p>
          <w:p w14:paraId="5C0B1D04" w14:textId="77777777" w:rsidR="00C33FF1" w:rsidRPr="00F245E6" w:rsidRDefault="00C33FF1" w:rsidP="00305183">
            <w:pPr>
              <w:jc w:val="center"/>
              <w:rPr>
                <w:rFonts w:cs="Calibri Light"/>
                <w:b/>
              </w:rPr>
            </w:pPr>
          </w:p>
        </w:tc>
      </w:tr>
      <w:tr w:rsidR="00C33FF1" w:rsidRPr="00F245E6" w14:paraId="1818B39C" w14:textId="77777777" w:rsidTr="00A7012D">
        <w:tc>
          <w:tcPr>
            <w:tcW w:w="988" w:type="dxa"/>
          </w:tcPr>
          <w:p w14:paraId="0E7C8964" w14:textId="77777777" w:rsidR="00C33FF1" w:rsidRPr="00F245E6" w:rsidRDefault="00C33FF1" w:rsidP="00305183">
            <w:pPr>
              <w:rPr>
                <w:rFonts w:cs="Calibri Light"/>
              </w:rPr>
            </w:pPr>
          </w:p>
        </w:tc>
        <w:tc>
          <w:tcPr>
            <w:tcW w:w="6646" w:type="dxa"/>
          </w:tcPr>
          <w:p w14:paraId="5AAF6EE2" w14:textId="77777777" w:rsidR="00C33FF1" w:rsidRPr="00F245E6" w:rsidRDefault="00C33FF1" w:rsidP="00305183">
            <w:pPr>
              <w:rPr>
                <w:rFonts w:cs="Calibri Light"/>
                <w:color w:val="C00000"/>
              </w:rPr>
            </w:pPr>
          </w:p>
        </w:tc>
        <w:tc>
          <w:tcPr>
            <w:tcW w:w="826" w:type="dxa"/>
            <w:vMerge/>
          </w:tcPr>
          <w:p w14:paraId="173DBEBA" w14:textId="77777777" w:rsidR="00C33FF1" w:rsidRPr="00F245E6" w:rsidRDefault="00C33FF1" w:rsidP="00305183">
            <w:pPr>
              <w:rPr>
                <w:rFonts w:cs="Calibri Light"/>
              </w:rPr>
            </w:pPr>
          </w:p>
        </w:tc>
        <w:tc>
          <w:tcPr>
            <w:tcW w:w="827" w:type="dxa"/>
            <w:vMerge/>
          </w:tcPr>
          <w:p w14:paraId="36CAAB41" w14:textId="77777777" w:rsidR="00C33FF1" w:rsidRPr="00F245E6" w:rsidRDefault="00C33FF1" w:rsidP="00305183">
            <w:pPr>
              <w:rPr>
                <w:rFonts w:cs="Calibri Light"/>
              </w:rPr>
            </w:pPr>
          </w:p>
        </w:tc>
      </w:tr>
    </w:tbl>
    <w:p w14:paraId="06AF16BB"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5480C89E" w14:textId="77777777" w:rsidTr="00A7012D">
        <w:tc>
          <w:tcPr>
            <w:tcW w:w="988" w:type="dxa"/>
          </w:tcPr>
          <w:p w14:paraId="0607BA1C" w14:textId="77777777" w:rsidR="00C33FF1" w:rsidRPr="00F245E6" w:rsidRDefault="00C33FF1" w:rsidP="00305183">
            <w:pPr>
              <w:rPr>
                <w:rFonts w:cs="Calibri Light"/>
              </w:rPr>
            </w:pPr>
            <w:r w:rsidRPr="00F245E6">
              <w:rPr>
                <w:rFonts w:cs="Calibri Light"/>
              </w:rPr>
              <w:t>G.4.4.e</w:t>
            </w:r>
          </w:p>
        </w:tc>
        <w:tc>
          <w:tcPr>
            <w:tcW w:w="6645" w:type="dxa"/>
          </w:tcPr>
          <w:p w14:paraId="717B8428" w14:textId="60D56A3A" w:rsidR="00C33FF1" w:rsidRPr="00F245E6" w:rsidRDefault="00C33FF1" w:rsidP="00305183">
            <w:pPr>
              <w:rPr>
                <w:rFonts w:cs="Calibri Light"/>
              </w:rPr>
            </w:pPr>
            <w:r w:rsidRPr="00F245E6">
              <w:rPr>
                <w:rFonts w:cs="Calibri Light"/>
              </w:rPr>
              <w:t xml:space="preserve">Gibt es eine organisatorische oder finanzielle Unterstützung der einzelnen Bürger in der gemeinsamen Beschaffung von </w:t>
            </w:r>
            <w:r w:rsidR="00D7115E">
              <w:rPr>
                <w:rFonts w:cs="Calibri Light"/>
              </w:rPr>
              <w:t>Photovoltaik</w:t>
            </w:r>
            <w:r w:rsidRPr="00F245E6">
              <w:rPr>
                <w:rFonts w:cs="Calibri Light"/>
              </w:rPr>
              <w:t>anlagen oder ähnlichem innerhalb der letzten 5 Jahre?</w:t>
            </w:r>
          </w:p>
          <w:p w14:paraId="2A89F761" w14:textId="77777777" w:rsidR="00C33FF1" w:rsidRPr="00F245E6" w:rsidRDefault="00C33FF1" w:rsidP="00305183">
            <w:pPr>
              <w:rPr>
                <w:rFonts w:cs="Calibri Light"/>
              </w:rPr>
            </w:pPr>
            <w:r w:rsidRPr="00F245E6">
              <w:rPr>
                <w:rFonts w:cs="Calibri Light"/>
              </w:rPr>
              <w:t>(Ja + Beschreibung = 3 Punkte)</w:t>
            </w:r>
          </w:p>
        </w:tc>
        <w:tc>
          <w:tcPr>
            <w:tcW w:w="827" w:type="dxa"/>
            <w:vMerge w:val="restart"/>
          </w:tcPr>
          <w:p w14:paraId="09E42007" w14:textId="77777777" w:rsidR="00C33FF1" w:rsidRPr="00F245E6" w:rsidRDefault="00C33FF1" w:rsidP="00305183">
            <w:pPr>
              <w:rPr>
                <w:rFonts w:cs="Calibri Light"/>
              </w:rPr>
            </w:pPr>
            <w:r w:rsidRPr="00F245E6">
              <w:rPr>
                <w:rFonts w:cs="Calibri Light"/>
              </w:rPr>
              <w:t>mögl.</w:t>
            </w:r>
          </w:p>
          <w:p w14:paraId="0FAD7394" w14:textId="77777777" w:rsidR="00C33FF1" w:rsidRPr="00F245E6" w:rsidRDefault="00C33FF1" w:rsidP="00305183">
            <w:pPr>
              <w:jc w:val="center"/>
              <w:rPr>
                <w:rFonts w:cs="Calibri Light"/>
                <w:b/>
              </w:rPr>
            </w:pPr>
            <w:r w:rsidRPr="00F245E6">
              <w:rPr>
                <w:rFonts w:cs="Calibri Light"/>
                <w:b/>
              </w:rPr>
              <w:t>3 (K)</w:t>
            </w:r>
          </w:p>
        </w:tc>
        <w:tc>
          <w:tcPr>
            <w:tcW w:w="827" w:type="dxa"/>
            <w:vMerge w:val="restart"/>
          </w:tcPr>
          <w:p w14:paraId="0C37AFBD" w14:textId="77777777" w:rsidR="00C33FF1" w:rsidRPr="00F245E6" w:rsidRDefault="00C33FF1" w:rsidP="00305183">
            <w:pPr>
              <w:rPr>
                <w:rFonts w:cs="Calibri Light"/>
              </w:rPr>
            </w:pPr>
            <w:r w:rsidRPr="00F245E6">
              <w:rPr>
                <w:rFonts w:cs="Calibri Light"/>
              </w:rPr>
              <w:t>tats.</w:t>
            </w:r>
          </w:p>
          <w:p w14:paraId="4F5D9743" w14:textId="77777777" w:rsidR="00C33FF1" w:rsidRPr="00F245E6" w:rsidRDefault="00C33FF1" w:rsidP="00305183">
            <w:pPr>
              <w:jc w:val="center"/>
              <w:rPr>
                <w:rFonts w:cs="Calibri Light"/>
                <w:b/>
              </w:rPr>
            </w:pPr>
          </w:p>
        </w:tc>
      </w:tr>
      <w:tr w:rsidR="00C33FF1" w:rsidRPr="00F245E6" w14:paraId="54D212D7" w14:textId="77777777" w:rsidTr="00A7012D">
        <w:tc>
          <w:tcPr>
            <w:tcW w:w="988" w:type="dxa"/>
          </w:tcPr>
          <w:p w14:paraId="6B9D4916" w14:textId="77777777" w:rsidR="00C33FF1" w:rsidRPr="00F245E6" w:rsidRDefault="00C33FF1" w:rsidP="00305183">
            <w:pPr>
              <w:rPr>
                <w:rFonts w:cs="Calibri Light"/>
              </w:rPr>
            </w:pPr>
          </w:p>
        </w:tc>
        <w:tc>
          <w:tcPr>
            <w:tcW w:w="6645" w:type="dxa"/>
          </w:tcPr>
          <w:p w14:paraId="0C09BC38" w14:textId="77777777" w:rsidR="00C33FF1" w:rsidRPr="00F245E6" w:rsidRDefault="00C33FF1" w:rsidP="00305183">
            <w:pPr>
              <w:rPr>
                <w:rFonts w:cs="Calibri Light"/>
                <w:color w:val="C00000"/>
              </w:rPr>
            </w:pPr>
          </w:p>
        </w:tc>
        <w:tc>
          <w:tcPr>
            <w:tcW w:w="827" w:type="dxa"/>
            <w:vMerge/>
          </w:tcPr>
          <w:p w14:paraId="6C86611F" w14:textId="77777777" w:rsidR="00C33FF1" w:rsidRPr="00F245E6" w:rsidRDefault="00C33FF1" w:rsidP="00305183">
            <w:pPr>
              <w:rPr>
                <w:rFonts w:cs="Calibri Light"/>
              </w:rPr>
            </w:pPr>
          </w:p>
        </w:tc>
        <w:tc>
          <w:tcPr>
            <w:tcW w:w="827" w:type="dxa"/>
            <w:vMerge/>
          </w:tcPr>
          <w:p w14:paraId="7A48C59D" w14:textId="77777777" w:rsidR="00C33FF1" w:rsidRPr="00F245E6" w:rsidRDefault="00C33FF1" w:rsidP="00305183">
            <w:pPr>
              <w:rPr>
                <w:rFonts w:cs="Calibri Light"/>
              </w:rPr>
            </w:pPr>
          </w:p>
        </w:tc>
      </w:tr>
    </w:tbl>
    <w:p w14:paraId="03B1E61A"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33FF1" w:rsidRPr="00F245E6" w14:paraId="2BB6AD11" w14:textId="77777777" w:rsidTr="00A7012D">
        <w:tc>
          <w:tcPr>
            <w:tcW w:w="988" w:type="dxa"/>
          </w:tcPr>
          <w:p w14:paraId="5AD524F9" w14:textId="77777777" w:rsidR="00C33FF1" w:rsidRPr="00F245E6" w:rsidRDefault="00C33FF1" w:rsidP="00305183">
            <w:pPr>
              <w:rPr>
                <w:rFonts w:cs="Calibri Light"/>
              </w:rPr>
            </w:pPr>
            <w:r w:rsidRPr="00F245E6">
              <w:rPr>
                <w:rFonts w:cs="Calibri Light"/>
              </w:rPr>
              <w:t>G.4.6.a</w:t>
            </w:r>
          </w:p>
        </w:tc>
        <w:tc>
          <w:tcPr>
            <w:tcW w:w="6645" w:type="dxa"/>
          </w:tcPr>
          <w:p w14:paraId="3DF840C5" w14:textId="77777777" w:rsidR="00C33FF1" w:rsidRPr="00F245E6" w:rsidRDefault="00C33FF1" w:rsidP="00305183">
            <w:pPr>
              <w:rPr>
                <w:rFonts w:cs="Calibri Light"/>
              </w:rPr>
            </w:pPr>
            <w:r w:rsidRPr="00F245E6">
              <w:rPr>
                <w:rFonts w:cs="Calibri Light"/>
              </w:rPr>
              <w:t xml:space="preserve">Gibt es eine Öffentlichkeitsarbeit im Bereich wirtschaftliche Entwicklung im Gemeindeblatt (oder Ähnlichem), an der Amtstafel sowie auf der Website? </w:t>
            </w:r>
          </w:p>
          <w:p w14:paraId="77D99703" w14:textId="77777777" w:rsidR="00C33FF1" w:rsidRPr="00F245E6" w:rsidRDefault="00C33FF1" w:rsidP="00305183">
            <w:pPr>
              <w:rPr>
                <w:rFonts w:cs="Calibri Light"/>
              </w:rPr>
            </w:pPr>
            <w:r w:rsidRPr="00F245E6">
              <w:rPr>
                <w:rFonts w:cs="Calibri Light"/>
              </w:rPr>
              <w:t>(Ja = 2 Punkte)</w:t>
            </w:r>
          </w:p>
        </w:tc>
        <w:tc>
          <w:tcPr>
            <w:tcW w:w="827" w:type="dxa"/>
            <w:vMerge w:val="restart"/>
          </w:tcPr>
          <w:p w14:paraId="718338EF" w14:textId="77777777" w:rsidR="00C33FF1" w:rsidRPr="00F245E6" w:rsidRDefault="00C33FF1" w:rsidP="00305183">
            <w:pPr>
              <w:rPr>
                <w:rFonts w:cs="Calibri Light"/>
              </w:rPr>
            </w:pPr>
            <w:r w:rsidRPr="00F245E6">
              <w:rPr>
                <w:rFonts w:cs="Calibri Light"/>
              </w:rPr>
              <w:t>mögl.</w:t>
            </w:r>
          </w:p>
          <w:p w14:paraId="522C29ED" w14:textId="77777777" w:rsidR="00C33FF1" w:rsidRPr="00F245E6" w:rsidRDefault="00C33FF1" w:rsidP="00305183">
            <w:pPr>
              <w:jc w:val="center"/>
              <w:rPr>
                <w:rFonts w:cs="Calibri Light"/>
                <w:b/>
              </w:rPr>
            </w:pPr>
            <w:r w:rsidRPr="00F245E6">
              <w:rPr>
                <w:rFonts w:cs="Calibri Light"/>
                <w:b/>
              </w:rPr>
              <w:t>2 (K)</w:t>
            </w:r>
          </w:p>
        </w:tc>
        <w:tc>
          <w:tcPr>
            <w:tcW w:w="827" w:type="dxa"/>
            <w:vMerge w:val="restart"/>
          </w:tcPr>
          <w:p w14:paraId="035141BE" w14:textId="77777777" w:rsidR="00C33FF1" w:rsidRPr="00F245E6" w:rsidRDefault="00C33FF1" w:rsidP="00305183">
            <w:pPr>
              <w:rPr>
                <w:rFonts w:cs="Calibri Light"/>
              </w:rPr>
            </w:pPr>
            <w:r w:rsidRPr="00F245E6">
              <w:rPr>
                <w:rFonts w:cs="Calibri Light"/>
              </w:rPr>
              <w:t>tats.</w:t>
            </w:r>
          </w:p>
          <w:p w14:paraId="5F53C4ED" w14:textId="77777777" w:rsidR="00C33FF1" w:rsidRPr="00F245E6" w:rsidRDefault="00C33FF1" w:rsidP="00305183">
            <w:pPr>
              <w:jc w:val="center"/>
              <w:rPr>
                <w:rFonts w:cs="Calibri Light"/>
                <w:b/>
              </w:rPr>
            </w:pPr>
          </w:p>
        </w:tc>
      </w:tr>
      <w:tr w:rsidR="00C33FF1" w:rsidRPr="00F245E6" w14:paraId="5D2D1279" w14:textId="77777777" w:rsidTr="00A7012D">
        <w:tc>
          <w:tcPr>
            <w:tcW w:w="988" w:type="dxa"/>
          </w:tcPr>
          <w:p w14:paraId="1A1A1E0D" w14:textId="77777777" w:rsidR="00C33FF1" w:rsidRPr="00F245E6" w:rsidRDefault="00C33FF1" w:rsidP="00305183">
            <w:pPr>
              <w:rPr>
                <w:rFonts w:cs="Calibri Light"/>
              </w:rPr>
            </w:pPr>
          </w:p>
        </w:tc>
        <w:tc>
          <w:tcPr>
            <w:tcW w:w="6645" w:type="dxa"/>
          </w:tcPr>
          <w:p w14:paraId="76FF8706" w14:textId="77777777" w:rsidR="00C33FF1" w:rsidRPr="00F245E6" w:rsidRDefault="00C33FF1" w:rsidP="00305183">
            <w:pPr>
              <w:rPr>
                <w:rFonts w:cs="Calibri Light"/>
                <w:color w:val="C00000"/>
              </w:rPr>
            </w:pPr>
          </w:p>
        </w:tc>
        <w:tc>
          <w:tcPr>
            <w:tcW w:w="827" w:type="dxa"/>
            <w:vMerge/>
          </w:tcPr>
          <w:p w14:paraId="43EBFB1F" w14:textId="77777777" w:rsidR="00C33FF1" w:rsidRPr="00F245E6" w:rsidRDefault="00C33FF1" w:rsidP="00305183">
            <w:pPr>
              <w:rPr>
                <w:rFonts w:cs="Calibri Light"/>
              </w:rPr>
            </w:pPr>
          </w:p>
        </w:tc>
        <w:tc>
          <w:tcPr>
            <w:tcW w:w="827" w:type="dxa"/>
            <w:vMerge/>
          </w:tcPr>
          <w:p w14:paraId="4F0DBD89" w14:textId="77777777" w:rsidR="00C33FF1" w:rsidRPr="00F245E6" w:rsidRDefault="00C33FF1" w:rsidP="00305183">
            <w:pPr>
              <w:rPr>
                <w:rFonts w:cs="Calibri Light"/>
              </w:rPr>
            </w:pPr>
          </w:p>
        </w:tc>
      </w:tr>
    </w:tbl>
    <w:p w14:paraId="252AA6C4"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8D5B46" w:rsidRPr="00F245E6" w14:paraId="0EAA43C0" w14:textId="77777777" w:rsidTr="00A7012D">
        <w:tc>
          <w:tcPr>
            <w:tcW w:w="988" w:type="dxa"/>
          </w:tcPr>
          <w:p w14:paraId="704C7BE0" w14:textId="77777777" w:rsidR="008D5B46" w:rsidRPr="00F245E6" w:rsidRDefault="008D5B46" w:rsidP="00305183">
            <w:pPr>
              <w:rPr>
                <w:rFonts w:cs="Calibri Light"/>
              </w:rPr>
            </w:pPr>
            <w:r w:rsidRPr="00F245E6">
              <w:rPr>
                <w:rFonts w:cs="Calibri Light"/>
              </w:rPr>
              <w:t>G.4.6.b</w:t>
            </w:r>
          </w:p>
        </w:tc>
        <w:tc>
          <w:tcPr>
            <w:tcW w:w="6646" w:type="dxa"/>
          </w:tcPr>
          <w:p w14:paraId="413935F0" w14:textId="5952ACE2" w:rsidR="008D5B46" w:rsidRPr="00F245E6" w:rsidRDefault="008D5B46" w:rsidP="00305183">
            <w:pPr>
              <w:rPr>
                <w:rFonts w:cs="Calibri Light"/>
              </w:rPr>
            </w:pPr>
            <w:r w:rsidRPr="00F245E6">
              <w:rPr>
                <w:rFonts w:cs="Calibri Light"/>
              </w:rPr>
              <w:t xml:space="preserve">Gibt es eine Öffentlichkeitsarbeit im Bereich wirtschaftliche Entwicklung mittels Postwurf, </w:t>
            </w:r>
            <w:r w:rsidR="00CB242C" w:rsidRPr="00F245E6">
              <w:rPr>
                <w:rFonts w:cs="Calibri Light"/>
              </w:rPr>
              <w:t>E-Mail</w:t>
            </w:r>
            <w:r w:rsidRPr="00F245E6">
              <w:rPr>
                <w:rFonts w:cs="Calibri Light"/>
              </w:rPr>
              <w:t>, Facebook, Twitter?</w:t>
            </w:r>
          </w:p>
          <w:p w14:paraId="4AD711E0" w14:textId="77777777" w:rsidR="008D5B46" w:rsidRPr="00F245E6" w:rsidRDefault="008D5B46" w:rsidP="00305183">
            <w:pPr>
              <w:rPr>
                <w:rFonts w:cs="Calibri Light"/>
              </w:rPr>
            </w:pPr>
            <w:r w:rsidRPr="00F245E6">
              <w:rPr>
                <w:rFonts w:cs="Calibri Light"/>
              </w:rPr>
              <w:t>(Ja = 1 Punkt)</w:t>
            </w:r>
          </w:p>
        </w:tc>
        <w:tc>
          <w:tcPr>
            <w:tcW w:w="826" w:type="dxa"/>
            <w:vMerge w:val="restart"/>
          </w:tcPr>
          <w:p w14:paraId="37D5A879" w14:textId="77777777" w:rsidR="008D5B46" w:rsidRPr="00F245E6" w:rsidRDefault="008D5B46" w:rsidP="00305183">
            <w:pPr>
              <w:rPr>
                <w:rFonts w:cs="Calibri Light"/>
              </w:rPr>
            </w:pPr>
            <w:r w:rsidRPr="00F245E6">
              <w:rPr>
                <w:rFonts w:cs="Calibri Light"/>
              </w:rPr>
              <w:t>mögl.</w:t>
            </w:r>
          </w:p>
          <w:p w14:paraId="1AAD0B97" w14:textId="77777777" w:rsidR="008D5B46" w:rsidRPr="00F245E6" w:rsidRDefault="008D5B46" w:rsidP="00305183">
            <w:pPr>
              <w:jc w:val="center"/>
              <w:rPr>
                <w:rFonts w:cs="Calibri Light"/>
                <w:b/>
              </w:rPr>
            </w:pPr>
            <w:r w:rsidRPr="00F245E6">
              <w:rPr>
                <w:rFonts w:cs="Calibri Light"/>
                <w:b/>
              </w:rPr>
              <w:t>1 (K)</w:t>
            </w:r>
          </w:p>
        </w:tc>
        <w:tc>
          <w:tcPr>
            <w:tcW w:w="827" w:type="dxa"/>
            <w:vMerge w:val="restart"/>
          </w:tcPr>
          <w:p w14:paraId="7BA26D54" w14:textId="77777777" w:rsidR="008D5B46" w:rsidRPr="00F245E6" w:rsidRDefault="008D5B46" w:rsidP="00305183">
            <w:pPr>
              <w:rPr>
                <w:rFonts w:cs="Calibri Light"/>
              </w:rPr>
            </w:pPr>
            <w:r w:rsidRPr="00F245E6">
              <w:rPr>
                <w:rFonts w:cs="Calibri Light"/>
              </w:rPr>
              <w:t>tats.</w:t>
            </w:r>
          </w:p>
          <w:p w14:paraId="214928AD" w14:textId="77777777" w:rsidR="008D5B46" w:rsidRPr="00F245E6" w:rsidRDefault="008D5B46" w:rsidP="00305183">
            <w:pPr>
              <w:jc w:val="center"/>
              <w:rPr>
                <w:rFonts w:cs="Calibri Light"/>
                <w:b/>
              </w:rPr>
            </w:pPr>
          </w:p>
        </w:tc>
      </w:tr>
      <w:tr w:rsidR="008D5B46" w:rsidRPr="00F245E6" w14:paraId="641DE59A" w14:textId="77777777" w:rsidTr="00A7012D">
        <w:tc>
          <w:tcPr>
            <w:tcW w:w="988" w:type="dxa"/>
          </w:tcPr>
          <w:p w14:paraId="34F5DA7E" w14:textId="77777777" w:rsidR="008D5B46" w:rsidRPr="00F245E6" w:rsidRDefault="008D5B46" w:rsidP="00305183">
            <w:pPr>
              <w:rPr>
                <w:rFonts w:cs="Calibri Light"/>
              </w:rPr>
            </w:pPr>
          </w:p>
        </w:tc>
        <w:tc>
          <w:tcPr>
            <w:tcW w:w="6646" w:type="dxa"/>
          </w:tcPr>
          <w:p w14:paraId="56CBE106" w14:textId="77777777" w:rsidR="008D5B46" w:rsidRPr="00F245E6" w:rsidRDefault="008D5B46" w:rsidP="00305183">
            <w:pPr>
              <w:rPr>
                <w:rFonts w:cs="Calibri Light"/>
                <w:color w:val="C00000"/>
              </w:rPr>
            </w:pPr>
          </w:p>
        </w:tc>
        <w:tc>
          <w:tcPr>
            <w:tcW w:w="826" w:type="dxa"/>
            <w:vMerge/>
          </w:tcPr>
          <w:p w14:paraId="6684876F" w14:textId="77777777" w:rsidR="008D5B46" w:rsidRPr="00F245E6" w:rsidRDefault="008D5B46" w:rsidP="00305183">
            <w:pPr>
              <w:rPr>
                <w:rFonts w:cs="Calibri Light"/>
              </w:rPr>
            </w:pPr>
          </w:p>
        </w:tc>
        <w:tc>
          <w:tcPr>
            <w:tcW w:w="827" w:type="dxa"/>
            <w:vMerge/>
          </w:tcPr>
          <w:p w14:paraId="054C8884" w14:textId="77777777" w:rsidR="008D5B46" w:rsidRPr="00F245E6" w:rsidRDefault="008D5B46" w:rsidP="00305183">
            <w:pPr>
              <w:rPr>
                <w:rFonts w:cs="Calibri Light"/>
              </w:rPr>
            </w:pPr>
          </w:p>
        </w:tc>
      </w:tr>
    </w:tbl>
    <w:p w14:paraId="69FE20E1"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35E2BB0C" w14:textId="77777777" w:rsidTr="00A7012D">
        <w:tc>
          <w:tcPr>
            <w:tcW w:w="988" w:type="dxa"/>
          </w:tcPr>
          <w:p w14:paraId="55405312" w14:textId="77777777" w:rsidR="008D5B46" w:rsidRPr="00F245E6" w:rsidRDefault="008D5B46" w:rsidP="00305183">
            <w:pPr>
              <w:rPr>
                <w:rFonts w:cs="Calibri Light"/>
              </w:rPr>
            </w:pPr>
            <w:r w:rsidRPr="00F245E6">
              <w:rPr>
                <w:rFonts w:cs="Calibri Light"/>
              </w:rPr>
              <w:t>G.4.6.c</w:t>
            </w:r>
          </w:p>
        </w:tc>
        <w:tc>
          <w:tcPr>
            <w:tcW w:w="6645" w:type="dxa"/>
          </w:tcPr>
          <w:p w14:paraId="1FBFB2A2" w14:textId="77777777" w:rsidR="008D5B46" w:rsidRPr="00F245E6" w:rsidRDefault="008D5B46" w:rsidP="00305183">
            <w:pPr>
              <w:rPr>
                <w:rFonts w:cs="Calibri Light"/>
              </w:rPr>
            </w:pPr>
            <w:r w:rsidRPr="00F245E6">
              <w:rPr>
                <w:rFonts w:cs="Calibri Light"/>
              </w:rPr>
              <w:t>Gibt es sonstige Öffentlichkeitsarbeit im Rahmen der Umsetzungen einzelner Maßnahmen z.B. Aktionstag etc.? Beschreibung</w:t>
            </w:r>
          </w:p>
          <w:p w14:paraId="1834A335" w14:textId="77777777" w:rsidR="008D5B46" w:rsidRPr="00F245E6" w:rsidRDefault="008D5B46" w:rsidP="00305183">
            <w:pPr>
              <w:rPr>
                <w:rFonts w:cs="Calibri Light"/>
              </w:rPr>
            </w:pPr>
            <w:r w:rsidRPr="00F245E6">
              <w:rPr>
                <w:rFonts w:cs="Calibri Light"/>
              </w:rPr>
              <w:t>(Ja + Beschreibung, 1 Punkt je Maßnahme)</w:t>
            </w:r>
          </w:p>
        </w:tc>
        <w:tc>
          <w:tcPr>
            <w:tcW w:w="827" w:type="dxa"/>
            <w:vMerge w:val="restart"/>
          </w:tcPr>
          <w:p w14:paraId="3665DE21" w14:textId="77777777" w:rsidR="008D5B46" w:rsidRPr="00F245E6" w:rsidRDefault="008D5B46" w:rsidP="00305183">
            <w:pPr>
              <w:rPr>
                <w:rFonts w:cs="Calibri Light"/>
              </w:rPr>
            </w:pPr>
            <w:r w:rsidRPr="00F245E6">
              <w:rPr>
                <w:rFonts w:cs="Calibri Light"/>
              </w:rPr>
              <w:t>mögl.</w:t>
            </w:r>
          </w:p>
          <w:p w14:paraId="7D076277" w14:textId="77777777" w:rsidR="008D5B46" w:rsidRPr="00F245E6" w:rsidRDefault="008D5B46" w:rsidP="00305183">
            <w:pPr>
              <w:jc w:val="center"/>
              <w:rPr>
                <w:rFonts w:cs="Calibri Light"/>
                <w:b/>
              </w:rPr>
            </w:pPr>
            <w:r w:rsidRPr="00F245E6">
              <w:rPr>
                <w:rFonts w:cs="Calibri Light"/>
                <w:b/>
              </w:rPr>
              <w:t>3 (K)</w:t>
            </w:r>
          </w:p>
        </w:tc>
        <w:tc>
          <w:tcPr>
            <w:tcW w:w="827" w:type="dxa"/>
            <w:vMerge w:val="restart"/>
          </w:tcPr>
          <w:p w14:paraId="1F595E34" w14:textId="77777777" w:rsidR="008D5B46" w:rsidRPr="00F245E6" w:rsidRDefault="008D5B46" w:rsidP="00305183">
            <w:pPr>
              <w:rPr>
                <w:rFonts w:cs="Calibri Light"/>
              </w:rPr>
            </w:pPr>
            <w:r w:rsidRPr="00F245E6">
              <w:rPr>
                <w:rFonts w:cs="Calibri Light"/>
              </w:rPr>
              <w:t>tats.</w:t>
            </w:r>
          </w:p>
          <w:p w14:paraId="427FA4D1" w14:textId="77777777" w:rsidR="008D5B46" w:rsidRPr="00F245E6" w:rsidRDefault="008D5B46" w:rsidP="00305183">
            <w:pPr>
              <w:jc w:val="center"/>
              <w:rPr>
                <w:rFonts w:cs="Calibri Light"/>
                <w:b/>
              </w:rPr>
            </w:pPr>
          </w:p>
        </w:tc>
      </w:tr>
      <w:tr w:rsidR="008D5B46" w:rsidRPr="00F245E6" w14:paraId="0F28F65B" w14:textId="77777777" w:rsidTr="00A7012D">
        <w:tc>
          <w:tcPr>
            <w:tcW w:w="988" w:type="dxa"/>
          </w:tcPr>
          <w:p w14:paraId="562E7C05" w14:textId="77777777" w:rsidR="008D5B46" w:rsidRPr="00F245E6" w:rsidRDefault="008D5B46" w:rsidP="00305183">
            <w:pPr>
              <w:rPr>
                <w:rFonts w:cs="Calibri Light"/>
              </w:rPr>
            </w:pPr>
          </w:p>
        </w:tc>
        <w:tc>
          <w:tcPr>
            <w:tcW w:w="6645" w:type="dxa"/>
          </w:tcPr>
          <w:p w14:paraId="5058C2A7" w14:textId="77777777" w:rsidR="008D5B46" w:rsidRPr="00F245E6" w:rsidRDefault="008D5B46" w:rsidP="00305183">
            <w:pPr>
              <w:rPr>
                <w:rFonts w:cs="Calibri Light"/>
                <w:color w:val="C00000"/>
              </w:rPr>
            </w:pPr>
          </w:p>
        </w:tc>
        <w:tc>
          <w:tcPr>
            <w:tcW w:w="827" w:type="dxa"/>
            <w:vMerge/>
          </w:tcPr>
          <w:p w14:paraId="78305DA7" w14:textId="77777777" w:rsidR="008D5B46" w:rsidRPr="00F245E6" w:rsidRDefault="008D5B46" w:rsidP="00305183">
            <w:pPr>
              <w:rPr>
                <w:rFonts w:cs="Calibri Light"/>
              </w:rPr>
            </w:pPr>
          </w:p>
        </w:tc>
        <w:tc>
          <w:tcPr>
            <w:tcW w:w="827" w:type="dxa"/>
            <w:vMerge/>
          </w:tcPr>
          <w:p w14:paraId="7285B977" w14:textId="77777777" w:rsidR="008D5B46" w:rsidRPr="00F245E6" w:rsidRDefault="008D5B46" w:rsidP="00305183">
            <w:pPr>
              <w:rPr>
                <w:rFonts w:cs="Calibri Light"/>
              </w:rPr>
            </w:pPr>
          </w:p>
        </w:tc>
      </w:tr>
    </w:tbl>
    <w:p w14:paraId="317FB8BB" w14:textId="77777777" w:rsidR="00D94C7A" w:rsidRPr="00F245E6" w:rsidRDefault="00D94C7A" w:rsidP="00D94C7A">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8D5B46" w:rsidRPr="00F245E6" w14:paraId="7EA22B42" w14:textId="77777777" w:rsidTr="00A7012D">
        <w:tc>
          <w:tcPr>
            <w:tcW w:w="988" w:type="dxa"/>
          </w:tcPr>
          <w:p w14:paraId="0BDEB634" w14:textId="77777777" w:rsidR="008D5B46" w:rsidRPr="00F245E6" w:rsidRDefault="008D5B46" w:rsidP="00305183">
            <w:pPr>
              <w:rPr>
                <w:rFonts w:cs="Calibri Light"/>
              </w:rPr>
            </w:pPr>
            <w:r w:rsidRPr="00F245E6">
              <w:rPr>
                <w:rFonts w:cs="Calibri Light"/>
              </w:rPr>
              <w:t>G.4.5.f</w:t>
            </w:r>
          </w:p>
        </w:tc>
        <w:tc>
          <w:tcPr>
            <w:tcW w:w="6643" w:type="dxa"/>
          </w:tcPr>
          <w:p w14:paraId="7A009B50" w14:textId="53BF5223" w:rsidR="008D5B46" w:rsidRPr="00F245E6" w:rsidRDefault="008D5B46" w:rsidP="00305183">
            <w:pPr>
              <w:rPr>
                <w:rFonts w:cs="Calibri Light"/>
              </w:rPr>
            </w:pPr>
            <w:r w:rsidRPr="00F245E6">
              <w:rPr>
                <w:rFonts w:cs="Calibri Light"/>
              </w:rPr>
              <w:t>Welche Unterstützung benötigt bzw. welche Wünsche hat die Gemeinde an die Landesregierung bezüglich dem Thema Finanzen? (Differenzierung nach fachlicher/idee</w:t>
            </w:r>
            <w:r w:rsidR="00CB242C">
              <w:rPr>
                <w:rFonts w:cs="Calibri Light"/>
              </w:rPr>
              <w:t>l</w:t>
            </w:r>
            <w:r w:rsidRPr="00F245E6">
              <w:rPr>
                <w:rFonts w:cs="Calibri Light"/>
              </w:rPr>
              <w:t>ler/finanzieller Unterstützung)</w:t>
            </w:r>
          </w:p>
          <w:p w14:paraId="045355A3" w14:textId="77777777" w:rsidR="008D5B46" w:rsidRPr="00F245E6" w:rsidRDefault="008D5B46" w:rsidP="00305183">
            <w:pPr>
              <w:rPr>
                <w:rFonts w:cs="Calibri Light"/>
              </w:rPr>
            </w:pPr>
            <w:r w:rsidRPr="00F245E6">
              <w:rPr>
                <w:rFonts w:cs="Calibri Light"/>
              </w:rPr>
              <w:t>(Beschreibung, 0,5 Punkte pro Wunsch)</w:t>
            </w:r>
          </w:p>
        </w:tc>
        <w:tc>
          <w:tcPr>
            <w:tcW w:w="828" w:type="dxa"/>
            <w:vMerge w:val="restart"/>
          </w:tcPr>
          <w:p w14:paraId="0C08EE36" w14:textId="77777777" w:rsidR="008D5B46" w:rsidRPr="00F245E6" w:rsidRDefault="008D5B46" w:rsidP="00305183">
            <w:pPr>
              <w:rPr>
                <w:rFonts w:cs="Calibri Light"/>
              </w:rPr>
            </w:pPr>
            <w:r w:rsidRPr="00F245E6">
              <w:rPr>
                <w:rFonts w:cs="Calibri Light"/>
              </w:rPr>
              <w:t>mögl.</w:t>
            </w:r>
          </w:p>
          <w:p w14:paraId="4DA75699" w14:textId="77777777" w:rsidR="008D5B46" w:rsidRPr="00F245E6" w:rsidRDefault="008D5B46" w:rsidP="00305183">
            <w:pPr>
              <w:jc w:val="center"/>
              <w:rPr>
                <w:rFonts w:cs="Calibri Light"/>
                <w:b/>
              </w:rPr>
            </w:pPr>
            <w:r w:rsidRPr="00F245E6">
              <w:rPr>
                <w:rFonts w:cs="Calibri Light"/>
                <w:b/>
              </w:rPr>
              <w:t>2 (K)</w:t>
            </w:r>
          </w:p>
        </w:tc>
        <w:tc>
          <w:tcPr>
            <w:tcW w:w="828" w:type="dxa"/>
            <w:vMerge w:val="restart"/>
          </w:tcPr>
          <w:p w14:paraId="27B20247" w14:textId="77777777" w:rsidR="008D5B46" w:rsidRPr="00F245E6" w:rsidRDefault="008D5B46" w:rsidP="00305183">
            <w:pPr>
              <w:rPr>
                <w:rFonts w:cs="Calibri Light"/>
              </w:rPr>
            </w:pPr>
            <w:r w:rsidRPr="00F245E6">
              <w:rPr>
                <w:rFonts w:cs="Calibri Light"/>
              </w:rPr>
              <w:t>tats.</w:t>
            </w:r>
          </w:p>
          <w:p w14:paraId="730E1756" w14:textId="77777777" w:rsidR="008D5B46" w:rsidRPr="00F245E6" w:rsidRDefault="008D5B46" w:rsidP="00305183">
            <w:pPr>
              <w:jc w:val="center"/>
              <w:rPr>
                <w:rFonts w:cs="Calibri Light"/>
                <w:b/>
              </w:rPr>
            </w:pPr>
          </w:p>
        </w:tc>
      </w:tr>
      <w:tr w:rsidR="008D5B46" w:rsidRPr="00F245E6" w14:paraId="4691BC12" w14:textId="77777777" w:rsidTr="00A7012D">
        <w:tc>
          <w:tcPr>
            <w:tcW w:w="988" w:type="dxa"/>
          </w:tcPr>
          <w:p w14:paraId="2E628E45" w14:textId="77777777" w:rsidR="008D5B46" w:rsidRPr="00F245E6" w:rsidRDefault="008D5B46" w:rsidP="00305183">
            <w:pPr>
              <w:rPr>
                <w:rFonts w:cs="Calibri Light"/>
              </w:rPr>
            </w:pPr>
          </w:p>
        </w:tc>
        <w:tc>
          <w:tcPr>
            <w:tcW w:w="6643" w:type="dxa"/>
          </w:tcPr>
          <w:p w14:paraId="15F8BA52" w14:textId="77777777" w:rsidR="008D5B46" w:rsidRPr="00F245E6" w:rsidRDefault="008D5B46" w:rsidP="00305183">
            <w:pPr>
              <w:rPr>
                <w:rFonts w:cs="Calibri Light"/>
                <w:color w:val="C00000"/>
              </w:rPr>
            </w:pPr>
          </w:p>
        </w:tc>
        <w:tc>
          <w:tcPr>
            <w:tcW w:w="828" w:type="dxa"/>
            <w:vMerge/>
          </w:tcPr>
          <w:p w14:paraId="021099AF" w14:textId="77777777" w:rsidR="008D5B46" w:rsidRPr="00F245E6" w:rsidRDefault="008D5B46" w:rsidP="00305183">
            <w:pPr>
              <w:rPr>
                <w:rFonts w:cs="Calibri Light"/>
              </w:rPr>
            </w:pPr>
          </w:p>
        </w:tc>
        <w:tc>
          <w:tcPr>
            <w:tcW w:w="828" w:type="dxa"/>
            <w:vMerge/>
          </w:tcPr>
          <w:p w14:paraId="51E48366" w14:textId="77777777" w:rsidR="008D5B46" w:rsidRPr="00F245E6" w:rsidRDefault="008D5B46" w:rsidP="00305183">
            <w:pPr>
              <w:rPr>
                <w:rFonts w:cs="Calibri Light"/>
              </w:rPr>
            </w:pPr>
          </w:p>
        </w:tc>
      </w:tr>
    </w:tbl>
    <w:p w14:paraId="5FE8CB1D" w14:textId="77777777" w:rsidR="00D94C7A" w:rsidRPr="00F245E6" w:rsidRDefault="00D94C7A" w:rsidP="00D94C7A">
      <w:pPr>
        <w:rPr>
          <w:rFonts w:cs="Calibri Light"/>
        </w:rPr>
      </w:pPr>
    </w:p>
    <w:p w14:paraId="146397F2" w14:textId="77777777" w:rsidR="00350F44" w:rsidRPr="00F245E6" w:rsidRDefault="00350F44" w:rsidP="00350F44">
      <w:pPr>
        <w:rPr>
          <w:rFonts w:cs="Calibri Light"/>
        </w:rPr>
      </w:pPr>
    </w:p>
    <w:p w14:paraId="4BC8EBCA" w14:textId="51AD3447" w:rsidR="00350F44" w:rsidRPr="00F245E6" w:rsidRDefault="00350F44" w:rsidP="00771EC7">
      <w:pPr>
        <w:pBdr>
          <w:top w:val="single" w:sz="4" w:space="1" w:color="auto"/>
          <w:left w:val="single" w:sz="4" w:space="4" w:color="auto"/>
          <w:bottom w:val="single" w:sz="4" w:space="1" w:color="auto"/>
          <w:right w:val="single" w:sz="4" w:space="4" w:color="auto"/>
        </w:pBdr>
        <w:shd w:val="clear" w:color="auto" w:fill="FFFF00"/>
        <w:tabs>
          <w:tab w:val="left" w:pos="426"/>
          <w:tab w:val="left" w:pos="2160"/>
        </w:tabs>
        <w:ind w:left="142" w:right="141"/>
        <w:rPr>
          <w:rFonts w:cs="Calibri Light"/>
          <w:b/>
          <w:color w:val="000000" w:themeColor="text1"/>
        </w:rPr>
      </w:pPr>
      <w:r w:rsidRPr="00F245E6">
        <w:rPr>
          <w:rFonts w:cs="Calibri Light"/>
          <w:b/>
          <w:color w:val="000000" w:themeColor="text1"/>
        </w:rPr>
        <w:lastRenderedPageBreak/>
        <w:t>H</w:t>
      </w:r>
      <w:r w:rsidRPr="00F245E6">
        <w:rPr>
          <w:rFonts w:cs="Calibri Light"/>
          <w:b/>
          <w:color w:val="000000" w:themeColor="text1"/>
        </w:rPr>
        <w:tab/>
        <w:t>Sicherheit</w:t>
      </w:r>
    </w:p>
    <w:p w14:paraId="760A8C28"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04C084E0" w14:textId="77777777" w:rsidTr="00A7012D">
        <w:tc>
          <w:tcPr>
            <w:tcW w:w="988" w:type="dxa"/>
          </w:tcPr>
          <w:p w14:paraId="0DAFCA54" w14:textId="77777777" w:rsidR="008D5B46" w:rsidRPr="00F245E6" w:rsidRDefault="008D5B46" w:rsidP="00305183">
            <w:pPr>
              <w:rPr>
                <w:rFonts w:cs="Calibri Light"/>
              </w:rPr>
            </w:pPr>
            <w:r w:rsidRPr="00F245E6">
              <w:rPr>
                <w:rFonts w:cs="Calibri Light"/>
              </w:rPr>
              <w:t>H.1.1.b</w:t>
            </w:r>
          </w:p>
        </w:tc>
        <w:tc>
          <w:tcPr>
            <w:tcW w:w="6645" w:type="dxa"/>
          </w:tcPr>
          <w:p w14:paraId="2BF1AC4B" w14:textId="77777777" w:rsidR="008D5B46" w:rsidRPr="00F245E6" w:rsidRDefault="008D5B46" w:rsidP="00305183">
            <w:pPr>
              <w:rPr>
                <w:rFonts w:cs="Calibri Light"/>
              </w:rPr>
            </w:pPr>
            <w:r w:rsidRPr="00F245E6">
              <w:rPr>
                <w:rFonts w:cs="Calibri Light"/>
              </w:rPr>
              <w:t>Wie lauten die Ziele im Umgang mit der Herausforderung Klimawandel?</w:t>
            </w:r>
          </w:p>
          <w:p w14:paraId="716B806D" w14:textId="77777777" w:rsidR="008D5B46" w:rsidRPr="00F245E6" w:rsidRDefault="008D5B46" w:rsidP="00305183">
            <w:pPr>
              <w:rPr>
                <w:rFonts w:cs="Calibri Light"/>
              </w:rPr>
            </w:pPr>
            <w:r w:rsidRPr="00F245E6">
              <w:rPr>
                <w:rFonts w:cs="Calibri Light"/>
              </w:rPr>
              <w:t>(Erläuterung = 2 Punkte)</w:t>
            </w:r>
          </w:p>
        </w:tc>
        <w:tc>
          <w:tcPr>
            <w:tcW w:w="827" w:type="dxa"/>
            <w:vMerge w:val="restart"/>
          </w:tcPr>
          <w:p w14:paraId="442AC4DE" w14:textId="77777777" w:rsidR="008D5B46" w:rsidRPr="00F245E6" w:rsidRDefault="008D5B46" w:rsidP="00305183">
            <w:pPr>
              <w:rPr>
                <w:rFonts w:cs="Calibri Light"/>
              </w:rPr>
            </w:pPr>
            <w:r w:rsidRPr="00F245E6">
              <w:rPr>
                <w:rFonts w:cs="Calibri Light"/>
              </w:rPr>
              <w:t>mögl.</w:t>
            </w:r>
          </w:p>
          <w:p w14:paraId="37CF4873" w14:textId="77777777" w:rsidR="008D5B46" w:rsidRPr="00F245E6" w:rsidRDefault="008D5B46" w:rsidP="00305183">
            <w:pPr>
              <w:jc w:val="center"/>
              <w:rPr>
                <w:rFonts w:cs="Calibri Light"/>
                <w:b/>
              </w:rPr>
            </w:pPr>
            <w:r w:rsidRPr="00F245E6">
              <w:rPr>
                <w:rFonts w:cs="Calibri Light"/>
                <w:b/>
              </w:rPr>
              <w:t>2 (M)</w:t>
            </w:r>
          </w:p>
        </w:tc>
        <w:tc>
          <w:tcPr>
            <w:tcW w:w="827" w:type="dxa"/>
            <w:vMerge w:val="restart"/>
          </w:tcPr>
          <w:p w14:paraId="261B286A" w14:textId="77777777" w:rsidR="008D5B46" w:rsidRPr="00F245E6" w:rsidRDefault="008D5B46" w:rsidP="00305183">
            <w:pPr>
              <w:rPr>
                <w:rFonts w:cs="Calibri Light"/>
              </w:rPr>
            </w:pPr>
            <w:r w:rsidRPr="00F245E6">
              <w:rPr>
                <w:rFonts w:cs="Calibri Light"/>
              </w:rPr>
              <w:t>tats.</w:t>
            </w:r>
          </w:p>
          <w:p w14:paraId="7AEA2CAB" w14:textId="77777777" w:rsidR="008D5B46" w:rsidRPr="00F245E6" w:rsidRDefault="008D5B46" w:rsidP="00305183">
            <w:pPr>
              <w:jc w:val="center"/>
              <w:rPr>
                <w:rFonts w:cs="Calibri Light"/>
                <w:b/>
              </w:rPr>
            </w:pPr>
          </w:p>
        </w:tc>
      </w:tr>
      <w:tr w:rsidR="008D5B46" w:rsidRPr="00F245E6" w14:paraId="121D82DF" w14:textId="77777777" w:rsidTr="00A7012D">
        <w:tc>
          <w:tcPr>
            <w:tcW w:w="988" w:type="dxa"/>
          </w:tcPr>
          <w:p w14:paraId="68B63673" w14:textId="77777777" w:rsidR="008D5B46" w:rsidRPr="00F245E6" w:rsidRDefault="008D5B46" w:rsidP="00305183">
            <w:pPr>
              <w:rPr>
                <w:rFonts w:cs="Calibri Light"/>
              </w:rPr>
            </w:pPr>
          </w:p>
        </w:tc>
        <w:tc>
          <w:tcPr>
            <w:tcW w:w="6645" w:type="dxa"/>
          </w:tcPr>
          <w:p w14:paraId="3153D902" w14:textId="77777777" w:rsidR="008D5B46" w:rsidRPr="00F245E6" w:rsidRDefault="008D5B46" w:rsidP="00305183">
            <w:pPr>
              <w:rPr>
                <w:rFonts w:cs="Calibri Light"/>
                <w:color w:val="C00000"/>
              </w:rPr>
            </w:pPr>
          </w:p>
        </w:tc>
        <w:tc>
          <w:tcPr>
            <w:tcW w:w="827" w:type="dxa"/>
            <w:vMerge/>
          </w:tcPr>
          <w:p w14:paraId="78B8E589" w14:textId="77777777" w:rsidR="008D5B46" w:rsidRPr="00F245E6" w:rsidRDefault="008D5B46" w:rsidP="00305183">
            <w:pPr>
              <w:rPr>
                <w:rFonts w:cs="Calibri Light"/>
              </w:rPr>
            </w:pPr>
          </w:p>
        </w:tc>
        <w:tc>
          <w:tcPr>
            <w:tcW w:w="827" w:type="dxa"/>
            <w:vMerge/>
          </w:tcPr>
          <w:p w14:paraId="684AA15E" w14:textId="77777777" w:rsidR="008D5B46" w:rsidRPr="00F245E6" w:rsidRDefault="008D5B46" w:rsidP="00305183">
            <w:pPr>
              <w:rPr>
                <w:rFonts w:cs="Calibri Light"/>
              </w:rPr>
            </w:pPr>
          </w:p>
        </w:tc>
      </w:tr>
    </w:tbl>
    <w:p w14:paraId="113251D2"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4"/>
        <w:gridCol w:w="827"/>
        <w:gridCol w:w="828"/>
      </w:tblGrid>
      <w:tr w:rsidR="008D5B46" w:rsidRPr="00F245E6" w14:paraId="2786FF08" w14:textId="77777777" w:rsidTr="00A7012D">
        <w:tc>
          <w:tcPr>
            <w:tcW w:w="988" w:type="dxa"/>
          </w:tcPr>
          <w:p w14:paraId="5279B097" w14:textId="77777777" w:rsidR="008D5B46" w:rsidRPr="00F245E6" w:rsidRDefault="008D5B46" w:rsidP="00305183">
            <w:pPr>
              <w:rPr>
                <w:rFonts w:cs="Calibri Light"/>
              </w:rPr>
            </w:pPr>
            <w:r w:rsidRPr="00F245E6">
              <w:rPr>
                <w:rFonts w:cs="Calibri Light"/>
              </w:rPr>
              <w:t>H.1.1.c</w:t>
            </w:r>
          </w:p>
        </w:tc>
        <w:tc>
          <w:tcPr>
            <w:tcW w:w="6644" w:type="dxa"/>
          </w:tcPr>
          <w:p w14:paraId="21787FC0" w14:textId="77777777" w:rsidR="008D5B46" w:rsidRPr="00F245E6" w:rsidRDefault="008D5B46" w:rsidP="00305183">
            <w:pPr>
              <w:rPr>
                <w:rFonts w:cs="Calibri Light"/>
              </w:rPr>
            </w:pPr>
            <w:r w:rsidRPr="00F245E6">
              <w:rPr>
                <w:rFonts w:cs="Calibri Light"/>
              </w:rPr>
              <w:t>Wie lauten die Ziele im Umgang mit der Herausforderung Ressourcenknappheit?</w:t>
            </w:r>
          </w:p>
          <w:p w14:paraId="26C9BBFF" w14:textId="77777777" w:rsidR="008D5B46" w:rsidRPr="00F245E6" w:rsidRDefault="008D5B46" w:rsidP="00305183">
            <w:pPr>
              <w:rPr>
                <w:rFonts w:cs="Calibri Light"/>
              </w:rPr>
            </w:pPr>
            <w:r w:rsidRPr="00F245E6">
              <w:rPr>
                <w:rFonts w:cs="Calibri Light"/>
              </w:rPr>
              <w:t>(Erläuterung = 2 Punkte)</w:t>
            </w:r>
          </w:p>
        </w:tc>
        <w:tc>
          <w:tcPr>
            <w:tcW w:w="827" w:type="dxa"/>
            <w:vMerge w:val="restart"/>
          </w:tcPr>
          <w:p w14:paraId="243DF7E9" w14:textId="77777777" w:rsidR="008D5B46" w:rsidRPr="00F245E6" w:rsidRDefault="008D5B46" w:rsidP="00305183">
            <w:pPr>
              <w:rPr>
                <w:rFonts w:cs="Calibri Light"/>
              </w:rPr>
            </w:pPr>
            <w:r w:rsidRPr="00F245E6">
              <w:rPr>
                <w:rFonts w:cs="Calibri Light"/>
              </w:rPr>
              <w:t>mögl.</w:t>
            </w:r>
          </w:p>
          <w:p w14:paraId="785C6A0D" w14:textId="77777777" w:rsidR="008D5B46" w:rsidRPr="00F245E6" w:rsidRDefault="008D5B46" w:rsidP="00305183">
            <w:pPr>
              <w:jc w:val="center"/>
              <w:rPr>
                <w:rFonts w:cs="Calibri Light"/>
                <w:b/>
              </w:rPr>
            </w:pPr>
            <w:r w:rsidRPr="00F245E6">
              <w:rPr>
                <w:rFonts w:cs="Calibri Light"/>
                <w:b/>
              </w:rPr>
              <w:t>2 (M)</w:t>
            </w:r>
          </w:p>
        </w:tc>
        <w:tc>
          <w:tcPr>
            <w:tcW w:w="828" w:type="dxa"/>
            <w:vMerge w:val="restart"/>
          </w:tcPr>
          <w:p w14:paraId="0C5D6EB6" w14:textId="77777777" w:rsidR="008D5B46" w:rsidRPr="00F245E6" w:rsidRDefault="008D5B46" w:rsidP="00305183">
            <w:pPr>
              <w:rPr>
                <w:rFonts w:cs="Calibri Light"/>
              </w:rPr>
            </w:pPr>
            <w:r w:rsidRPr="00F245E6">
              <w:rPr>
                <w:rFonts w:cs="Calibri Light"/>
              </w:rPr>
              <w:t>tats.</w:t>
            </w:r>
          </w:p>
          <w:p w14:paraId="776CE480" w14:textId="77777777" w:rsidR="008D5B46" w:rsidRPr="00F245E6" w:rsidRDefault="008D5B46" w:rsidP="00305183">
            <w:pPr>
              <w:jc w:val="center"/>
              <w:rPr>
                <w:rFonts w:cs="Calibri Light"/>
                <w:b/>
              </w:rPr>
            </w:pPr>
          </w:p>
        </w:tc>
      </w:tr>
      <w:tr w:rsidR="008D5B46" w:rsidRPr="00F245E6" w14:paraId="591A11FF" w14:textId="77777777" w:rsidTr="00A7012D">
        <w:tc>
          <w:tcPr>
            <w:tcW w:w="988" w:type="dxa"/>
          </w:tcPr>
          <w:p w14:paraId="00F2AB8E" w14:textId="77777777" w:rsidR="008D5B46" w:rsidRPr="00F245E6" w:rsidRDefault="008D5B46" w:rsidP="00305183">
            <w:pPr>
              <w:rPr>
                <w:rFonts w:cs="Calibri Light"/>
              </w:rPr>
            </w:pPr>
          </w:p>
        </w:tc>
        <w:tc>
          <w:tcPr>
            <w:tcW w:w="6644" w:type="dxa"/>
          </w:tcPr>
          <w:p w14:paraId="78AC0B4C" w14:textId="77777777" w:rsidR="008D5B46" w:rsidRPr="00F245E6" w:rsidRDefault="008D5B46" w:rsidP="00305183">
            <w:pPr>
              <w:rPr>
                <w:rFonts w:cs="Calibri Light"/>
                <w:color w:val="C00000"/>
              </w:rPr>
            </w:pPr>
          </w:p>
        </w:tc>
        <w:tc>
          <w:tcPr>
            <w:tcW w:w="827" w:type="dxa"/>
            <w:vMerge/>
          </w:tcPr>
          <w:p w14:paraId="7B3A62F6" w14:textId="77777777" w:rsidR="008D5B46" w:rsidRPr="00F245E6" w:rsidRDefault="008D5B46" w:rsidP="00305183">
            <w:pPr>
              <w:rPr>
                <w:rFonts w:cs="Calibri Light"/>
              </w:rPr>
            </w:pPr>
          </w:p>
        </w:tc>
        <w:tc>
          <w:tcPr>
            <w:tcW w:w="828" w:type="dxa"/>
            <w:vMerge/>
          </w:tcPr>
          <w:p w14:paraId="09F36298" w14:textId="77777777" w:rsidR="008D5B46" w:rsidRPr="00F245E6" w:rsidRDefault="008D5B46" w:rsidP="00305183">
            <w:pPr>
              <w:rPr>
                <w:rFonts w:cs="Calibri Light"/>
              </w:rPr>
            </w:pPr>
          </w:p>
        </w:tc>
      </w:tr>
    </w:tbl>
    <w:p w14:paraId="583146FE"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2C615E7B" w14:textId="77777777" w:rsidTr="00A7012D">
        <w:tc>
          <w:tcPr>
            <w:tcW w:w="988" w:type="dxa"/>
          </w:tcPr>
          <w:p w14:paraId="757D5291" w14:textId="77777777" w:rsidR="008D5B46" w:rsidRPr="00F245E6" w:rsidRDefault="008D5B46" w:rsidP="00305183">
            <w:pPr>
              <w:rPr>
                <w:rFonts w:cs="Calibri Light"/>
              </w:rPr>
            </w:pPr>
            <w:r w:rsidRPr="00F245E6">
              <w:rPr>
                <w:rFonts w:cs="Calibri Light"/>
              </w:rPr>
              <w:t>H.1.1.d</w:t>
            </w:r>
          </w:p>
        </w:tc>
        <w:tc>
          <w:tcPr>
            <w:tcW w:w="6645" w:type="dxa"/>
          </w:tcPr>
          <w:p w14:paraId="63D56BC6" w14:textId="77777777" w:rsidR="008D5B46" w:rsidRPr="00F245E6" w:rsidRDefault="008D5B46" w:rsidP="00305183">
            <w:pPr>
              <w:rPr>
                <w:rFonts w:cs="Calibri Light"/>
              </w:rPr>
            </w:pPr>
            <w:r w:rsidRPr="00F245E6">
              <w:rPr>
                <w:rFonts w:cs="Calibri Light"/>
              </w:rPr>
              <w:t>Wie lauten die Ziele im Umgang mit der Herausforderung Änderung der Gesellschaft?</w:t>
            </w:r>
          </w:p>
          <w:p w14:paraId="0D9488BD" w14:textId="77777777" w:rsidR="008D5B46" w:rsidRPr="00F245E6" w:rsidRDefault="008D5B46" w:rsidP="00305183">
            <w:pPr>
              <w:rPr>
                <w:rFonts w:cs="Calibri Light"/>
              </w:rPr>
            </w:pPr>
            <w:r w:rsidRPr="00F245E6">
              <w:rPr>
                <w:rFonts w:cs="Calibri Light"/>
              </w:rPr>
              <w:t>(Erläuterung = 2 Punkte)</w:t>
            </w:r>
          </w:p>
        </w:tc>
        <w:tc>
          <w:tcPr>
            <w:tcW w:w="827" w:type="dxa"/>
            <w:vMerge w:val="restart"/>
          </w:tcPr>
          <w:p w14:paraId="164E6D2A" w14:textId="77777777" w:rsidR="008D5B46" w:rsidRPr="00F245E6" w:rsidRDefault="008D5B46" w:rsidP="00305183">
            <w:pPr>
              <w:rPr>
                <w:rFonts w:cs="Calibri Light"/>
              </w:rPr>
            </w:pPr>
            <w:r w:rsidRPr="00F245E6">
              <w:rPr>
                <w:rFonts w:cs="Calibri Light"/>
              </w:rPr>
              <w:t>mögl.</w:t>
            </w:r>
          </w:p>
          <w:p w14:paraId="59BEA811" w14:textId="77777777" w:rsidR="008D5B46" w:rsidRPr="00F245E6" w:rsidRDefault="008D5B46" w:rsidP="00305183">
            <w:pPr>
              <w:jc w:val="center"/>
              <w:rPr>
                <w:rFonts w:cs="Calibri Light"/>
                <w:b/>
              </w:rPr>
            </w:pPr>
            <w:r w:rsidRPr="00F245E6">
              <w:rPr>
                <w:rFonts w:cs="Calibri Light"/>
                <w:b/>
              </w:rPr>
              <w:t>2 (M)</w:t>
            </w:r>
          </w:p>
        </w:tc>
        <w:tc>
          <w:tcPr>
            <w:tcW w:w="827" w:type="dxa"/>
            <w:vMerge w:val="restart"/>
          </w:tcPr>
          <w:p w14:paraId="02427CC8" w14:textId="77777777" w:rsidR="008D5B46" w:rsidRPr="00F245E6" w:rsidRDefault="008D5B46" w:rsidP="00305183">
            <w:pPr>
              <w:rPr>
                <w:rFonts w:cs="Calibri Light"/>
              </w:rPr>
            </w:pPr>
            <w:r w:rsidRPr="00F245E6">
              <w:rPr>
                <w:rFonts w:cs="Calibri Light"/>
              </w:rPr>
              <w:t>tats.</w:t>
            </w:r>
          </w:p>
          <w:p w14:paraId="4BB9A7A6" w14:textId="77777777" w:rsidR="008D5B46" w:rsidRPr="00F245E6" w:rsidRDefault="008D5B46" w:rsidP="00305183">
            <w:pPr>
              <w:jc w:val="center"/>
              <w:rPr>
                <w:rFonts w:cs="Calibri Light"/>
                <w:b/>
              </w:rPr>
            </w:pPr>
          </w:p>
        </w:tc>
      </w:tr>
      <w:tr w:rsidR="008D5B46" w:rsidRPr="00F245E6" w14:paraId="654E87AE" w14:textId="77777777" w:rsidTr="00A7012D">
        <w:tc>
          <w:tcPr>
            <w:tcW w:w="988" w:type="dxa"/>
          </w:tcPr>
          <w:p w14:paraId="2E7250A1" w14:textId="77777777" w:rsidR="008D5B46" w:rsidRPr="00F245E6" w:rsidRDefault="008D5B46" w:rsidP="00305183">
            <w:pPr>
              <w:rPr>
                <w:rFonts w:cs="Calibri Light"/>
              </w:rPr>
            </w:pPr>
          </w:p>
        </w:tc>
        <w:tc>
          <w:tcPr>
            <w:tcW w:w="6645" w:type="dxa"/>
          </w:tcPr>
          <w:p w14:paraId="728BEFF3" w14:textId="77777777" w:rsidR="008D5B46" w:rsidRPr="00F245E6" w:rsidRDefault="008D5B46" w:rsidP="00305183">
            <w:pPr>
              <w:rPr>
                <w:rFonts w:cs="Calibri Light"/>
                <w:color w:val="C00000"/>
              </w:rPr>
            </w:pPr>
          </w:p>
        </w:tc>
        <w:tc>
          <w:tcPr>
            <w:tcW w:w="827" w:type="dxa"/>
            <w:vMerge/>
          </w:tcPr>
          <w:p w14:paraId="7D8137B5" w14:textId="77777777" w:rsidR="008D5B46" w:rsidRPr="00F245E6" w:rsidRDefault="008D5B46" w:rsidP="00305183">
            <w:pPr>
              <w:rPr>
                <w:rFonts w:cs="Calibri Light"/>
              </w:rPr>
            </w:pPr>
          </w:p>
        </w:tc>
        <w:tc>
          <w:tcPr>
            <w:tcW w:w="827" w:type="dxa"/>
            <w:vMerge/>
          </w:tcPr>
          <w:p w14:paraId="61431376" w14:textId="77777777" w:rsidR="008D5B46" w:rsidRPr="00F245E6" w:rsidRDefault="008D5B46" w:rsidP="00305183">
            <w:pPr>
              <w:rPr>
                <w:rFonts w:cs="Calibri Light"/>
              </w:rPr>
            </w:pPr>
          </w:p>
        </w:tc>
      </w:tr>
    </w:tbl>
    <w:p w14:paraId="10B81B0B"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623386AB" w14:textId="77777777" w:rsidTr="00A7012D">
        <w:tc>
          <w:tcPr>
            <w:tcW w:w="988" w:type="dxa"/>
          </w:tcPr>
          <w:p w14:paraId="01F24001" w14:textId="77777777" w:rsidR="008D5B46" w:rsidRPr="00F245E6" w:rsidRDefault="008D5B46" w:rsidP="00305183">
            <w:pPr>
              <w:rPr>
                <w:rFonts w:cs="Calibri Light"/>
              </w:rPr>
            </w:pPr>
            <w:r w:rsidRPr="00F245E6">
              <w:rPr>
                <w:rFonts w:cs="Calibri Light"/>
              </w:rPr>
              <w:t>H.1.1.e</w:t>
            </w:r>
          </w:p>
        </w:tc>
        <w:tc>
          <w:tcPr>
            <w:tcW w:w="6645" w:type="dxa"/>
          </w:tcPr>
          <w:p w14:paraId="458E1305" w14:textId="77777777" w:rsidR="008D5B46" w:rsidRPr="00F245E6" w:rsidRDefault="008D5B46" w:rsidP="00305183">
            <w:pPr>
              <w:rPr>
                <w:rFonts w:cs="Calibri Light"/>
              </w:rPr>
            </w:pPr>
            <w:r w:rsidRPr="00F245E6">
              <w:rPr>
                <w:rFonts w:cs="Calibri Light"/>
              </w:rPr>
              <w:t>Wie lauten die Ziele im Umgang mit der Herausforderung wirtschaftlicher Wandel?</w:t>
            </w:r>
          </w:p>
          <w:p w14:paraId="767C8A8C" w14:textId="77777777" w:rsidR="008D5B46" w:rsidRPr="00F245E6" w:rsidRDefault="008D5B46" w:rsidP="00305183">
            <w:pPr>
              <w:rPr>
                <w:rFonts w:cs="Calibri Light"/>
              </w:rPr>
            </w:pPr>
            <w:r w:rsidRPr="00F245E6">
              <w:rPr>
                <w:rFonts w:cs="Calibri Light"/>
              </w:rPr>
              <w:t>(Erläuterung = 2 Punkte)</w:t>
            </w:r>
          </w:p>
        </w:tc>
        <w:tc>
          <w:tcPr>
            <w:tcW w:w="827" w:type="dxa"/>
            <w:vMerge w:val="restart"/>
          </w:tcPr>
          <w:p w14:paraId="22DC04A3" w14:textId="77777777" w:rsidR="008D5B46" w:rsidRPr="00F245E6" w:rsidRDefault="008D5B46" w:rsidP="00305183">
            <w:pPr>
              <w:rPr>
                <w:rFonts w:cs="Calibri Light"/>
              </w:rPr>
            </w:pPr>
            <w:r w:rsidRPr="00F245E6">
              <w:rPr>
                <w:rFonts w:cs="Calibri Light"/>
              </w:rPr>
              <w:t>mögl.</w:t>
            </w:r>
          </w:p>
          <w:p w14:paraId="6DAAAAB8" w14:textId="77777777" w:rsidR="008D5B46" w:rsidRPr="00F245E6" w:rsidRDefault="008D5B46" w:rsidP="00305183">
            <w:pPr>
              <w:jc w:val="center"/>
              <w:rPr>
                <w:rFonts w:cs="Calibri Light"/>
                <w:b/>
              </w:rPr>
            </w:pPr>
            <w:r w:rsidRPr="00F245E6">
              <w:rPr>
                <w:rFonts w:cs="Calibri Light"/>
                <w:b/>
              </w:rPr>
              <w:t>2 (M)</w:t>
            </w:r>
          </w:p>
        </w:tc>
        <w:tc>
          <w:tcPr>
            <w:tcW w:w="827" w:type="dxa"/>
            <w:vMerge w:val="restart"/>
          </w:tcPr>
          <w:p w14:paraId="476435F3" w14:textId="77777777" w:rsidR="008D5B46" w:rsidRPr="00F245E6" w:rsidRDefault="008D5B46" w:rsidP="00305183">
            <w:pPr>
              <w:rPr>
                <w:rFonts w:cs="Calibri Light"/>
              </w:rPr>
            </w:pPr>
            <w:r w:rsidRPr="00F245E6">
              <w:rPr>
                <w:rFonts w:cs="Calibri Light"/>
              </w:rPr>
              <w:t>tats.</w:t>
            </w:r>
          </w:p>
          <w:p w14:paraId="6A7694B3" w14:textId="77777777" w:rsidR="008D5B46" w:rsidRPr="00F245E6" w:rsidRDefault="008D5B46" w:rsidP="00305183">
            <w:pPr>
              <w:jc w:val="center"/>
              <w:rPr>
                <w:rFonts w:cs="Calibri Light"/>
                <w:b/>
              </w:rPr>
            </w:pPr>
          </w:p>
        </w:tc>
      </w:tr>
      <w:tr w:rsidR="008D5B46" w:rsidRPr="00F245E6" w14:paraId="6F00884D" w14:textId="77777777" w:rsidTr="00A7012D">
        <w:tc>
          <w:tcPr>
            <w:tcW w:w="988" w:type="dxa"/>
          </w:tcPr>
          <w:p w14:paraId="6DC240AF" w14:textId="77777777" w:rsidR="008D5B46" w:rsidRPr="00F245E6" w:rsidRDefault="008D5B46" w:rsidP="00305183">
            <w:pPr>
              <w:rPr>
                <w:rFonts w:cs="Calibri Light"/>
              </w:rPr>
            </w:pPr>
          </w:p>
        </w:tc>
        <w:tc>
          <w:tcPr>
            <w:tcW w:w="6645" w:type="dxa"/>
          </w:tcPr>
          <w:p w14:paraId="50386F5C" w14:textId="77777777" w:rsidR="008D5B46" w:rsidRPr="00F245E6" w:rsidRDefault="008D5B46" w:rsidP="00305183">
            <w:pPr>
              <w:rPr>
                <w:rFonts w:cs="Calibri Light"/>
                <w:color w:val="C00000"/>
              </w:rPr>
            </w:pPr>
          </w:p>
        </w:tc>
        <w:tc>
          <w:tcPr>
            <w:tcW w:w="827" w:type="dxa"/>
            <w:vMerge/>
          </w:tcPr>
          <w:p w14:paraId="20150AF2" w14:textId="77777777" w:rsidR="008D5B46" w:rsidRPr="00F245E6" w:rsidRDefault="008D5B46" w:rsidP="00305183">
            <w:pPr>
              <w:rPr>
                <w:rFonts w:cs="Calibri Light"/>
              </w:rPr>
            </w:pPr>
          </w:p>
        </w:tc>
        <w:tc>
          <w:tcPr>
            <w:tcW w:w="827" w:type="dxa"/>
            <w:vMerge/>
          </w:tcPr>
          <w:p w14:paraId="62519651" w14:textId="77777777" w:rsidR="008D5B46" w:rsidRPr="00F245E6" w:rsidRDefault="008D5B46" w:rsidP="00305183">
            <w:pPr>
              <w:rPr>
                <w:rFonts w:cs="Calibri Light"/>
              </w:rPr>
            </w:pPr>
          </w:p>
        </w:tc>
      </w:tr>
    </w:tbl>
    <w:p w14:paraId="0279DAE0"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3F7E1BE1" w14:textId="77777777" w:rsidTr="00A7012D">
        <w:tc>
          <w:tcPr>
            <w:tcW w:w="988" w:type="dxa"/>
          </w:tcPr>
          <w:p w14:paraId="17CE823E" w14:textId="77777777" w:rsidR="008D5B46" w:rsidRPr="00F245E6" w:rsidRDefault="008D5B46" w:rsidP="00305183">
            <w:pPr>
              <w:rPr>
                <w:rFonts w:cs="Calibri Light"/>
              </w:rPr>
            </w:pPr>
            <w:r w:rsidRPr="00F245E6">
              <w:rPr>
                <w:rFonts w:cs="Calibri Light"/>
              </w:rPr>
              <w:t>H.2.3.a</w:t>
            </w:r>
          </w:p>
        </w:tc>
        <w:tc>
          <w:tcPr>
            <w:tcW w:w="6645" w:type="dxa"/>
          </w:tcPr>
          <w:p w14:paraId="68674736" w14:textId="77777777" w:rsidR="008D5B46" w:rsidRPr="00F245E6" w:rsidRDefault="008D5B46" w:rsidP="00305183">
            <w:pPr>
              <w:rPr>
                <w:rFonts w:cs="Calibri Light"/>
              </w:rPr>
            </w:pPr>
            <w:r w:rsidRPr="00F245E6">
              <w:rPr>
                <w:rFonts w:cs="Calibri Light"/>
              </w:rPr>
              <w:t xml:space="preserve">Welche Chancen stecken in der Herausforderung Klimawandel für die Gemeinde? Wo und wie sind sie erfasst, Verschriftlichung? </w:t>
            </w:r>
          </w:p>
          <w:p w14:paraId="5D23C66C" w14:textId="77777777" w:rsidR="008D5B46" w:rsidRPr="00F245E6" w:rsidRDefault="008D5B46" w:rsidP="00305183">
            <w:pPr>
              <w:rPr>
                <w:rFonts w:cs="Calibri Light"/>
              </w:rPr>
            </w:pPr>
            <w:r w:rsidRPr="00F245E6">
              <w:rPr>
                <w:rFonts w:cs="Calibri Light"/>
              </w:rPr>
              <w:t>(Verschriftlichung = 1 Punkt, Beschreibung 0,5 Punkte je Chance)</w:t>
            </w:r>
          </w:p>
        </w:tc>
        <w:tc>
          <w:tcPr>
            <w:tcW w:w="827" w:type="dxa"/>
            <w:vMerge w:val="restart"/>
          </w:tcPr>
          <w:p w14:paraId="407FF4FA" w14:textId="77777777" w:rsidR="008D5B46" w:rsidRPr="00F245E6" w:rsidRDefault="008D5B46" w:rsidP="00305183">
            <w:pPr>
              <w:rPr>
                <w:rFonts w:cs="Calibri Light"/>
              </w:rPr>
            </w:pPr>
            <w:r w:rsidRPr="00F245E6">
              <w:rPr>
                <w:rFonts w:cs="Calibri Light"/>
              </w:rPr>
              <w:t>mögl.</w:t>
            </w:r>
          </w:p>
          <w:p w14:paraId="07E5E933" w14:textId="77777777" w:rsidR="008D5B46" w:rsidRPr="00F245E6" w:rsidRDefault="008D5B46" w:rsidP="00305183">
            <w:pPr>
              <w:jc w:val="center"/>
              <w:rPr>
                <w:rFonts w:cs="Calibri Light"/>
                <w:b/>
              </w:rPr>
            </w:pPr>
            <w:r w:rsidRPr="00F245E6">
              <w:rPr>
                <w:rFonts w:cs="Calibri Light"/>
                <w:b/>
              </w:rPr>
              <w:t>2 (K)</w:t>
            </w:r>
          </w:p>
        </w:tc>
        <w:tc>
          <w:tcPr>
            <w:tcW w:w="827" w:type="dxa"/>
            <w:vMerge w:val="restart"/>
          </w:tcPr>
          <w:p w14:paraId="1A2FFCDB" w14:textId="77777777" w:rsidR="008D5B46" w:rsidRPr="00F245E6" w:rsidRDefault="008D5B46" w:rsidP="00305183">
            <w:pPr>
              <w:rPr>
                <w:rFonts w:cs="Calibri Light"/>
              </w:rPr>
            </w:pPr>
            <w:r w:rsidRPr="00F245E6">
              <w:rPr>
                <w:rFonts w:cs="Calibri Light"/>
              </w:rPr>
              <w:t>tats.</w:t>
            </w:r>
          </w:p>
          <w:p w14:paraId="3E04214B" w14:textId="77777777" w:rsidR="008D5B46" w:rsidRPr="00F245E6" w:rsidRDefault="008D5B46" w:rsidP="00305183">
            <w:pPr>
              <w:jc w:val="center"/>
              <w:rPr>
                <w:rFonts w:cs="Calibri Light"/>
                <w:b/>
              </w:rPr>
            </w:pPr>
          </w:p>
        </w:tc>
      </w:tr>
      <w:tr w:rsidR="008D5B46" w:rsidRPr="00F245E6" w14:paraId="6253E3A4" w14:textId="77777777" w:rsidTr="00A7012D">
        <w:tc>
          <w:tcPr>
            <w:tcW w:w="988" w:type="dxa"/>
          </w:tcPr>
          <w:p w14:paraId="64005436" w14:textId="77777777" w:rsidR="008D5B46" w:rsidRPr="00F245E6" w:rsidRDefault="008D5B46" w:rsidP="00305183">
            <w:pPr>
              <w:rPr>
                <w:rFonts w:cs="Calibri Light"/>
              </w:rPr>
            </w:pPr>
          </w:p>
        </w:tc>
        <w:tc>
          <w:tcPr>
            <w:tcW w:w="6645" w:type="dxa"/>
          </w:tcPr>
          <w:p w14:paraId="7BAB94C6" w14:textId="77777777" w:rsidR="008D5B46" w:rsidRPr="00F245E6" w:rsidRDefault="008D5B46" w:rsidP="00305183">
            <w:pPr>
              <w:rPr>
                <w:rFonts w:cs="Calibri Light"/>
                <w:color w:val="C00000"/>
              </w:rPr>
            </w:pPr>
          </w:p>
        </w:tc>
        <w:tc>
          <w:tcPr>
            <w:tcW w:w="827" w:type="dxa"/>
            <w:vMerge/>
          </w:tcPr>
          <w:p w14:paraId="0077651F" w14:textId="77777777" w:rsidR="008D5B46" w:rsidRPr="00F245E6" w:rsidRDefault="008D5B46" w:rsidP="00305183">
            <w:pPr>
              <w:rPr>
                <w:rFonts w:cs="Calibri Light"/>
              </w:rPr>
            </w:pPr>
          </w:p>
        </w:tc>
        <w:tc>
          <w:tcPr>
            <w:tcW w:w="827" w:type="dxa"/>
            <w:vMerge/>
          </w:tcPr>
          <w:p w14:paraId="7F6F0D08" w14:textId="77777777" w:rsidR="008D5B46" w:rsidRPr="00F245E6" w:rsidRDefault="008D5B46" w:rsidP="00305183">
            <w:pPr>
              <w:rPr>
                <w:rFonts w:cs="Calibri Light"/>
              </w:rPr>
            </w:pPr>
          </w:p>
        </w:tc>
      </w:tr>
    </w:tbl>
    <w:p w14:paraId="4750F9FF"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8D5B46" w:rsidRPr="00F245E6" w14:paraId="52A689B2" w14:textId="77777777" w:rsidTr="00A7012D">
        <w:tc>
          <w:tcPr>
            <w:tcW w:w="988" w:type="dxa"/>
          </w:tcPr>
          <w:p w14:paraId="0893894D" w14:textId="77777777" w:rsidR="008D5B46" w:rsidRPr="00F245E6" w:rsidRDefault="008D5B46" w:rsidP="00305183">
            <w:pPr>
              <w:rPr>
                <w:rFonts w:cs="Calibri Light"/>
              </w:rPr>
            </w:pPr>
            <w:r w:rsidRPr="00F245E6">
              <w:rPr>
                <w:rFonts w:cs="Calibri Light"/>
              </w:rPr>
              <w:t>H.2.3.b</w:t>
            </w:r>
          </w:p>
        </w:tc>
        <w:tc>
          <w:tcPr>
            <w:tcW w:w="6646" w:type="dxa"/>
          </w:tcPr>
          <w:p w14:paraId="1F070466" w14:textId="77777777" w:rsidR="008D5B46" w:rsidRPr="00F245E6" w:rsidRDefault="008D5B46" w:rsidP="00305183">
            <w:pPr>
              <w:rPr>
                <w:rFonts w:cs="Calibri Light"/>
              </w:rPr>
            </w:pPr>
            <w:r w:rsidRPr="00F245E6">
              <w:rPr>
                <w:rFonts w:cs="Calibri Light"/>
              </w:rPr>
              <w:t xml:space="preserve">Welche Chancen stecken in der Herausforderung Ressourcenknappheit für die Gemeinde? Wo und wie sind sie erfasst, Verschriftlichung? </w:t>
            </w:r>
          </w:p>
          <w:p w14:paraId="6B408416" w14:textId="77777777" w:rsidR="008D5B46" w:rsidRPr="00F245E6" w:rsidRDefault="008D5B46" w:rsidP="00305183">
            <w:pPr>
              <w:rPr>
                <w:rFonts w:cs="Calibri Light"/>
              </w:rPr>
            </w:pPr>
            <w:r w:rsidRPr="00F245E6">
              <w:rPr>
                <w:rFonts w:cs="Calibri Light"/>
              </w:rPr>
              <w:t>(Verschriftlichung = 1 Punkt, Beschreibung 0,5 Punkte je Chance)</w:t>
            </w:r>
          </w:p>
        </w:tc>
        <w:tc>
          <w:tcPr>
            <w:tcW w:w="826" w:type="dxa"/>
            <w:vMerge w:val="restart"/>
          </w:tcPr>
          <w:p w14:paraId="25182153" w14:textId="77777777" w:rsidR="008D5B46" w:rsidRPr="00F245E6" w:rsidRDefault="008D5B46" w:rsidP="00305183">
            <w:pPr>
              <w:rPr>
                <w:rFonts w:cs="Calibri Light"/>
              </w:rPr>
            </w:pPr>
            <w:r w:rsidRPr="00F245E6">
              <w:rPr>
                <w:rFonts w:cs="Calibri Light"/>
              </w:rPr>
              <w:t>mögl.</w:t>
            </w:r>
          </w:p>
          <w:p w14:paraId="29C34532" w14:textId="77777777" w:rsidR="008D5B46" w:rsidRPr="00F245E6" w:rsidRDefault="008D5B46" w:rsidP="00305183">
            <w:pPr>
              <w:jc w:val="center"/>
              <w:rPr>
                <w:rFonts w:cs="Calibri Light"/>
                <w:b/>
              </w:rPr>
            </w:pPr>
            <w:r w:rsidRPr="00F245E6">
              <w:rPr>
                <w:rFonts w:cs="Calibri Light"/>
                <w:b/>
              </w:rPr>
              <w:t>2 (K)</w:t>
            </w:r>
          </w:p>
        </w:tc>
        <w:tc>
          <w:tcPr>
            <w:tcW w:w="827" w:type="dxa"/>
            <w:vMerge w:val="restart"/>
          </w:tcPr>
          <w:p w14:paraId="4342530D" w14:textId="77777777" w:rsidR="008D5B46" w:rsidRPr="00F245E6" w:rsidRDefault="008D5B46" w:rsidP="00305183">
            <w:pPr>
              <w:rPr>
                <w:rFonts w:cs="Calibri Light"/>
              </w:rPr>
            </w:pPr>
            <w:r w:rsidRPr="00F245E6">
              <w:rPr>
                <w:rFonts w:cs="Calibri Light"/>
              </w:rPr>
              <w:t>tats.</w:t>
            </w:r>
          </w:p>
          <w:p w14:paraId="6278E2ED" w14:textId="77777777" w:rsidR="008D5B46" w:rsidRPr="00F245E6" w:rsidRDefault="008D5B46" w:rsidP="00305183">
            <w:pPr>
              <w:jc w:val="center"/>
              <w:rPr>
                <w:rFonts w:cs="Calibri Light"/>
                <w:b/>
              </w:rPr>
            </w:pPr>
          </w:p>
        </w:tc>
      </w:tr>
      <w:tr w:rsidR="008D5B46" w:rsidRPr="00F245E6" w14:paraId="1D592F05" w14:textId="77777777" w:rsidTr="00A7012D">
        <w:tc>
          <w:tcPr>
            <w:tcW w:w="988" w:type="dxa"/>
          </w:tcPr>
          <w:p w14:paraId="59FD4535" w14:textId="77777777" w:rsidR="008D5B46" w:rsidRPr="00F245E6" w:rsidRDefault="008D5B46" w:rsidP="00305183">
            <w:pPr>
              <w:rPr>
                <w:rFonts w:cs="Calibri Light"/>
              </w:rPr>
            </w:pPr>
          </w:p>
        </w:tc>
        <w:tc>
          <w:tcPr>
            <w:tcW w:w="6646" w:type="dxa"/>
          </w:tcPr>
          <w:p w14:paraId="6454F066" w14:textId="77777777" w:rsidR="008D5B46" w:rsidRPr="00F245E6" w:rsidRDefault="008D5B46" w:rsidP="00305183">
            <w:pPr>
              <w:rPr>
                <w:rFonts w:cs="Calibri Light"/>
                <w:color w:val="C00000"/>
              </w:rPr>
            </w:pPr>
          </w:p>
        </w:tc>
        <w:tc>
          <w:tcPr>
            <w:tcW w:w="826" w:type="dxa"/>
            <w:vMerge/>
          </w:tcPr>
          <w:p w14:paraId="29975358" w14:textId="77777777" w:rsidR="008D5B46" w:rsidRPr="00F245E6" w:rsidRDefault="008D5B46" w:rsidP="00305183">
            <w:pPr>
              <w:rPr>
                <w:rFonts w:cs="Calibri Light"/>
              </w:rPr>
            </w:pPr>
          </w:p>
        </w:tc>
        <w:tc>
          <w:tcPr>
            <w:tcW w:w="827" w:type="dxa"/>
            <w:vMerge/>
          </w:tcPr>
          <w:p w14:paraId="2D652C17" w14:textId="77777777" w:rsidR="008D5B46" w:rsidRPr="00F245E6" w:rsidRDefault="008D5B46" w:rsidP="00305183">
            <w:pPr>
              <w:rPr>
                <w:rFonts w:cs="Calibri Light"/>
              </w:rPr>
            </w:pPr>
          </w:p>
        </w:tc>
      </w:tr>
    </w:tbl>
    <w:p w14:paraId="016DA34B"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4"/>
        <w:gridCol w:w="827"/>
        <w:gridCol w:w="828"/>
      </w:tblGrid>
      <w:tr w:rsidR="008D5B46" w:rsidRPr="00F245E6" w14:paraId="1BDBE20A" w14:textId="77777777" w:rsidTr="00A7012D">
        <w:tc>
          <w:tcPr>
            <w:tcW w:w="988" w:type="dxa"/>
          </w:tcPr>
          <w:p w14:paraId="661E2ADE" w14:textId="77777777" w:rsidR="008D5B46" w:rsidRPr="00F245E6" w:rsidRDefault="008D5B46" w:rsidP="00305183">
            <w:pPr>
              <w:rPr>
                <w:rFonts w:cs="Calibri Light"/>
              </w:rPr>
            </w:pPr>
            <w:r w:rsidRPr="00F245E6">
              <w:rPr>
                <w:rFonts w:cs="Calibri Light"/>
              </w:rPr>
              <w:t>H.2.3.c</w:t>
            </w:r>
          </w:p>
        </w:tc>
        <w:tc>
          <w:tcPr>
            <w:tcW w:w="6644" w:type="dxa"/>
          </w:tcPr>
          <w:p w14:paraId="2E5F7073" w14:textId="77777777" w:rsidR="008D5B46" w:rsidRPr="00F245E6" w:rsidRDefault="008D5B46" w:rsidP="00305183">
            <w:pPr>
              <w:rPr>
                <w:rFonts w:cs="Calibri Light"/>
              </w:rPr>
            </w:pPr>
            <w:r w:rsidRPr="00F245E6">
              <w:rPr>
                <w:rFonts w:cs="Calibri Light"/>
              </w:rPr>
              <w:t xml:space="preserve">Welche Chancen stecken in der Herausforderung Änderung der Gesellschaft für die Gemeinde? Wo und wie sind sie erfasst, Verschriftlichung? </w:t>
            </w:r>
          </w:p>
          <w:p w14:paraId="1E69BD01" w14:textId="77777777" w:rsidR="008D5B46" w:rsidRPr="00F245E6" w:rsidRDefault="008D5B46" w:rsidP="00305183">
            <w:pPr>
              <w:rPr>
                <w:rFonts w:cs="Calibri Light"/>
              </w:rPr>
            </w:pPr>
            <w:r w:rsidRPr="00F245E6">
              <w:rPr>
                <w:rFonts w:cs="Calibri Light"/>
              </w:rPr>
              <w:t>(Verschriftlichung = 1 Punkt, Beschreibung 0,5 Punkte je Chance)</w:t>
            </w:r>
          </w:p>
        </w:tc>
        <w:tc>
          <w:tcPr>
            <w:tcW w:w="827" w:type="dxa"/>
            <w:vMerge w:val="restart"/>
          </w:tcPr>
          <w:p w14:paraId="59847EF1" w14:textId="77777777" w:rsidR="008D5B46" w:rsidRPr="00F245E6" w:rsidRDefault="008D5B46" w:rsidP="00305183">
            <w:pPr>
              <w:rPr>
                <w:rFonts w:cs="Calibri Light"/>
              </w:rPr>
            </w:pPr>
            <w:r w:rsidRPr="00F245E6">
              <w:rPr>
                <w:rFonts w:cs="Calibri Light"/>
              </w:rPr>
              <w:t>mögl.</w:t>
            </w:r>
          </w:p>
          <w:p w14:paraId="4B06CA80" w14:textId="77777777" w:rsidR="008D5B46" w:rsidRPr="00F245E6" w:rsidRDefault="008D5B46" w:rsidP="00305183">
            <w:pPr>
              <w:jc w:val="center"/>
              <w:rPr>
                <w:rFonts w:cs="Calibri Light"/>
                <w:b/>
              </w:rPr>
            </w:pPr>
            <w:r w:rsidRPr="00F245E6">
              <w:rPr>
                <w:rFonts w:cs="Calibri Light"/>
                <w:b/>
              </w:rPr>
              <w:t>2 (K)</w:t>
            </w:r>
          </w:p>
        </w:tc>
        <w:tc>
          <w:tcPr>
            <w:tcW w:w="828" w:type="dxa"/>
            <w:vMerge w:val="restart"/>
          </w:tcPr>
          <w:p w14:paraId="5E93805E" w14:textId="77777777" w:rsidR="008D5B46" w:rsidRPr="00F245E6" w:rsidRDefault="008D5B46" w:rsidP="00305183">
            <w:pPr>
              <w:rPr>
                <w:rFonts w:cs="Calibri Light"/>
              </w:rPr>
            </w:pPr>
            <w:r w:rsidRPr="00F245E6">
              <w:rPr>
                <w:rFonts w:cs="Calibri Light"/>
              </w:rPr>
              <w:t>tats.</w:t>
            </w:r>
          </w:p>
          <w:p w14:paraId="5BB07741" w14:textId="77777777" w:rsidR="008D5B46" w:rsidRPr="00F245E6" w:rsidRDefault="008D5B46" w:rsidP="00305183">
            <w:pPr>
              <w:jc w:val="center"/>
              <w:rPr>
                <w:rFonts w:cs="Calibri Light"/>
                <w:b/>
              </w:rPr>
            </w:pPr>
          </w:p>
        </w:tc>
      </w:tr>
      <w:tr w:rsidR="008D5B46" w:rsidRPr="00F245E6" w14:paraId="685956EF" w14:textId="77777777" w:rsidTr="00A7012D">
        <w:tc>
          <w:tcPr>
            <w:tcW w:w="988" w:type="dxa"/>
          </w:tcPr>
          <w:p w14:paraId="5D7B62E9" w14:textId="77777777" w:rsidR="008D5B46" w:rsidRPr="00F245E6" w:rsidRDefault="008D5B46" w:rsidP="00305183">
            <w:pPr>
              <w:rPr>
                <w:rFonts w:cs="Calibri Light"/>
              </w:rPr>
            </w:pPr>
          </w:p>
        </w:tc>
        <w:tc>
          <w:tcPr>
            <w:tcW w:w="6644" w:type="dxa"/>
          </w:tcPr>
          <w:p w14:paraId="618E7735" w14:textId="77777777" w:rsidR="008D5B46" w:rsidRPr="00F245E6" w:rsidRDefault="008D5B46" w:rsidP="00305183">
            <w:pPr>
              <w:rPr>
                <w:rFonts w:cs="Calibri Light"/>
                <w:color w:val="C00000"/>
              </w:rPr>
            </w:pPr>
          </w:p>
        </w:tc>
        <w:tc>
          <w:tcPr>
            <w:tcW w:w="827" w:type="dxa"/>
            <w:vMerge/>
          </w:tcPr>
          <w:p w14:paraId="3180220B" w14:textId="77777777" w:rsidR="008D5B46" w:rsidRPr="00F245E6" w:rsidRDefault="008D5B46" w:rsidP="00305183">
            <w:pPr>
              <w:rPr>
                <w:rFonts w:cs="Calibri Light"/>
              </w:rPr>
            </w:pPr>
          </w:p>
        </w:tc>
        <w:tc>
          <w:tcPr>
            <w:tcW w:w="828" w:type="dxa"/>
            <w:vMerge/>
          </w:tcPr>
          <w:p w14:paraId="1BA6C828" w14:textId="77777777" w:rsidR="008D5B46" w:rsidRPr="00F245E6" w:rsidRDefault="008D5B46" w:rsidP="00305183">
            <w:pPr>
              <w:rPr>
                <w:rFonts w:cs="Calibri Light"/>
              </w:rPr>
            </w:pPr>
          </w:p>
        </w:tc>
      </w:tr>
    </w:tbl>
    <w:p w14:paraId="4668F5B3"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4FD466E6" w14:textId="77777777" w:rsidTr="00A7012D">
        <w:tc>
          <w:tcPr>
            <w:tcW w:w="988" w:type="dxa"/>
          </w:tcPr>
          <w:p w14:paraId="43A6BCED" w14:textId="77777777" w:rsidR="008D5B46" w:rsidRPr="00F245E6" w:rsidRDefault="008D5B46" w:rsidP="00305183">
            <w:pPr>
              <w:rPr>
                <w:rFonts w:cs="Calibri Light"/>
              </w:rPr>
            </w:pPr>
            <w:r w:rsidRPr="00F245E6">
              <w:rPr>
                <w:rFonts w:cs="Calibri Light"/>
              </w:rPr>
              <w:t>H.2.3.d</w:t>
            </w:r>
          </w:p>
        </w:tc>
        <w:tc>
          <w:tcPr>
            <w:tcW w:w="6645" w:type="dxa"/>
          </w:tcPr>
          <w:p w14:paraId="6EAAB553" w14:textId="77777777" w:rsidR="008D5B46" w:rsidRPr="00F245E6" w:rsidRDefault="008D5B46" w:rsidP="00305183">
            <w:pPr>
              <w:rPr>
                <w:rFonts w:cs="Calibri Light"/>
              </w:rPr>
            </w:pPr>
            <w:r w:rsidRPr="00F245E6">
              <w:rPr>
                <w:rFonts w:cs="Calibri Light"/>
              </w:rPr>
              <w:t xml:space="preserve">Welche Chancen stecken in der Herausforderung Wirtschaftlicher Wandel für die Gemeinde? Wo und wie sind sie erfasst, Verschriftlichung? </w:t>
            </w:r>
          </w:p>
          <w:p w14:paraId="25FB1A34" w14:textId="77777777" w:rsidR="008D5B46" w:rsidRPr="00F245E6" w:rsidRDefault="008D5B46" w:rsidP="00305183">
            <w:pPr>
              <w:rPr>
                <w:rFonts w:cs="Calibri Light"/>
              </w:rPr>
            </w:pPr>
            <w:r w:rsidRPr="00F245E6">
              <w:rPr>
                <w:rFonts w:cs="Calibri Light"/>
              </w:rPr>
              <w:t>(Verschriftlichung = 1 Punkt, Beschreibung 0,5 Punkte je Chance)</w:t>
            </w:r>
          </w:p>
        </w:tc>
        <w:tc>
          <w:tcPr>
            <w:tcW w:w="827" w:type="dxa"/>
            <w:vMerge w:val="restart"/>
          </w:tcPr>
          <w:p w14:paraId="2D2909D8" w14:textId="77777777" w:rsidR="008D5B46" w:rsidRPr="00F245E6" w:rsidRDefault="008D5B46" w:rsidP="00305183">
            <w:pPr>
              <w:rPr>
                <w:rFonts w:cs="Calibri Light"/>
              </w:rPr>
            </w:pPr>
            <w:r w:rsidRPr="00F245E6">
              <w:rPr>
                <w:rFonts w:cs="Calibri Light"/>
              </w:rPr>
              <w:t>mögl.</w:t>
            </w:r>
          </w:p>
          <w:p w14:paraId="1A6B6BDA" w14:textId="77777777" w:rsidR="008D5B46" w:rsidRPr="00F245E6" w:rsidRDefault="008D5B46" w:rsidP="00305183">
            <w:pPr>
              <w:jc w:val="center"/>
              <w:rPr>
                <w:rFonts w:cs="Calibri Light"/>
                <w:b/>
              </w:rPr>
            </w:pPr>
            <w:r w:rsidRPr="00F245E6">
              <w:rPr>
                <w:rFonts w:cs="Calibri Light"/>
                <w:b/>
              </w:rPr>
              <w:t>2 (K)</w:t>
            </w:r>
          </w:p>
        </w:tc>
        <w:tc>
          <w:tcPr>
            <w:tcW w:w="827" w:type="dxa"/>
            <w:vMerge w:val="restart"/>
          </w:tcPr>
          <w:p w14:paraId="26154F82" w14:textId="77777777" w:rsidR="008D5B46" w:rsidRPr="00F245E6" w:rsidRDefault="008D5B46" w:rsidP="00305183">
            <w:pPr>
              <w:rPr>
                <w:rFonts w:cs="Calibri Light"/>
              </w:rPr>
            </w:pPr>
            <w:r w:rsidRPr="00F245E6">
              <w:rPr>
                <w:rFonts w:cs="Calibri Light"/>
              </w:rPr>
              <w:t>tats.</w:t>
            </w:r>
          </w:p>
          <w:p w14:paraId="1A97E261" w14:textId="77777777" w:rsidR="008D5B46" w:rsidRPr="00F245E6" w:rsidRDefault="008D5B46" w:rsidP="00305183">
            <w:pPr>
              <w:jc w:val="center"/>
              <w:rPr>
                <w:rFonts w:cs="Calibri Light"/>
                <w:b/>
              </w:rPr>
            </w:pPr>
          </w:p>
        </w:tc>
      </w:tr>
      <w:tr w:rsidR="008D5B46" w:rsidRPr="00F245E6" w14:paraId="32491437" w14:textId="77777777" w:rsidTr="00A7012D">
        <w:tc>
          <w:tcPr>
            <w:tcW w:w="988" w:type="dxa"/>
          </w:tcPr>
          <w:p w14:paraId="227C6038" w14:textId="77777777" w:rsidR="008D5B46" w:rsidRPr="00F245E6" w:rsidRDefault="008D5B46" w:rsidP="00305183">
            <w:pPr>
              <w:rPr>
                <w:rFonts w:cs="Calibri Light"/>
              </w:rPr>
            </w:pPr>
          </w:p>
        </w:tc>
        <w:tc>
          <w:tcPr>
            <w:tcW w:w="6645" w:type="dxa"/>
          </w:tcPr>
          <w:p w14:paraId="188415F2" w14:textId="77777777" w:rsidR="008D5B46" w:rsidRPr="00F245E6" w:rsidRDefault="008D5B46" w:rsidP="00305183">
            <w:pPr>
              <w:rPr>
                <w:rFonts w:cs="Calibri Light"/>
                <w:color w:val="C00000"/>
              </w:rPr>
            </w:pPr>
          </w:p>
        </w:tc>
        <w:tc>
          <w:tcPr>
            <w:tcW w:w="827" w:type="dxa"/>
            <w:vMerge/>
          </w:tcPr>
          <w:p w14:paraId="1E4A90F9" w14:textId="77777777" w:rsidR="008D5B46" w:rsidRPr="00F245E6" w:rsidRDefault="008D5B46" w:rsidP="00305183">
            <w:pPr>
              <w:rPr>
                <w:rFonts w:cs="Calibri Light"/>
              </w:rPr>
            </w:pPr>
          </w:p>
        </w:tc>
        <w:tc>
          <w:tcPr>
            <w:tcW w:w="827" w:type="dxa"/>
            <w:vMerge/>
          </w:tcPr>
          <w:p w14:paraId="2DA872CE" w14:textId="77777777" w:rsidR="008D5B46" w:rsidRPr="00F245E6" w:rsidRDefault="008D5B46" w:rsidP="00305183">
            <w:pPr>
              <w:rPr>
                <w:rFonts w:cs="Calibri Light"/>
              </w:rPr>
            </w:pPr>
          </w:p>
        </w:tc>
      </w:tr>
    </w:tbl>
    <w:p w14:paraId="3899517B"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72E3B6B4" w14:textId="77777777" w:rsidTr="00A7012D">
        <w:tc>
          <w:tcPr>
            <w:tcW w:w="988" w:type="dxa"/>
          </w:tcPr>
          <w:p w14:paraId="6CD7AACE" w14:textId="77777777" w:rsidR="008D5B46" w:rsidRPr="00F245E6" w:rsidRDefault="008D5B46" w:rsidP="00305183">
            <w:pPr>
              <w:rPr>
                <w:rFonts w:cs="Calibri Light"/>
              </w:rPr>
            </w:pPr>
            <w:r w:rsidRPr="00F245E6">
              <w:rPr>
                <w:rFonts w:cs="Calibri Light"/>
              </w:rPr>
              <w:t>H.2.4.a</w:t>
            </w:r>
          </w:p>
        </w:tc>
        <w:tc>
          <w:tcPr>
            <w:tcW w:w="6645" w:type="dxa"/>
          </w:tcPr>
          <w:p w14:paraId="28C099D9" w14:textId="77777777" w:rsidR="008D5B46" w:rsidRPr="00F245E6" w:rsidRDefault="008D5B46" w:rsidP="00305183">
            <w:pPr>
              <w:rPr>
                <w:rFonts w:cs="Calibri Light"/>
              </w:rPr>
            </w:pPr>
            <w:r w:rsidRPr="00F245E6">
              <w:rPr>
                <w:rFonts w:cs="Calibri Light"/>
              </w:rPr>
              <w:t>Gibt es Prozesse für die laufende Fortbildung, Vernetzung und Lernprozesse der Mitarbeiter und Gemeindemandatare u.a. im Thema Klimawandel? Falls ja, was sind die Kennzeichen der Prozesse? Wie sind die Ergebnisse spürbar?</w:t>
            </w:r>
          </w:p>
          <w:p w14:paraId="7FDADACB" w14:textId="77777777" w:rsidR="008D5B46" w:rsidRPr="00F245E6" w:rsidRDefault="008D5B46" w:rsidP="00305183">
            <w:pPr>
              <w:rPr>
                <w:rFonts w:cs="Calibri Light"/>
              </w:rPr>
            </w:pPr>
            <w:r w:rsidRPr="00F245E6">
              <w:rPr>
                <w:rFonts w:cs="Calibri Light"/>
              </w:rPr>
              <w:lastRenderedPageBreak/>
              <w:t>(Ja + Kennzeichen = 1 Punkt + Ergebnisse 1 Punkt)</w:t>
            </w:r>
          </w:p>
        </w:tc>
        <w:tc>
          <w:tcPr>
            <w:tcW w:w="827" w:type="dxa"/>
            <w:vMerge w:val="restart"/>
          </w:tcPr>
          <w:p w14:paraId="0A088A19" w14:textId="77777777" w:rsidR="008D5B46" w:rsidRPr="00F245E6" w:rsidRDefault="008D5B46" w:rsidP="00305183">
            <w:pPr>
              <w:rPr>
                <w:rFonts w:cs="Calibri Light"/>
              </w:rPr>
            </w:pPr>
            <w:r w:rsidRPr="00F245E6">
              <w:rPr>
                <w:rFonts w:cs="Calibri Light"/>
              </w:rPr>
              <w:lastRenderedPageBreak/>
              <w:t>mögl.</w:t>
            </w:r>
          </w:p>
          <w:p w14:paraId="04A68760" w14:textId="77777777" w:rsidR="008D5B46" w:rsidRPr="00F245E6" w:rsidRDefault="008D5B46" w:rsidP="00305183">
            <w:pPr>
              <w:jc w:val="center"/>
              <w:rPr>
                <w:rFonts w:cs="Calibri Light"/>
                <w:b/>
              </w:rPr>
            </w:pPr>
            <w:r w:rsidRPr="00F245E6">
              <w:rPr>
                <w:rFonts w:cs="Calibri Light"/>
                <w:b/>
              </w:rPr>
              <w:t>2 (K)</w:t>
            </w:r>
          </w:p>
        </w:tc>
        <w:tc>
          <w:tcPr>
            <w:tcW w:w="827" w:type="dxa"/>
            <w:vMerge w:val="restart"/>
          </w:tcPr>
          <w:p w14:paraId="03A41A63" w14:textId="77777777" w:rsidR="008D5B46" w:rsidRPr="00F245E6" w:rsidRDefault="008D5B46" w:rsidP="00305183">
            <w:pPr>
              <w:rPr>
                <w:rFonts w:cs="Calibri Light"/>
              </w:rPr>
            </w:pPr>
            <w:r w:rsidRPr="00F245E6">
              <w:rPr>
                <w:rFonts w:cs="Calibri Light"/>
              </w:rPr>
              <w:t>tats.</w:t>
            </w:r>
          </w:p>
          <w:p w14:paraId="4994F765" w14:textId="77777777" w:rsidR="008D5B46" w:rsidRPr="00F245E6" w:rsidRDefault="008D5B46" w:rsidP="00305183">
            <w:pPr>
              <w:jc w:val="center"/>
              <w:rPr>
                <w:rFonts w:cs="Calibri Light"/>
                <w:b/>
              </w:rPr>
            </w:pPr>
          </w:p>
        </w:tc>
      </w:tr>
      <w:tr w:rsidR="008D5B46" w:rsidRPr="00F245E6" w14:paraId="224C4526" w14:textId="77777777" w:rsidTr="00A7012D">
        <w:tc>
          <w:tcPr>
            <w:tcW w:w="988" w:type="dxa"/>
          </w:tcPr>
          <w:p w14:paraId="24E50F81" w14:textId="77777777" w:rsidR="008D5B46" w:rsidRPr="00F245E6" w:rsidRDefault="008D5B46" w:rsidP="00305183">
            <w:pPr>
              <w:rPr>
                <w:rFonts w:cs="Calibri Light"/>
              </w:rPr>
            </w:pPr>
          </w:p>
        </w:tc>
        <w:tc>
          <w:tcPr>
            <w:tcW w:w="6645" w:type="dxa"/>
          </w:tcPr>
          <w:p w14:paraId="029081F0" w14:textId="77777777" w:rsidR="008D5B46" w:rsidRPr="00F245E6" w:rsidRDefault="008D5B46" w:rsidP="00305183">
            <w:pPr>
              <w:rPr>
                <w:rFonts w:cs="Calibri Light"/>
                <w:color w:val="C00000"/>
              </w:rPr>
            </w:pPr>
          </w:p>
        </w:tc>
        <w:tc>
          <w:tcPr>
            <w:tcW w:w="827" w:type="dxa"/>
            <w:vMerge/>
          </w:tcPr>
          <w:p w14:paraId="7CD57EE5" w14:textId="77777777" w:rsidR="008D5B46" w:rsidRPr="00F245E6" w:rsidRDefault="008D5B46" w:rsidP="00305183">
            <w:pPr>
              <w:rPr>
                <w:rFonts w:cs="Calibri Light"/>
              </w:rPr>
            </w:pPr>
          </w:p>
        </w:tc>
        <w:tc>
          <w:tcPr>
            <w:tcW w:w="827" w:type="dxa"/>
            <w:vMerge/>
          </w:tcPr>
          <w:p w14:paraId="25720591" w14:textId="77777777" w:rsidR="008D5B46" w:rsidRPr="00F245E6" w:rsidRDefault="008D5B46" w:rsidP="00305183">
            <w:pPr>
              <w:rPr>
                <w:rFonts w:cs="Calibri Light"/>
              </w:rPr>
            </w:pPr>
          </w:p>
        </w:tc>
      </w:tr>
    </w:tbl>
    <w:p w14:paraId="6305827E"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8D5B46" w:rsidRPr="00F245E6" w14:paraId="504FFE46" w14:textId="77777777" w:rsidTr="00A7012D">
        <w:tc>
          <w:tcPr>
            <w:tcW w:w="988" w:type="dxa"/>
          </w:tcPr>
          <w:p w14:paraId="656C04BF" w14:textId="77777777" w:rsidR="008D5B46" w:rsidRPr="00F245E6" w:rsidRDefault="008D5B46" w:rsidP="00305183">
            <w:pPr>
              <w:rPr>
                <w:rFonts w:cs="Calibri Light"/>
              </w:rPr>
            </w:pPr>
            <w:r w:rsidRPr="00F245E6">
              <w:rPr>
                <w:rFonts w:cs="Calibri Light"/>
              </w:rPr>
              <w:t>H.2.4.b</w:t>
            </w:r>
          </w:p>
        </w:tc>
        <w:tc>
          <w:tcPr>
            <w:tcW w:w="6646" w:type="dxa"/>
          </w:tcPr>
          <w:p w14:paraId="7BFEFF94" w14:textId="77777777" w:rsidR="008D5B46" w:rsidRPr="00F245E6" w:rsidRDefault="008D5B46" w:rsidP="00305183">
            <w:pPr>
              <w:rPr>
                <w:rFonts w:cs="Calibri Light"/>
              </w:rPr>
            </w:pPr>
            <w:r w:rsidRPr="00F245E6">
              <w:rPr>
                <w:rFonts w:cs="Calibri Light"/>
              </w:rPr>
              <w:t>Gibt es Prozesse für die laufende Fortbildung, Vernetzung und Lernprozesse der Mitarbeiter und Gemeindemandatare u.a. im Thema Ressourcenknappheit? Falls ja, was sind die Kennzeichen der Prozesse? Wie sind die Ergebnisse spürbar?</w:t>
            </w:r>
          </w:p>
          <w:p w14:paraId="009FDC10" w14:textId="77777777" w:rsidR="008D5B46" w:rsidRPr="00F245E6" w:rsidRDefault="008D5B46" w:rsidP="00305183">
            <w:pPr>
              <w:rPr>
                <w:rFonts w:cs="Calibri Light"/>
              </w:rPr>
            </w:pPr>
            <w:r w:rsidRPr="00F245E6">
              <w:rPr>
                <w:rFonts w:cs="Calibri Light"/>
              </w:rPr>
              <w:t>(Ja + Kennzeichen = 1 Punkt + Ergebnisse 1 Punkt)</w:t>
            </w:r>
          </w:p>
        </w:tc>
        <w:tc>
          <w:tcPr>
            <w:tcW w:w="826" w:type="dxa"/>
            <w:vMerge w:val="restart"/>
          </w:tcPr>
          <w:p w14:paraId="0FC9F8B4" w14:textId="77777777" w:rsidR="008D5B46" w:rsidRPr="00F245E6" w:rsidRDefault="008D5B46" w:rsidP="00305183">
            <w:pPr>
              <w:rPr>
                <w:rFonts w:cs="Calibri Light"/>
              </w:rPr>
            </w:pPr>
            <w:r w:rsidRPr="00F245E6">
              <w:rPr>
                <w:rFonts w:cs="Calibri Light"/>
              </w:rPr>
              <w:t>mögl.</w:t>
            </w:r>
          </w:p>
          <w:p w14:paraId="5256CF48" w14:textId="77777777" w:rsidR="008D5B46" w:rsidRPr="00F245E6" w:rsidRDefault="008D5B46" w:rsidP="00305183">
            <w:pPr>
              <w:jc w:val="center"/>
              <w:rPr>
                <w:rFonts w:cs="Calibri Light"/>
                <w:b/>
              </w:rPr>
            </w:pPr>
            <w:r w:rsidRPr="00F245E6">
              <w:rPr>
                <w:rFonts w:cs="Calibri Light"/>
                <w:b/>
              </w:rPr>
              <w:t>2 (K)</w:t>
            </w:r>
          </w:p>
        </w:tc>
        <w:tc>
          <w:tcPr>
            <w:tcW w:w="827" w:type="dxa"/>
            <w:vMerge w:val="restart"/>
          </w:tcPr>
          <w:p w14:paraId="675AE3D8" w14:textId="77777777" w:rsidR="008D5B46" w:rsidRPr="00F245E6" w:rsidRDefault="008D5B46" w:rsidP="00305183">
            <w:pPr>
              <w:rPr>
                <w:rFonts w:cs="Calibri Light"/>
              </w:rPr>
            </w:pPr>
            <w:r w:rsidRPr="00F245E6">
              <w:rPr>
                <w:rFonts w:cs="Calibri Light"/>
              </w:rPr>
              <w:t>tats.</w:t>
            </w:r>
          </w:p>
          <w:p w14:paraId="24E3C02B" w14:textId="77777777" w:rsidR="008D5B46" w:rsidRPr="00F245E6" w:rsidRDefault="008D5B46" w:rsidP="00305183">
            <w:pPr>
              <w:jc w:val="center"/>
              <w:rPr>
                <w:rFonts w:cs="Calibri Light"/>
                <w:b/>
              </w:rPr>
            </w:pPr>
          </w:p>
        </w:tc>
      </w:tr>
      <w:tr w:rsidR="008D5B46" w:rsidRPr="00F245E6" w14:paraId="79C739B6" w14:textId="77777777" w:rsidTr="00A7012D">
        <w:tc>
          <w:tcPr>
            <w:tcW w:w="988" w:type="dxa"/>
          </w:tcPr>
          <w:p w14:paraId="27DA964D" w14:textId="77777777" w:rsidR="008D5B46" w:rsidRPr="00F245E6" w:rsidRDefault="008D5B46" w:rsidP="00305183">
            <w:pPr>
              <w:rPr>
                <w:rFonts w:cs="Calibri Light"/>
              </w:rPr>
            </w:pPr>
          </w:p>
        </w:tc>
        <w:tc>
          <w:tcPr>
            <w:tcW w:w="6646" w:type="dxa"/>
          </w:tcPr>
          <w:p w14:paraId="07C4DDC5" w14:textId="77777777" w:rsidR="008D5B46" w:rsidRPr="00F245E6" w:rsidRDefault="008D5B46" w:rsidP="00305183">
            <w:pPr>
              <w:rPr>
                <w:rFonts w:cs="Calibri Light"/>
                <w:color w:val="C00000"/>
              </w:rPr>
            </w:pPr>
          </w:p>
        </w:tc>
        <w:tc>
          <w:tcPr>
            <w:tcW w:w="826" w:type="dxa"/>
            <w:vMerge/>
          </w:tcPr>
          <w:p w14:paraId="267C8138" w14:textId="77777777" w:rsidR="008D5B46" w:rsidRPr="00F245E6" w:rsidRDefault="008D5B46" w:rsidP="00305183">
            <w:pPr>
              <w:rPr>
                <w:rFonts w:cs="Calibri Light"/>
              </w:rPr>
            </w:pPr>
          </w:p>
        </w:tc>
        <w:tc>
          <w:tcPr>
            <w:tcW w:w="827" w:type="dxa"/>
            <w:vMerge/>
          </w:tcPr>
          <w:p w14:paraId="11761318" w14:textId="77777777" w:rsidR="008D5B46" w:rsidRPr="00F245E6" w:rsidRDefault="008D5B46" w:rsidP="00305183">
            <w:pPr>
              <w:rPr>
                <w:rFonts w:cs="Calibri Light"/>
              </w:rPr>
            </w:pPr>
          </w:p>
        </w:tc>
      </w:tr>
    </w:tbl>
    <w:p w14:paraId="6AFDEB95"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4"/>
        <w:gridCol w:w="827"/>
        <w:gridCol w:w="828"/>
      </w:tblGrid>
      <w:tr w:rsidR="008D5B46" w:rsidRPr="00F245E6" w14:paraId="7D8605C5" w14:textId="77777777" w:rsidTr="00A7012D">
        <w:tc>
          <w:tcPr>
            <w:tcW w:w="988" w:type="dxa"/>
          </w:tcPr>
          <w:p w14:paraId="2A43A5B2" w14:textId="77777777" w:rsidR="008D5B46" w:rsidRPr="00F245E6" w:rsidRDefault="008D5B46" w:rsidP="00305183">
            <w:pPr>
              <w:rPr>
                <w:rFonts w:cs="Calibri Light"/>
              </w:rPr>
            </w:pPr>
            <w:r w:rsidRPr="00F245E6">
              <w:rPr>
                <w:rFonts w:cs="Calibri Light"/>
              </w:rPr>
              <w:t>H.2.4.c</w:t>
            </w:r>
          </w:p>
        </w:tc>
        <w:tc>
          <w:tcPr>
            <w:tcW w:w="6644" w:type="dxa"/>
          </w:tcPr>
          <w:p w14:paraId="00386D2B" w14:textId="77777777" w:rsidR="008D5B46" w:rsidRPr="00F245E6" w:rsidRDefault="008D5B46" w:rsidP="00305183">
            <w:pPr>
              <w:rPr>
                <w:rFonts w:cs="Calibri Light"/>
              </w:rPr>
            </w:pPr>
            <w:r w:rsidRPr="00F245E6">
              <w:rPr>
                <w:rFonts w:cs="Calibri Light"/>
              </w:rPr>
              <w:t>Gibt es Prozesse für die laufende Fortbildung, Vernetzung und Lernprozesse der Mitarbeiter und Gemeindemandatare u.a. im Thema Änderung der Gesellschaft? Falls ja, was sind die Kennzeichen der Prozesse? Wie sind die Ergebnisse spürbar?</w:t>
            </w:r>
          </w:p>
          <w:p w14:paraId="0FC0B363" w14:textId="77777777" w:rsidR="008D5B46" w:rsidRPr="00F245E6" w:rsidRDefault="008D5B46" w:rsidP="00305183">
            <w:pPr>
              <w:rPr>
                <w:rFonts w:cs="Calibri Light"/>
              </w:rPr>
            </w:pPr>
            <w:r w:rsidRPr="00F245E6">
              <w:rPr>
                <w:rFonts w:cs="Calibri Light"/>
              </w:rPr>
              <w:t>(Ja + Kennzeichen = 1 Punkt + Ergebnisse 1 Punkt)</w:t>
            </w:r>
          </w:p>
        </w:tc>
        <w:tc>
          <w:tcPr>
            <w:tcW w:w="827" w:type="dxa"/>
            <w:vMerge w:val="restart"/>
          </w:tcPr>
          <w:p w14:paraId="6EAE893F" w14:textId="77777777" w:rsidR="008D5B46" w:rsidRPr="00F245E6" w:rsidRDefault="008D5B46" w:rsidP="00305183">
            <w:pPr>
              <w:rPr>
                <w:rFonts w:cs="Calibri Light"/>
              </w:rPr>
            </w:pPr>
            <w:r w:rsidRPr="00F245E6">
              <w:rPr>
                <w:rFonts w:cs="Calibri Light"/>
              </w:rPr>
              <w:t>mögl.</w:t>
            </w:r>
          </w:p>
          <w:p w14:paraId="38D42B82" w14:textId="77777777" w:rsidR="008D5B46" w:rsidRPr="00F245E6" w:rsidRDefault="008D5B46" w:rsidP="00305183">
            <w:pPr>
              <w:jc w:val="center"/>
              <w:rPr>
                <w:rFonts w:cs="Calibri Light"/>
                <w:b/>
              </w:rPr>
            </w:pPr>
            <w:r w:rsidRPr="00F245E6">
              <w:rPr>
                <w:rFonts w:cs="Calibri Light"/>
                <w:b/>
              </w:rPr>
              <w:t>2 (K)</w:t>
            </w:r>
          </w:p>
        </w:tc>
        <w:tc>
          <w:tcPr>
            <w:tcW w:w="828" w:type="dxa"/>
            <w:vMerge w:val="restart"/>
          </w:tcPr>
          <w:p w14:paraId="3E95DC63" w14:textId="77777777" w:rsidR="008D5B46" w:rsidRPr="00F245E6" w:rsidRDefault="008D5B46" w:rsidP="00305183">
            <w:pPr>
              <w:rPr>
                <w:rFonts w:cs="Calibri Light"/>
              </w:rPr>
            </w:pPr>
            <w:r w:rsidRPr="00F245E6">
              <w:rPr>
                <w:rFonts w:cs="Calibri Light"/>
              </w:rPr>
              <w:t>tats.</w:t>
            </w:r>
          </w:p>
          <w:p w14:paraId="1634AAB8" w14:textId="77777777" w:rsidR="008D5B46" w:rsidRPr="00F245E6" w:rsidRDefault="008D5B46" w:rsidP="00305183">
            <w:pPr>
              <w:jc w:val="center"/>
              <w:rPr>
                <w:rFonts w:cs="Calibri Light"/>
                <w:b/>
              </w:rPr>
            </w:pPr>
          </w:p>
        </w:tc>
      </w:tr>
      <w:tr w:rsidR="008D5B46" w:rsidRPr="00F245E6" w14:paraId="5CB5151A" w14:textId="77777777" w:rsidTr="00A7012D">
        <w:tc>
          <w:tcPr>
            <w:tcW w:w="988" w:type="dxa"/>
          </w:tcPr>
          <w:p w14:paraId="199847DC" w14:textId="77777777" w:rsidR="008D5B46" w:rsidRPr="00F245E6" w:rsidRDefault="008D5B46" w:rsidP="00305183">
            <w:pPr>
              <w:rPr>
                <w:rFonts w:cs="Calibri Light"/>
              </w:rPr>
            </w:pPr>
          </w:p>
        </w:tc>
        <w:tc>
          <w:tcPr>
            <w:tcW w:w="6644" w:type="dxa"/>
          </w:tcPr>
          <w:p w14:paraId="02098EFA" w14:textId="77777777" w:rsidR="008D5B46" w:rsidRPr="00F245E6" w:rsidRDefault="008D5B46" w:rsidP="00305183">
            <w:pPr>
              <w:rPr>
                <w:rFonts w:cs="Calibri Light"/>
                <w:color w:val="C00000"/>
              </w:rPr>
            </w:pPr>
          </w:p>
        </w:tc>
        <w:tc>
          <w:tcPr>
            <w:tcW w:w="827" w:type="dxa"/>
            <w:vMerge/>
          </w:tcPr>
          <w:p w14:paraId="43BECE4F" w14:textId="77777777" w:rsidR="008D5B46" w:rsidRPr="00F245E6" w:rsidRDefault="008D5B46" w:rsidP="00305183">
            <w:pPr>
              <w:rPr>
                <w:rFonts w:cs="Calibri Light"/>
              </w:rPr>
            </w:pPr>
          </w:p>
        </w:tc>
        <w:tc>
          <w:tcPr>
            <w:tcW w:w="828" w:type="dxa"/>
            <w:vMerge/>
          </w:tcPr>
          <w:p w14:paraId="09FD7D1A" w14:textId="77777777" w:rsidR="008D5B46" w:rsidRPr="00F245E6" w:rsidRDefault="008D5B46" w:rsidP="00305183">
            <w:pPr>
              <w:rPr>
                <w:rFonts w:cs="Calibri Light"/>
              </w:rPr>
            </w:pPr>
          </w:p>
        </w:tc>
      </w:tr>
    </w:tbl>
    <w:p w14:paraId="29F76B4D"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8D5B46" w:rsidRPr="00F245E6" w14:paraId="4AFA2AAF" w14:textId="77777777" w:rsidTr="00A7012D">
        <w:tc>
          <w:tcPr>
            <w:tcW w:w="988" w:type="dxa"/>
          </w:tcPr>
          <w:p w14:paraId="13DC2F2F" w14:textId="77777777" w:rsidR="008D5B46" w:rsidRPr="00F245E6" w:rsidRDefault="008D5B46" w:rsidP="00305183">
            <w:pPr>
              <w:rPr>
                <w:rFonts w:cs="Calibri Light"/>
              </w:rPr>
            </w:pPr>
            <w:r w:rsidRPr="00F245E6">
              <w:rPr>
                <w:rFonts w:cs="Calibri Light"/>
              </w:rPr>
              <w:t>H.2.4.d</w:t>
            </w:r>
          </w:p>
        </w:tc>
        <w:tc>
          <w:tcPr>
            <w:tcW w:w="6646" w:type="dxa"/>
          </w:tcPr>
          <w:p w14:paraId="010AD91F" w14:textId="77777777" w:rsidR="008D5B46" w:rsidRPr="00F245E6" w:rsidRDefault="008D5B46" w:rsidP="00305183">
            <w:pPr>
              <w:rPr>
                <w:rFonts w:cs="Calibri Light"/>
              </w:rPr>
            </w:pPr>
            <w:r w:rsidRPr="00F245E6">
              <w:rPr>
                <w:rFonts w:cs="Calibri Light"/>
              </w:rPr>
              <w:t>Gibt es Prozesse für die laufende Fortbildung, Vernetzung und Lernprozesse der Mitarbeiter und Gemeindemandatare u.a. im Thema Wirtschaftlicher Wandel? Falls ja, was sind die Kennzeichen der Prozesse? Wie sind die Ergebnisse spürbar?</w:t>
            </w:r>
          </w:p>
          <w:p w14:paraId="183832D6" w14:textId="77777777" w:rsidR="008D5B46" w:rsidRPr="00F245E6" w:rsidRDefault="008D5B46" w:rsidP="00305183">
            <w:pPr>
              <w:rPr>
                <w:rFonts w:cs="Calibri Light"/>
              </w:rPr>
            </w:pPr>
            <w:r w:rsidRPr="00F245E6">
              <w:rPr>
                <w:rFonts w:cs="Calibri Light"/>
              </w:rPr>
              <w:t>(Ja + Kennzeichen = 1 Punkt + Ergebnisse 1 Punkt)</w:t>
            </w:r>
          </w:p>
        </w:tc>
        <w:tc>
          <w:tcPr>
            <w:tcW w:w="826" w:type="dxa"/>
            <w:vMerge w:val="restart"/>
          </w:tcPr>
          <w:p w14:paraId="3F02F48A" w14:textId="77777777" w:rsidR="008D5B46" w:rsidRPr="00F245E6" w:rsidRDefault="008D5B46" w:rsidP="00305183">
            <w:pPr>
              <w:rPr>
                <w:rFonts w:cs="Calibri Light"/>
              </w:rPr>
            </w:pPr>
            <w:r w:rsidRPr="00F245E6">
              <w:rPr>
                <w:rFonts w:cs="Calibri Light"/>
              </w:rPr>
              <w:t>mögl.</w:t>
            </w:r>
          </w:p>
          <w:p w14:paraId="6F6C2B55" w14:textId="77777777" w:rsidR="008D5B46" w:rsidRPr="00F245E6" w:rsidRDefault="008D5B46" w:rsidP="00305183">
            <w:pPr>
              <w:jc w:val="center"/>
              <w:rPr>
                <w:rFonts w:cs="Calibri Light"/>
                <w:b/>
              </w:rPr>
            </w:pPr>
            <w:r w:rsidRPr="00F245E6">
              <w:rPr>
                <w:rFonts w:cs="Calibri Light"/>
                <w:b/>
              </w:rPr>
              <w:t>2 (K)</w:t>
            </w:r>
          </w:p>
        </w:tc>
        <w:tc>
          <w:tcPr>
            <w:tcW w:w="827" w:type="dxa"/>
            <w:vMerge w:val="restart"/>
          </w:tcPr>
          <w:p w14:paraId="23C75245" w14:textId="77777777" w:rsidR="008D5B46" w:rsidRPr="00F245E6" w:rsidRDefault="008D5B46" w:rsidP="00305183">
            <w:pPr>
              <w:rPr>
                <w:rFonts w:cs="Calibri Light"/>
              </w:rPr>
            </w:pPr>
            <w:r w:rsidRPr="00F245E6">
              <w:rPr>
                <w:rFonts w:cs="Calibri Light"/>
              </w:rPr>
              <w:t>tats.</w:t>
            </w:r>
          </w:p>
          <w:p w14:paraId="30ABD43E" w14:textId="77777777" w:rsidR="008D5B46" w:rsidRPr="00F245E6" w:rsidRDefault="008D5B46" w:rsidP="00305183">
            <w:pPr>
              <w:jc w:val="center"/>
              <w:rPr>
                <w:rFonts w:cs="Calibri Light"/>
                <w:b/>
              </w:rPr>
            </w:pPr>
          </w:p>
        </w:tc>
      </w:tr>
      <w:tr w:rsidR="008D5B46" w:rsidRPr="00F245E6" w14:paraId="4D2FB934" w14:textId="77777777" w:rsidTr="00A7012D">
        <w:tc>
          <w:tcPr>
            <w:tcW w:w="988" w:type="dxa"/>
          </w:tcPr>
          <w:p w14:paraId="7A446572" w14:textId="77777777" w:rsidR="008D5B46" w:rsidRPr="00F245E6" w:rsidRDefault="008D5B46" w:rsidP="00305183">
            <w:pPr>
              <w:rPr>
                <w:rFonts w:cs="Calibri Light"/>
              </w:rPr>
            </w:pPr>
          </w:p>
        </w:tc>
        <w:tc>
          <w:tcPr>
            <w:tcW w:w="6646" w:type="dxa"/>
          </w:tcPr>
          <w:p w14:paraId="2CF4B981" w14:textId="77777777" w:rsidR="008D5B46" w:rsidRPr="00F245E6" w:rsidRDefault="008D5B46" w:rsidP="00305183">
            <w:pPr>
              <w:rPr>
                <w:rFonts w:cs="Calibri Light"/>
                <w:color w:val="C00000"/>
              </w:rPr>
            </w:pPr>
          </w:p>
        </w:tc>
        <w:tc>
          <w:tcPr>
            <w:tcW w:w="826" w:type="dxa"/>
            <w:vMerge/>
          </w:tcPr>
          <w:p w14:paraId="437D63B4" w14:textId="77777777" w:rsidR="008D5B46" w:rsidRPr="00F245E6" w:rsidRDefault="008D5B46" w:rsidP="00305183">
            <w:pPr>
              <w:rPr>
                <w:rFonts w:cs="Calibri Light"/>
              </w:rPr>
            </w:pPr>
          </w:p>
        </w:tc>
        <w:tc>
          <w:tcPr>
            <w:tcW w:w="827" w:type="dxa"/>
            <w:vMerge/>
          </w:tcPr>
          <w:p w14:paraId="3C66C210" w14:textId="77777777" w:rsidR="008D5B46" w:rsidRPr="00F245E6" w:rsidRDefault="008D5B46" w:rsidP="00305183">
            <w:pPr>
              <w:rPr>
                <w:rFonts w:cs="Calibri Light"/>
              </w:rPr>
            </w:pPr>
          </w:p>
        </w:tc>
      </w:tr>
    </w:tbl>
    <w:p w14:paraId="3AE0CE1E"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0363DF4D" w14:textId="77777777" w:rsidTr="00A7012D">
        <w:tc>
          <w:tcPr>
            <w:tcW w:w="988" w:type="dxa"/>
          </w:tcPr>
          <w:p w14:paraId="5D5020A6" w14:textId="77777777" w:rsidR="008D5B46" w:rsidRPr="00F245E6" w:rsidRDefault="008D5B46" w:rsidP="00305183">
            <w:pPr>
              <w:rPr>
                <w:rFonts w:cs="Calibri Light"/>
              </w:rPr>
            </w:pPr>
            <w:r w:rsidRPr="00F245E6">
              <w:rPr>
                <w:rFonts w:cs="Calibri Light"/>
              </w:rPr>
              <w:t>H.3.3.a</w:t>
            </w:r>
          </w:p>
        </w:tc>
        <w:tc>
          <w:tcPr>
            <w:tcW w:w="6645" w:type="dxa"/>
          </w:tcPr>
          <w:p w14:paraId="660172A5" w14:textId="77777777" w:rsidR="008D5B46" w:rsidRPr="00F245E6" w:rsidRDefault="008D5B46" w:rsidP="00305183">
            <w:pPr>
              <w:rPr>
                <w:rFonts w:cs="Calibri Light"/>
              </w:rPr>
            </w:pPr>
            <w:r w:rsidRPr="00F245E6">
              <w:rPr>
                <w:rFonts w:cs="Calibri Light"/>
              </w:rPr>
              <w:t>Gibt es ein Konzept / festgeschriebene Rituale für die Integration von neuen Herausforderungen und Informationen in die Steuerung der Gemeindeentwicklung? Falls ja welche? Jährliche Anwendung?</w:t>
            </w:r>
          </w:p>
          <w:p w14:paraId="609804D2" w14:textId="77777777" w:rsidR="008D5B46" w:rsidRPr="00F245E6" w:rsidRDefault="008D5B46" w:rsidP="00305183">
            <w:pPr>
              <w:rPr>
                <w:rFonts w:cs="Calibri Light"/>
              </w:rPr>
            </w:pPr>
            <w:r w:rsidRPr="00F245E6">
              <w:rPr>
                <w:rFonts w:cs="Calibri Light"/>
              </w:rPr>
              <w:t>(Ja + Beschreibung = 2 Punkte + jährliche Impulse = 1 Punkt)</w:t>
            </w:r>
          </w:p>
          <w:p w14:paraId="42FDE72C" w14:textId="77777777" w:rsidR="008D5B46" w:rsidRPr="00F245E6" w:rsidRDefault="008D5B46" w:rsidP="00305183">
            <w:pPr>
              <w:rPr>
                <w:rFonts w:cs="Calibri Light"/>
              </w:rPr>
            </w:pPr>
          </w:p>
        </w:tc>
        <w:tc>
          <w:tcPr>
            <w:tcW w:w="827" w:type="dxa"/>
            <w:vMerge w:val="restart"/>
          </w:tcPr>
          <w:p w14:paraId="219A58A1" w14:textId="77777777" w:rsidR="008D5B46" w:rsidRPr="00F245E6" w:rsidRDefault="008D5B46" w:rsidP="00305183">
            <w:pPr>
              <w:rPr>
                <w:rFonts w:cs="Calibri Light"/>
              </w:rPr>
            </w:pPr>
            <w:r w:rsidRPr="00F245E6">
              <w:rPr>
                <w:rFonts w:cs="Calibri Light"/>
              </w:rPr>
              <w:t>mögl.</w:t>
            </w:r>
          </w:p>
          <w:p w14:paraId="3946E391" w14:textId="41B9F802" w:rsidR="008D5B46" w:rsidRPr="00F245E6" w:rsidRDefault="00984980" w:rsidP="00305183">
            <w:pPr>
              <w:jc w:val="center"/>
              <w:rPr>
                <w:rFonts w:cs="Calibri Light"/>
                <w:b/>
              </w:rPr>
            </w:pPr>
            <w:r>
              <w:rPr>
                <w:rFonts w:cs="Calibri Light"/>
                <w:b/>
              </w:rPr>
              <w:t>2</w:t>
            </w:r>
            <w:r w:rsidR="008D5B46" w:rsidRPr="00F245E6">
              <w:rPr>
                <w:rFonts w:cs="Calibri Light"/>
                <w:b/>
              </w:rPr>
              <w:t xml:space="preserve"> (K)</w:t>
            </w:r>
          </w:p>
        </w:tc>
        <w:tc>
          <w:tcPr>
            <w:tcW w:w="827" w:type="dxa"/>
            <w:vMerge w:val="restart"/>
          </w:tcPr>
          <w:p w14:paraId="6F950BA9" w14:textId="77777777" w:rsidR="008D5B46" w:rsidRPr="00F245E6" w:rsidRDefault="008D5B46" w:rsidP="00305183">
            <w:pPr>
              <w:rPr>
                <w:rFonts w:cs="Calibri Light"/>
              </w:rPr>
            </w:pPr>
            <w:r w:rsidRPr="00F245E6">
              <w:rPr>
                <w:rFonts w:cs="Calibri Light"/>
              </w:rPr>
              <w:t>tats.</w:t>
            </w:r>
          </w:p>
          <w:p w14:paraId="43ED585E" w14:textId="77777777" w:rsidR="008D5B46" w:rsidRPr="00F245E6" w:rsidRDefault="008D5B46" w:rsidP="00305183">
            <w:pPr>
              <w:jc w:val="center"/>
              <w:rPr>
                <w:rFonts w:cs="Calibri Light"/>
                <w:b/>
              </w:rPr>
            </w:pPr>
          </w:p>
        </w:tc>
      </w:tr>
      <w:tr w:rsidR="008D5B46" w:rsidRPr="00F245E6" w14:paraId="7BD73514" w14:textId="77777777" w:rsidTr="00A7012D">
        <w:tc>
          <w:tcPr>
            <w:tcW w:w="988" w:type="dxa"/>
          </w:tcPr>
          <w:p w14:paraId="297A3596" w14:textId="77777777" w:rsidR="008D5B46" w:rsidRPr="00F245E6" w:rsidRDefault="008D5B46" w:rsidP="00305183">
            <w:pPr>
              <w:rPr>
                <w:rFonts w:cs="Calibri Light"/>
              </w:rPr>
            </w:pPr>
          </w:p>
        </w:tc>
        <w:tc>
          <w:tcPr>
            <w:tcW w:w="6645" w:type="dxa"/>
          </w:tcPr>
          <w:p w14:paraId="50668033" w14:textId="77777777" w:rsidR="008D5B46" w:rsidRPr="00F245E6" w:rsidRDefault="008D5B46" w:rsidP="00305183">
            <w:pPr>
              <w:rPr>
                <w:rFonts w:cs="Calibri Light"/>
                <w:color w:val="C00000"/>
              </w:rPr>
            </w:pPr>
          </w:p>
        </w:tc>
        <w:tc>
          <w:tcPr>
            <w:tcW w:w="827" w:type="dxa"/>
            <w:vMerge/>
          </w:tcPr>
          <w:p w14:paraId="07511406" w14:textId="77777777" w:rsidR="008D5B46" w:rsidRPr="00F245E6" w:rsidRDefault="008D5B46" w:rsidP="00305183">
            <w:pPr>
              <w:rPr>
                <w:rFonts w:cs="Calibri Light"/>
              </w:rPr>
            </w:pPr>
          </w:p>
        </w:tc>
        <w:tc>
          <w:tcPr>
            <w:tcW w:w="827" w:type="dxa"/>
            <w:vMerge/>
          </w:tcPr>
          <w:p w14:paraId="4C79E872" w14:textId="77777777" w:rsidR="008D5B46" w:rsidRPr="00F245E6" w:rsidRDefault="008D5B46" w:rsidP="00305183">
            <w:pPr>
              <w:rPr>
                <w:rFonts w:cs="Calibri Light"/>
              </w:rPr>
            </w:pPr>
          </w:p>
        </w:tc>
      </w:tr>
    </w:tbl>
    <w:p w14:paraId="0A1C2E0A"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8D5B46" w:rsidRPr="00F245E6" w14:paraId="61FDD470" w14:textId="77777777" w:rsidTr="00A7012D">
        <w:tc>
          <w:tcPr>
            <w:tcW w:w="988" w:type="dxa"/>
          </w:tcPr>
          <w:p w14:paraId="761EED27" w14:textId="53B43ACF" w:rsidR="008D5B46" w:rsidRPr="00F245E6" w:rsidRDefault="008D5B46" w:rsidP="00305183">
            <w:pPr>
              <w:rPr>
                <w:rFonts w:cs="Calibri Light"/>
              </w:rPr>
            </w:pPr>
            <w:r w:rsidRPr="00F245E6">
              <w:rPr>
                <w:rFonts w:cs="Calibri Light"/>
              </w:rPr>
              <w:t>H.3.3.</w:t>
            </w:r>
            <w:r w:rsidR="00984980">
              <w:rPr>
                <w:rFonts w:cs="Calibri Light"/>
              </w:rPr>
              <w:t>d</w:t>
            </w:r>
          </w:p>
        </w:tc>
        <w:tc>
          <w:tcPr>
            <w:tcW w:w="6646" w:type="dxa"/>
          </w:tcPr>
          <w:p w14:paraId="1B7CE1DD" w14:textId="474D5A6A" w:rsidR="008D5B46" w:rsidRPr="00F245E6" w:rsidRDefault="008D5B46" w:rsidP="00305183">
            <w:pPr>
              <w:rPr>
                <w:rFonts w:cs="Calibri Light"/>
              </w:rPr>
            </w:pPr>
            <w:r w:rsidRPr="00F245E6">
              <w:rPr>
                <w:rFonts w:cs="Calibri Light"/>
              </w:rPr>
              <w:t>Gibt es ein Konzept / festgeschriebene Rituale für die Vernetzung von Gemeindemitarbeitern zu Zukunftsthemen der Gemeindeentwicklung? Falls ja welche? Jährliche Vernetzungstreffen?</w:t>
            </w:r>
          </w:p>
          <w:p w14:paraId="20F195F5" w14:textId="77777777" w:rsidR="008D5B46" w:rsidRPr="00F245E6" w:rsidRDefault="008D5B46" w:rsidP="00305183">
            <w:pPr>
              <w:rPr>
                <w:rFonts w:cs="Calibri Light"/>
              </w:rPr>
            </w:pPr>
            <w:r w:rsidRPr="00F245E6">
              <w:rPr>
                <w:rFonts w:cs="Calibri Light"/>
              </w:rPr>
              <w:t>(Ja + Beschreibung = 2 Punkte + jährliche Vernetzung = 1 Punkt)</w:t>
            </w:r>
          </w:p>
        </w:tc>
        <w:tc>
          <w:tcPr>
            <w:tcW w:w="826" w:type="dxa"/>
            <w:vMerge w:val="restart"/>
          </w:tcPr>
          <w:p w14:paraId="6F129418" w14:textId="77777777" w:rsidR="008D5B46" w:rsidRPr="00F245E6" w:rsidRDefault="008D5B46" w:rsidP="00305183">
            <w:pPr>
              <w:rPr>
                <w:rFonts w:cs="Calibri Light"/>
              </w:rPr>
            </w:pPr>
            <w:r w:rsidRPr="00F245E6">
              <w:rPr>
                <w:rFonts w:cs="Calibri Light"/>
              </w:rPr>
              <w:t>mögl.</w:t>
            </w:r>
          </w:p>
          <w:p w14:paraId="36C8507C" w14:textId="0CEFC157" w:rsidR="008D5B46" w:rsidRPr="00F245E6" w:rsidRDefault="00984980" w:rsidP="00305183">
            <w:pPr>
              <w:jc w:val="center"/>
              <w:rPr>
                <w:rFonts w:cs="Calibri Light"/>
                <w:b/>
              </w:rPr>
            </w:pPr>
            <w:r>
              <w:rPr>
                <w:rFonts w:cs="Calibri Light"/>
                <w:b/>
              </w:rPr>
              <w:t>2</w:t>
            </w:r>
            <w:r w:rsidR="008D5B46" w:rsidRPr="00F245E6">
              <w:rPr>
                <w:rFonts w:cs="Calibri Light"/>
                <w:b/>
              </w:rPr>
              <w:t xml:space="preserve"> (K)</w:t>
            </w:r>
          </w:p>
        </w:tc>
        <w:tc>
          <w:tcPr>
            <w:tcW w:w="827" w:type="dxa"/>
            <w:vMerge w:val="restart"/>
          </w:tcPr>
          <w:p w14:paraId="3DC470F3" w14:textId="77777777" w:rsidR="008D5B46" w:rsidRPr="00F245E6" w:rsidRDefault="008D5B46" w:rsidP="00305183">
            <w:pPr>
              <w:rPr>
                <w:rFonts w:cs="Calibri Light"/>
              </w:rPr>
            </w:pPr>
            <w:r w:rsidRPr="00F245E6">
              <w:rPr>
                <w:rFonts w:cs="Calibri Light"/>
              </w:rPr>
              <w:t>tats.</w:t>
            </w:r>
          </w:p>
          <w:p w14:paraId="342DF431" w14:textId="77777777" w:rsidR="008D5B46" w:rsidRPr="00F245E6" w:rsidRDefault="008D5B46" w:rsidP="00305183">
            <w:pPr>
              <w:jc w:val="center"/>
              <w:rPr>
                <w:rFonts w:cs="Calibri Light"/>
                <w:b/>
              </w:rPr>
            </w:pPr>
          </w:p>
        </w:tc>
      </w:tr>
      <w:tr w:rsidR="008D5B46" w:rsidRPr="00F245E6" w14:paraId="5152FF54" w14:textId="77777777" w:rsidTr="00A7012D">
        <w:tc>
          <w:tcPr>
            <w:tcW w:w="988" w:type="dxa"/>
          </w:tcPr>
          <w:p w14:paraId="61CBC851" w14:textId="77777777" w:rsidR="008D5B46" w:rsidRPr="00F245E6" w:rsidRDefault="008D5B46" w:rsidP="00305183">
            <w:pPr>
              <w:rPr>
                <w:rFonts w:cs="Calibri Light"/>
              </w:rPr>
            </w:pPr>
          </w:p>
        </w:tc>
        <w:tc>
          <w:tcPr>
            <w:tcW w:w="6646" w:type="dxa"/>
          </w:tcPr>
          <w:p w14:paraId="61D0C063" w14:textId="77777777" w:rsidR="008D5B46" w:rsidRPr="00F245E6" w:rsidRDefault="008D5B46" w:rsidP="00305183">
            <w:pPr>
              <w:rPr>
                <w:rFonts w:cs="Calibri Light"/>
                <w:color w:val="C00000"/>
              </w:rPr>
            </w:pPr>
          </w:p>
        </w:tc>
        <w:tc>
          <w:tcPr>
            <w:tcW w:w="826" w:type="dxa"/>
            <w:vMerge/>
          </w:tcPr>
          <w:p w14:paraId="20718490" w14:textId="77777777" w:rsidR="008D5B46" w:rsidRPr="00F245E6" w:rsidRDefault="008D5B46" w:rsidP="00305183">
            <w:pPr>
              <w:rPr>
                <w:rFonts w:cs="Calibri Light"/>
              </w:rPr>
            </w:pPr>
          </w:p>
        </w:tc>
        <w:tc>
          <w:tcPr>
            <w:tcW w:w="827" w:type="dxa"/>
            <w:vMerge/>
          </w:tcPr>
          <w:p w14:paraId="3DF73FAF" w14:textId="77777777" w:rsidR="008D5B46" w:rsidRPr="00F245E6" w:rsidRDefault="008D5B46" w:rsidP="00305183">
            <w:pPr>
              <w:rPr>
                <w:rFonts w:cs="Calibri Light"/>
              </w:rPr>
            </w:pPr>
          </w:p>
        </w:tc>
      </w:tr>
    </w:tbl>
    <w:p w14:paraId="781A22C9"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5475F336" w14:textId="77777777" w:rsidTr="00A7012D">
        <w:tc>
          <w:tcPr>
            <w:tcW w:w="988" w:type="dxa"/>
          </w:tcPr>
          <w:p w14:paraId="1DB58117" w14:textId="6DC5EE36" w:rsidR="008D5B46" w:rsidRPr="00F245E6" w:rsidRDefault="008D5B46" w:rsidP="00305183">
            <w:pPr>
              <w:rPr>
                <w:rFonts w:cs="Calibri Light"/>
              </w:rPr>
            </w:pPr>
            <w:r w:rsidRPr="00F245E6">
              <w:rPr>
                <w:rFonts w:cs="Calibri Light"/>
              </w:rPr>
              <w:t>H.3.3.</w:t>
            </w:r>
            <w:r w:rsidR="00984980">
              <w:rPr>
                <w:rFonts w:cs="Calibri Light"/>
              </w:rPr>
              <w:t>g</w:t>
            </w:r>
          </w:p>
        </w:tc>
        <w:tc>
          <w:tcPr>
            <w:tcW w:w="6645" w:type="dxa"/>
          </w:tcPr>
          <w:p w14:paraId="572623CC" w14:textId="77777777" w:rsidR="008D5B46" w:rsidRPr="00F245E6" w:rsidRDefault="008D5B46" w:rsidP="00305183">
            <w:pPr>
              <w:rPr>
                <w:rFonts w:cs="Calibri Light"/>
              </w:rPr>
            </w:pPr>
            <w:r w:rsidRPr="00F245E6">
              <w:rPr>
                <w:rFonts w:cs="Calibri Light"/>
              </w:rPr>
              <w:t>Gibt es ein Konzept / festgeschriebene Rituale für die Vernetzung (Zukunftswerkstätten, Zukunftsdialoge) zwischen Gemeindeverantwortlichen und der Bevölkerung? Falls ja welche?  Jährliche Vernetzungstreffen?</w:t>
            </w:r>
          </w:p>
          <w:p w14:paraId="6D383E25" w14:textId="77777777" w:rsidR="008D5B46" w:rsidRPr="00F245E6" w:rsidRDefault="008D5B46" w:rsidP="00305183">
            <w:pPr>
              <w:rPr>
                <w:rFonts w:cs="Calibri Light"/>
              </w:rPr>
            </w:pPr>
            <w:r w:rsidRPr="00F245E6">
              <w:rPr>
                <w:rFonts w:cs="Calibri Light"/>
              </w:rPr>
              <w:t>(Ja + Beschreibung = 2 Punkte + jährliche Vernetzung = 1 Punkt)</w:t>
            </w:r>
          </w:p>
        </w:tc>
        <w:tc>
          <w:tcPr>
            <w:tcW w:w="827" w:type="dxa"/>
            <w:vMerge w:val="restart"/>
          </w:tcPr>
          <w:p w14:paraId="21B50702" w14:textId="77777777" w:rsidR="008D5B46" w:rsidRPr="00F245E6" w:rsidRDefault="008D5B46" w:rsidP="00305183">
            <w:pPr>
              <w:rPr>
                <w:rFonts w:cs="Calibri Light"/>
              </w:rPr>
            </w:pPr>
            <w:r w:rsidRPr="00F245E6">
              <w:rPr>
                <w:rFonts w:cs="Calibri Light"/>
              </w:rPr>
              <w:t>mögl.</w:t>
            </w:r>
          </w:p>
          <w:p w14:paraId="38DA8B0E" w14:textId="76C4FE61" w:rsidR="008D5B46" w:rsidRPr="00F245E6" w:rsidRDefault="00984980" w:rsidP="00305183">
            <w:pPr>
              <w:jc w:val="center"/>
              <w:rPr>
                <w:rFonts w:cs="Calibri Light"/>
                <w:b/>
              </w:rPr>
            </w:pPr>
            <w:r>
              <w:rPr>
                <w:rFonts w:cs="Calibri Light"/>
                <w:b/>
              </w:rPr>
              <w:t>2</w:t>
            </w:r>
            <w:r w:rsidR="008D5B46" w:rsidRPr="00F245E6">
              <w:rPr>
                <w:rFonts w:cs="Calibri Light"/>
                <w:b/>
              </w:rPr>
              <w:t xml:space="preserve"> (K)</w:t>
            </w:r>
          </w:p>
        </w:tc>
        <w:tc>
          <w:tcPr>
            <w:tcW w:w="827" w:type="dxa"/>
            <w:vMerge w:val="restart"/>
          </w:tcPr>
          <w:p w14:paraId="33155BD2" w14:textId="77777777" w:rsidR="008D5B46" w:rsidRPr="00F245E6" w:rsidRDefault="008D5B46" w:rsidP="00305183">
            <w:pPr>
              <w:rPr>
                <w:rFonts w:cs="Calibri Light"/>
              </w:rPr>
            </w:pPr>
            <w:r w:rsidRPr="00F245E6">
              <w:rPr>
                <w:rFonts w:cs="Calibri Light"/>
              </w:rPr>
              <w:t>tats.</w:t>
            </w:r>
          </w:p>
          <w:p w14:paraId="557068EB" w14:textId="77777777" w:rsidR="008D5B46" w:rsidRPr="00F245E6" w:rsidRDefault="008D5B46" w:rsidP="00305183">
            <w:pPr>
              <w:jc w:val="center"/>
              <w:rPr>
                <w:rFonts w:cs="Calibri Light"/>
                <w:b/>
              </w:rPr>
            </w:pPr>
          </w:p>
        </w:tc>
      </w:tr>
      <w:tr w:rsidR="008D5B46" w:rsidRPr="00F245E6" w14:paraId="154A6489" w14:textId="77777777" w:rsidTr="00A7012D">
        <w:tc>
          <w:tcPr>
            <w:tcW w:w="988" w:type="dxa"/>
          </w:tcPr>
          <w:p w14:paraId="4C00316A" w14:textId="77777777" w:rsidR="008D5B46" w:rsidRPr="00F245E6" w:rsidRDefault="008D5B46" w:rsidP="00305183">
            <w:pPr>
              <w:rPr>
                <w:rFonts w:cs="Calibri Light"/>
              </w:rPr>
            </w:pPr>
          </w:p>
        </w:tc>
        <w:tc>
          <w:tcPr>
            <w:tcW w:w="6645" w:type="dxa"/>
          </w:tcPr>
          <w:p w14:paraId="3E747E55" w14:textId="77777777" w:rsidR="008D5B46" w:rsidRPr="00F245E6" w:rsidRDefault="008D5B46" w:rsidP="00305183">
            <w:pPr>
              <w:rPr>
                <w:rFonts w:cs="Calibri Light"/>
                <w:color w:val="C00000"/>
              </w:rPr>
            </w:pPr>
          </w:p>
        </w:tc>
        <w:tc>
          <w:tcPr>
            <w:tcW w:w="827" w:type="dxa"/>
            <w:vMerge/>
          </w:tcPr>
          <w:p w14:paraId="161F6005" w14:textId="77777777" w:rsidR="008D5B46" w:rsidRPr="00F245E6" w:rsidRDefault="008D5B46" w:rsidP="00305183">
            <w:pPr>
              <w:rPr>
                <w:rFonts w:cs="Calibri Light"/>
              </w:rPr>
            </w:pPr>
          </w:p>
        </w:tc>
        <w:tc>
          <w:tcPr>
            <w:tcW w:w="827" w:type="dxa"/>
            <w:vMerge/>
          </w:tcPr>
          <w:p w14:paraId="4CB34AD3" w14:textId="77777777" w:rsidR="008D5B46" w:rsidRPr="00F245E6" w:rsidRDefault="008D5B46" w:rsidP="00305183">
            <w:pPr>
              <w:rPr>
                <w:rFonts w:cs="Calibri Light"/>
              </w:rPr>
            </w:pPr>
          </w:p>
        </w:tc>
      </w:tr>
    </w:tbl>
    <w:p w14:paraId="61FF941D"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4E1E72E8" w14:textId="77777777" w:rsidTr="00A7012D">
        <w:tc>
          <w:tcPr>
            <w:tcW w:w="988" w:type="dxa"/>
          </w:tcPr>
          <w:p w14:paraId="24E20D28" w14:textId="77777777" w:rsidR="008D5B46" w:rsidRPr="00F245E6" w:rsidRDefault="008D5B46" w:rsidP="00305183">
            <w:pPr>
              <w:rPr>
                <w:rFonts w:cs="Calibri Light"/>
              </w:rPr>
            </w:pPr>
            <w:r w:rsidRPr="00F245E6">
              <w:rPr>
                <w:rFonts w:cs="Calibri Light"/>
              </w:rPr>
              <w:t>H.4.4.a</w:t>
            </w:r>
          </w:p>
        </w:tc>
        <w:tc>
          <w:tcPr>
            <w:tcW w:w="6645" w:type="dxa"/>
          </w:tcPr>
          <w:p w14:paraId="0F1F6B3C" w14:textId="77777777" w:rsidR="008D5B46" w:rsidRPr="00F245E6" w:rsidRDefault="008D5B46" w:rsidP="00305183">
            <w:pPr>
              <w:rPr>
                <w:rFonts w:cs="Calibri Light"/>
              </w:rPr>
            </w:pPr>
            <w:r w:rsidRPr="00F245E6">
              <w:rPr>
                <w:rFonts w:cs="Calibri Light"/>
              </w:rPr>
              <w:t>Gibt es eine laufende Evaluation der gesetzten Maßnahmen auf Basis der Herausforderungen für die Gemeinde (Klimawandel, Ressourcenknappheit, Änderung der Gesellschaft, wirtschaftlicher Wandel)?</w:t>
            </w:r>
          </w:p>
          <w:p w14:paraId="43619D03" w14:textId="7D926919" w:rsidR="008D5B46" w:rsidRPr="00F245E6" w:rsidRDefault="008D5B46" w:rsidP="00305183">
            <w:pPr>
              <w:rPr>
                <w:rFonts w:cs="Calibri Light"/>
              </w:rPr>
            </w:pPr>
            <w:r w:rsidRPr="00F245E6">
              <w:rPr>
                <w:rFonts w:cs="Calibri Light"/>
              </w:rPr>
              <w:lastRenderedPageBreak/>
              <w:t>(Ja + Beschreibung = 1 Punkt + 1 Punkt je Herausforderung)</w:t>
            </w:r>
          </w:p>
        </w:tc>
        <w:tc>
          <w:tcPr>
            <w:tcW w:w="827" w:type="dxa"/>
            <w:vMerge w:val="restart"/>
          </w:tcPr>
          <w:p w14:paraId="12D1491F" w14:textId="77777777" w:rsidR="008D5B46" w:rsidRPr="00F245E6" w:rsidRDefault="008D5B46" w:rsidP="00305183">
            <w:pPr>
              <w:rPr>
                <w:rFonts w:cs="Calibri Light"/>
              </w:rPr>
            </w:pPr>
            <w:r w:rsidRPr="00F245E6">
              <w:rPr>
                <w:rFonts w:cs="Calibri Light"/>
              </w:rPr>
              <w:lastRenderedPageBreak/>
              <w:t>mögl.</w:t>
            </w:r>
          </w:p>
          <w:p w14:paraId="01EED340" w14:textId="77777777" w:rsidR="008D5B46" w:rsidRPr="00F245E6" w:rsidRDefault="008D5B46" w:rsidP="00305183">
            <w:pPr>
              <w:jc w:val="center"/>
              <w:rPr>
                <w:rFonts w:cs="Calibri Light"/>
                <w:b/>
              </w:rPr>
            </w:pPr>
            <w:r w:rsidRPr="00F245E6">
              <w:rPr>
                <w:rFonts w:cs="Calibri Light"/>
                <w:b/>
              </w:rPr>
              <w:t>3 (K)</w:t>
            </w:r>
          </w:p>
        </w:tc>
        <w:tc>
          <w:tcPr>
            <w:tcW w:w="827" w:type="dxa"/>
            <w:vMerge w:val="restart"/>
          </w:tcPr>
          <w:p w14:paraId="422AFF70" w14:textId="77777777" w:rsidR="008D5B46" w:rsidRPr="00F245E6" w:rsidRDefault="008D5B46" w:rsidP="00305183">
            <w:pPr>
              <w:rPr>
                <w:rFonts w:cs="Calibri Light"/>
              </w:rPr>
            </w:pPr>
            <w:r w:rsidRPr="00F245E6">
              <w:rPr>
                <w:rFonts w:cs="Calibri Light"/>
              </w:rPr>
              <w:t>tats.</w:t>
            </w:r>
          </w:p>
          <w:p w14:paraId="06964695" w14:textId="77777777" w:rsidR="008D5B46" w:rsidRPr="00F245E6" w:rsidRDefault="008D5B46" w:rsidP="00305183">
            <w:pPr>
              <w:jc w:val="center"/>
              <w:rPr>
                <w:rFonts w:cs="Calibri Light"/>
                <w:b/>
              </w:rPr>
            </w:pPr>
          </w:p>
        </w:tc>
      </w:tr>
      <w:tr w:rsidR="008D5B46" w:rsidRPr="00F245E6" w14:paraId="2B9FECF4" w14:textId="77777777" w:rsidTr="00A7012D">
        <w:tc>
          <w:tcPr>
            <w:tcW w:w="988" w:type="dxa"/>
          </w:tcPr>
          <w:p w14:paraId="012B11A4" w14:textId="77777777" w:rsidR="008D5B46" w:rsidRPr="00F245E6" w:rsidRDefault="008D5B46" w:rsidP="00305183">
            <w:pPr>
              <w:rPr>
                <w:rFonts w:cs="Calibri Light"/>
              </w:rPr>
            </w:pPr>
          </w:p>
        </w:tc>
        <w:tc>
          <w:tcPr>
            <w:tcW w:w="6645" w:type="dxa"/>
          </w:tcPr>
          <w:p w14:paraId="6C506E82" w14:textId="77777777" w:rsidR="008D5B46" w:rsidRPr="00F245E6" w:rsidRDefault="008D5B46" w:rsidP="00305183">
            <w:pPr>
              <w:rPr>
                <w:rFonts w:cs="Calibri Light"/>
                <w:color w:val="C00000"/>
              </w:rPr>
            </w:pPr>
          </w:p>
        </w:tc>
        <w:tc>
          <w:tcPr>
            <w:tcW w:w="827" w:type="dxa"/>
            <w:vMerge/>
          </w:tcPr>
          <w:p w14:paraId="64AC5854" w14:textId="77777777" w:rsidR="008D5B46" w:rsidRPr="00F245E6" w:rsidRDefault="008D5B46" w:rsidP="00305183">
            <w:pPr>
              <w:rPr>
                <w:rFonts w:cs="Calibri Light"/>
              </w:rPr>
            </w:pPr>
          </w:p>
        </w:tc>
        <w:tc>
          <w:tcPr>
            <w:tcW w:w="827" w:type="dxa"/>
            <w:vMerge/>
          </w:tcPr>
          <w:p w14:paraId="42C5717F" w14:textId="77777777" w:rsidR="008D5B46" w:rsidRPr="00F245E6" w:rsidRDefault="008D5B46" w:rsidP="00305183">
            <w:pPr>
              <w:rPr>
                <w:rFonts w:cs="Calibri Light"/>
              </w:rPr>
            </w:pPr>
          </w:p>
        </w:tc>
      </w:tr>
    </w:tbl>
    <w:p w14:paraId="315221FC"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2FB6B7B1" w14:textId="77777777" w:rsidTr="00117FAC">
        <w:tc>
          <w:tcPr>
            <w:tcW w:w="988" w:type="dxa"/>
          </w:tcPr>
          <w:p w14:paraId="36EE961E" w14:textId="77777777" w:rsidR="008D5B46" w:rsidRPr="00F245E6" w:rsidRDefault="008D5B46" w:rsidP="00305183">
            <w:pPr>
              <w:rPr>
                <w:rFonts w:cs="Calibri Light"/>
              </w:rPr>
            </w:pPr>
            <w:r w:rsidRPr="00F245E6">
              <w:rPr>
                <w:rFonts w:cs="Calibri Light"/>
              </w:rPr>
              <w:t>H.4.4.b</w:t>
            </w:r>
          </w:p>
        </w:tc>
        <w:tc>
          <w:tcPr>
            <w:tcW w:w="6645" w:type="dxa"/>
          </w:tcPr>
          <w:p w14:paraId="7A01C101" w14:textId="68BBFD38" w:rsidR="008D5B46" w:rsidRPr="00C63744" w:rsidRDefault="008D5B46" w:rsidP="00305183">
            <w:pPr>
              <w:rPr>
                <w:rFonts w:cs="Calibri Light"/>
              </w:rPr>
            </w:pPr>
            <w:r w:rsidRPr="00C63744">
              <w:rPr>
                <w:rFonts w:cs="Calibri Light"/>
              </w:rPr>
              <w:t xml:space="preserve">Welche Schlüsse wurden aus der </w:t>
            </w:r>
            <w:r w:rsidR="00426B25" w:rsidRPr="00C63744">
              <w:rPr>
                <w:rFonts w:cs="Calibri Light"/>
              </w:rPr>
              <w:t>Evaluation</w:t>
            </w:r>
            <w:r w:rsidRPr="00C63744">
              <w:rPr>
                <w:rFonts w:cs="Calibri Light"/>
              </w:rPr>
              <w:t xml:space="preserve"> gezogen? Welche Umsetzungen sind erfolgt? (max. 5 Jahre alt)</w:t>
            </w:r>
          </w:p>
          <w:p w14:paraId="305647D6" w14:textId="77777777" w:rsidR="008D5B46" w:rsidRPr="00C63744" w:rsidRDefault="008D5B46" w:rsidP="00305183">
            <w:pPr>
              <w:rPr>
                <w:rFonts w:cs="Calibri Light"/>
              </w:rPr>
            </w:pPr>
            <w:r w:rsidRPr="00C63744">
              <w:rPr>
                <w:rFonts w:cs="Calibri Light"/>
              </w:rPr>
              <w:t>(Ja + Beschreibung = 1 Punkt + 1 Punkt je Erkenntnis)</w:t>
            </w:r>
          </w:p>
        </w:tc>
        <w:tc>
          <w:tcPr>
            <w:tcW w:w="827" w:type="dxa"/>
            <w:vMerge w:val="restart"/>
          </w:tcPr>
          <w:p w14:paraId="790EBBF9" w14:textId="77777777" w:rsidR="008D5B46" w:rsidRPr="00C63744" w:rsidRDefault="008D5B46" w:rsidP="00305183">
            <w:pPr>
              <w:rPr>
                <w:rFonts w:cs="Calibri Light"/>
              </w:rPr>
            </w:pPr>
            <w:r w:rsidRPr="00C63744">
              <w:rPr>
                <w:rFonts w:cs="Calibri Light"/>
              </w:rPr>
              <w:t>mögl.</w:t>
            </w:r>
          </w:p>
          <w:p w14:paraId="454E3A7D" w14:textId="6417295B" w:rsidR="008D5B46" w:rsidRPr="00C63744" w:rsidRDefault="00C63744" w:rsidP="00305183">
            <w:pPr>
              <w:jc w:val="center"/>
              <w:rPr>
                <w:rFonts w:cs="Calibri Light"/>
                <w:b/>
              </w:rPr>
            </w:pPr>
            <w:r>
              <w:rPr>
                <w:rFonts w:cs="Calibri Light"/>
                <w:b/>
              </w:rPr>
              <w:t>2</w:t>
            </w:r>
            <w:r w:rsidR="008D5B46" w:rsidRPr="00C63744">
              <w:rPr>
                <w:rFonts w:cs="Calibri Light"/>
                <w:b/>
              </w:rPr>
              <w:t xml:space="preserve"> (K)</w:t>
            </w:r>
          </w:p>
        </w:tc>
        <w:tc>
          <w:tcPr>
            <w:tcW w:w="827" w:type="dxa"/>
            <w:vMerge w:val="restart"/>
          </w:tcPr>
          <w:p w14:paraId="6526B123" w14:textId="77777777" w:rsidR="008D5B46" w:rsidRPr="00F245E6" w:rsidRDefault="008D5B46" w:rsidP="00305183">
            <w:pPr>
              <w:rPr>
                <w:rFonts w:cs="Calibri Light"/>
              </w:rPr>
            </w:pPr>
            <w:r w:rsidRPr="00F245E6">
              <w:rPr>
                <w:rFonts w:cs="Calibri Light"/>
              </w:rPr>
              <w:t>tats.</w:t>
            </w:r>
          </w:p>
          <w:p w14:paraId="186682DB" w14:textId="77777777" w:rsidR="008D5B46" w:rsidRPr="00F245E6" w:rsidRDefault="008D5B46" w:rsidP="00305183">
            <w:pPr>
              <w:jc w:val="center"/>
              <w:rPr>
                <w:rFonts w:cs="Calibri Light"/>
                <w:b/>
              </w:rPr>
            </w:pPr>
          </w:p>
        </w:tc>
      </w:tr>
      <w:tr w:rsidR="008D5B46" w:rsidRPr="00F245E6" w14:paraId="27CDCF82" w14:textId="77777777" w:rsidTr="00117FAC">
        <w:tc>
          <w:tcPr>
            <w:tcW w:w="988" w:type="dxa"/>
          </w:tcPr>
          <w:p w14:paraId="0FB1DA9E" w14:textId="77777777" w:rsidR="008D5B46" w:rsidRPr="00F245E6" w:rsidRDefault="008D5B46" w:rsidP="00305183">
            <w:pPr>
              <w:rPr>
                <w:rFonts w:cs="Calibri Light"/>
              </w:rPr>
            </w:pPr>
          </w:p>
        </w:tc>
        <w:tc>
          <w:tcPr>
            <w:tcW w:w="6645" w:type="dxa"/>
          </w:tcPr>
          <w:p w14:paraId="351CA6A8" w14:textId="77777777" w:rsidR="008D5B46" w:rsidRPr="00F245E6" w:rsidRDefault="008D5B46" w:rsidP="00305183">
            <w:pPr>
              <w:rPr>
                <w:rFonts w:cs="Calibri Light"/>
                <w:color w:val="C00000"/>
              </w:rPr>
            </w:pPr>
          </w:p>
        </w:tc>
        <w:tc>
          <w:tcPr>
            <w:tcW w:w="827" w:type="dxa"/>
            <w:vMerge/>
          </w:tcPr>
          <w:p w14:paraId="27324AE8" w14:textId="77777777" w:rsidR="008D5B46" w:rsidRPr="00F245E6" w:rsidRDefault="008D5B46" w:rsidP="00305183">
            <w:pPr>
              <w:rPr>
                <w:rFonts w:cs="Calibri Light"/>
              </w:rPr>
            </w:pPr>
          </w:p>
        </w:tc>
        <w:tc>
          <w:tcPr>
            <w:tcW w:w="827" w:type="dxa"/>
            <w:vMerge/>
          </w:tcPr>
          <w:p w14:paraId="4F7071E2" w14:textId="77777777" w:rsidR="008D5B46" w:rsidRPr="00F245E6" w:rsidRDefault="008D5B46" w:rsidP="00305183">
            <w:pPr>
              <w:rPr>
                <w:rFonts w:cs="Calibri Light"/>
              </w:rPr>
            </w:pPr>
          </w:p>
        </w:tc>
      </w:tr>
    </w:tbl>
    <w:p w14:paraId="1D9E70FD"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4"/>
        <w:gridCol w:w="827"/>
        <w:gridCol w:w="828"/>
      </w:tblGrid>
      <w:tr w:rsidR="008D5B46" w:rsidRPr="00F245E6" w14:paraId="5EB13562" w14:textId="77777777" w:rsidTr="00117FAC">
        <w:tc>
          <w:tcPr>
            <w:tcW w:w="988" w:type="dxa"/>
          </w:tcPr>
          <w:p w14:paraId="62616DAE" w14:textId="77777777" w:rsidR="008D5B46" w:rsidRPr="00F245E6" w:rsidRDefault="008D5B46" w:rsidP="00305183">
            <w:pPr>
              <w:rPr>
                <w:rFonts w:cs="Calibri Light"/>
              </w:rPr>
            </w:pPr>
            <w:r w:rsidRPr="00F245E6">
              <w:rPr>
                <w:rFonts w:cs="Calibri Light"/>
              </w:rPr>
              <w:t>H.4.4.c</w:t>
            </w:r>
          </w:p>
        </w:tc>
        <w:tc>
          <w:tcPr>
            <w:tcW w:w="6644" w:type="dxa"/>
          </w:tcPr>
          <w:p w14:paraId="4EB988E6" w14:textId="77777777" w:rsidR="008D5B46" w:rsidRPr="00F245E6" w:rsidRDefault="008D5B46" w:rsidP="00305183">
            <w:pPr>
              <w:rPr>
                <w:rFonts w:cs="Calibri Light"/>
              </w:rPr>
            </w:pPr>
            <w:r w:rsidRPr="00F245E6">
              <w:rPr>
                <w:rFonts w:cs="Calibri Light"/>
              </w:rPr>
              <w:t>Wurden Maßnahmen für die Weiterentwicklung der Organisation der Gemeindeverwaltung aufgrund der zukünftigen Herausforderungen (max. 5 Jahre alt) umgesetzt? Falls ja, welche?</w:t>
            </w:r>
          </w:p>
          <w:p w14:paraId="3EC5AD7B" w14:textId="77777777" w:rsidR="008D5B46" w:rsidRPr="00F245E6" w:rsidRDefault="008D5B46" w:rsidP="00305183">
            <w:pPr>
              <w:rPr>
                <w:rFonts w:cs="Calibri Light"/>
              </w:rPr>
            </w:pPr>
            <w:r w:rsidRPr="00F245E6">
              <w:rPr>
                <w:rFonts w:cs="Calibri Light"/>
              </w:rPr>
              <w:t>(Ja + Beschreibung = 1 Punkt je Maßnahme)</w:t>
            </w:r>
          </w:p>
        </w:tc>
        <w:tc>
          <w:tcPr>
            <w:tcW w:w="827" w:type="dxa"/>
            <w:vMerge w:val="restart"/>
          </w:tcPr>
          <w:p w14:paraId="409D1DED" w14:textId="77777777" w:rsidR="008D5B46" w:rsidRPr="00F245E6" w:rsidRDefault="008D5B46" w:rsidP="00305183">
            <w:pPr>
              <w:rPr>
                <w:rFonts w:cs="Calibri Light"/>
              </w:rPr>
            </w:pPr>
            <w:r w:rsidRPr="00F245E6">
              <w:rPr>
                <w:rFonts w:cs="Calibri Light"/>
              </w:rPr>
              <w:t>mögl.</w:t>
            </w:r>
          </w:p>
          <w:p w14:paraId="6691E98F" w14:textId="77777777" w:rsidR="008D5B46" w:rsidRPr="00F245E6" w:rsidRDefault="008D5B46" w:rsidP="00305183">
            <w:pPr>
              <w:jc w:val="center"/>
              <w:rPr>
                <w:rFonts w:cs="Calibri Light"/>
                <w:b/>
              </w:rPr>
            </w:pPr>
            <w:r w:rsidRPr="00F245E6">
              <w:rPr>
                <w:rFonts w:cs="Calibri Light"/>
                <w:b/>
              </w:rPr>
              <w:t>3 (K)</w:t>
            </w:r>
          </w:p>
        </w:tc>
        <w:tc>
          <w:tcPr>
            <w:tcW w:w="828" w:type="dxa"/>
            <w:vMerge w:val="restart"/>
          </w:tcPr>
          <w:p w14:paraId="06B9F256" w14:textId="77777777" w:rsidR="008D5B46" w:rsidRPr="00F245E6" w:rsidRDefault="008D5B46" w:rsidP="00305183">
            <w:pPr>
              <w:rPr>
                <w:rFonts w:cs="Calibri Light"/>
              </w:rPr>
            </w:pPr>
            <w:r w:rsidRPr="00F245E6">
              <w:rPr>
                <w:rFonts w:cs="Calibri Light"/>
              </w:rPr>
              <w:t>tats.</w:t>
            </w:r>
          </w:p>
          <w:p w14:paraId="2692897D" w14:textId="77777777" w:rsidR="008D5B46" w:rsidRPr="00F245E6" w:rsidRDefault="008D5B46" w:rsidP="00305183">
            <w:pPr>
              <w:jc w:val="center"/>
              <w:rPr>
                <w:rFonts w:cs="Calibri Light"/>
                <w:b/>
              </w:rPr>
            </w:pPr>
          </w:p>
        </w:tc>
      </w:tr>
      <w:tr w:rsidR="008D5B46" w:rsidRPr="00F245E6" w14:paraId="38CAEC49" w14:textId="77777777" w:rsidTr="00117FAC">
        <w:tc>
          <w:tcPr>
            <w:tcW w:w="988" w:type="dxa"/>
          </w:tcPr>
          <w:p w14:paraId="4F59DA8D" w14:textId="77777777" w:rsidR="008D5B46" w:rsidRPr="00F245E6" w:rsidRDefault="008D5B46" w:rsidP="00305183">
            <w:pPr>
              <w:rPr>
                <w:rFonts w:cs="Calibri Light"/>
              </w:rPr>
            </w:pPr>
          </w:p>
        </w:tc>
        <w:tc>
          <w:tcPr>
            <w:tcW w:w="6644" w:type="dxa"/>
          </w:tcPr>
          <w:p w14:paraId="452226EB" w14:textId="77777777" w:rsidR="008D5B46" w:rsidRPr="00F245E6" w:rsidRDefault="008D5B46" w:rsidP="00305183">
            <w:pPr>
              <w:rPr>
                <w:rFonts w:cs="Calibri Light"/>
                <w:color w:val="C00000"/>
              </w:rPr>
            </w:pPr>
          </w:p>
        </w:tc>
        <w:tc>
          <w:tcPr>
            <w:tcW w:w="827" w:type="dxa"/>
            <w:vMerge/>
          </w:tcPr>
          <w:p w14:paraId="4A3BDB17" w14:textId="77777777" w:rsidR="008D5B46" w:rsidRPr="00F245E6" w:rsidRDefault="008D5B46" w:rsidP="00305183">
            <w:pPr>
              <w:rPr>
                <w:rFonts w:cs="Calibri Light"/>
              </w:rPr>
            </w:pPr>
          </w:p>
        </w:tc>
        <w:tc>
          <w:tcPr>
            <w:tcW w:w="828" w:type="dxa"/>
            <w:vMerge/>
          </w:tcPr>
          <w:p w14:paraId="7550D366" w14:textId="77777777" w:rsidR="008D5B46" w:rsidRPr="00F245E6" w:rsidRDefault="008D5B46" w:rsidP="00305183">
            <w:pPr>
              <w:rPr>
                <w:rFonts w:cs="Calibri Light"/>
              </w:rPr>
            </w:pPr>
          </w:p>
        </w:tc>
      </w:tr>
    </w:tbl>
    <w:p w14:paraId="5BD78CA7"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8D5B46" w:rsidRPr="00984980" w14:paraId="2AD18E36" w14:textId="77777777" w:rsidTr="00117FAC">
        <w:tc>
          <w:tcPr>
            <w:tcW w:w="988" w:type="dxa"/>
          </w:tcPr>
          <w:p w14:paraId="773BBE3A" w14:textId="77777777" w:rsidR="008D5B46" w:rsidRPr="00984980" w:rsidRDefault="008D5B46" w:rsidP="00305183">
            <w:pPr>
              <w:rPr>
                <w:rFonts w:cs="Calibri Light"/>
              </w:rPr>
            </w:pPr>
            <w:r w:rsidRPr="00984980">
              <w:rPr>
                <w:rFonts w:cs="Calibri Light"/>
              </w:rPr>
              <w:t>H.4.4.d</w:t>
            </w:r>
          </w:p>
        </w:tc>
        <w:tc>
          <w:tcPr>
            <w:tcW w:w="6646" w:type="dxa"/>
          </w:tcPr>
          <w:p w14:paraId="49FDB5EC" w14:textId="77777777" w:rsidR="008D5B46" w:rsidRPr="00984980" w:rsidRDefault="008D5B46" w:rsidP="00305183">
            <w:pPr>
              <w:rPr>
                <w:rFonts w:cs="Calibri Light"/>
              </w:rPr>
            </w:pPr>
            <w:r w:rsidRPr="00984980">
              <w:rPr>
                <w:rFonts w:cs="Calibri Light"/>
              </w:rPr>
              <w:t>Wurden Maßnahmen für die Weiterentwicklung der Organisation (Vereine etc.) außerhalb der Gemeindeverwaltung aufgrund der zukünftigen Herausforderungen (max. 5 Jahre alt) umgesetzt? Falls ja, welche?</w:t>
            </w:r>
          </w:p>
          <w:p w14:paraId="25390C82" w14:textId="77777777" w:rsidR="008D5B46" w:rsidRPr="00984980" w:rsidRDefault="008D5B46" w:rsidP="00305183">
            <w:pPr>
              <w:rPr>
                <w:rFonts w:cs="Calibri Light"/>
              </w:rPr>
            </w:pPr>
            <w:r w:rsidRPr="00984980">
              <w:rPr>
                <w:rFonts w:cs="Calibri Light"/>
              </w:rPr>
              <w:t>(Ja + Beschreibung = 1 Punkt je Maßnahme)</w:t>
            </w:r>
          </w:p>
        </w:tc>
        <w:tc>
          <w:tcPr>
            <w:tcW w:w="826" w:type="dxa"/>
            <w:vMerge w:val="restart"/>
          </w:tcPr>
          <w:p w14:paraId="18A18EAD" w14:textId="77777777" w:rsidR="008D5B46" w:rsidRPr="00984980" w:rsidRDefault="008D5B46" w:rsidP="00305183">
            <w:pPr>
              <w:rPr>
                <w:rFonts w:cs="Calibri Light"/>
              </w:rPr>
            </w:pPr>
            <w:r w:rsidRPr="00984980">
              <w:rPr>
                <w:rFonts w:cs="Calibri Light"/>
              </w:rPr>
              <w:t>mögl.</w:t>
            </w:r>
          </w:p>
          <w:p w14:paraId="08EB4636" w14:textId="77777777" w:rsidR="008D5B46" w:rsidRPr="00984980" w:rsidRDefault="008D5B46" w:rsidP="00305183">
            <w:pPr>
              <w:jc w:val="center"/>
              <w:rPr>
                <w:rFonts w:cs="Calibri Light"/>
                <w:b/>
              </w:rPr>
            </w:pPr>
            <w:r w:rsidRPr="00984980">
              <w:rPr>
                <w:rFonts w:cs="Calibri Light"/>
                <w:b/>
              </w:rPr>
              <w:t>3 (K)</w:t>
            </w:r>
          </w:p>
        </w:tc>
        <w:tc>
          <w:tcPr>
            <w:tcW w:w="827" w:type="dxa"/>
            <w:vMerge w:val="restart"/>
          </w:tcPr>
          <w:p w14:paraId="44F14468" w14:textId="77777777" w:rsidR="008D5B46" w:rsidRPr="00984980" w:rsidRDefault="008D5B46" w:rsidP="00305183">
            <w:pPr>
              <w:rPr>
                <w:rFonts w:cs="Calibri Light"/>
              </w:rPr>
            </w:pPr>
            <w:r w:rsidRPr="00984980">
              <w:rPr>
                <w:rFonts w:cs="Calibri Light"/>
              </w:rPr>
              <w:t>tats.</w:t>
            </w:r>
          </w:p>
          <w:p w14:paraId="76DA2BDC" w14:textId="77777777" w:rsidR="008D5B46" w:rsidRPr="00984980" w:rsidRDefault="008D5B46" w:rsidP="00305183">
            <w:pPr>
              <w:jc w:val="center"/>
              <w:rPr>
                <w:rFonts w:cs="Calibri Light"/>
                <w:b/>
              </w:rPr>
            </w:pPr>
          </w:p>
        </w:tc>
      </w:tr>
      <w:tr w:rsidR="008D5B46" w:rsidRPr="00984980" w14:paraId="1C9743C4" w14:textId="77777777" w:rsidTr="00117FAC">
        <w:tc>
          <w:tcPr>
            <w:tcW w:w="988" w:type="dxa"/>
          </w:tcPr>
          <w:p w14:paraId="444967B0" w14:textId="77777777" w:rsidR="008D5B46" w:rsidRPr="00984980" w:rsidRDefault="008D5B46" w:rsidP="00305183">
            <w:pPr>
              <w:rPr>
                <w:rFonts w:cs="Calibri Light"/>
              </w:rPr>
            </w:pPr>
            <w:bookmarkStart w:id="1" w:name="_Hlk171928275"/>
          </w:p>
        </w:tc>
        <w:tc>
          <w:tcPr>
            <w:tcW w:w="6646" w:type="dxa"/>
          </w:tcPr>
          <w:p w14:paraId="4F1B9C02" w14:textId="77777777" w:rsidR="008D5B46" w:rsidRPr="00984980" w:rsidRDefault="008D5B46" w:rsidP="00305183">
            <w:pPr>
              <w:rPr>
                <w:rFonts w:cs="Calibri Light"/>
                <w:color w:val="C00000"/>
              </w:rPr>
            </w:pPr>
          </w:p>
        </w:tc>
        <w:tc>
          <w:tcPr>
            <w:tcW w:w="826" w:type="dxa"/>
            <w:vMerge/>
          </w:tcPr>
          <w:p w14:paraId="713CE718" w14:textId="77777777" w:rsidR="008D5B46" w:rsidRPr="00984980" w:rsidRDefault="008D5B46" w:rsidP="00305183">
            <w:pPr>
              <w:rPr>
                <w:rFonts w:cs="Calibri Light"/>
              </w:rPr>
            </w:pPr>
          </w:p>
        </w:tc>
        <w:tc>
          <w:tcPr>
            <w:tcW w:w="827" w:type="dxa"/>
            <w:vMerge/>
          </w:tcPr>
          <w:p w14:paraId="487A72EA" w14:textId="77777777" w:rsidR="008D5B46" w:rsidRPr="00984980" w:rsidRDefault="008D5B46" w:rsidP="00305183">
            <w:pPr>
              <w:rPr>
                <w:rFonts w:cs="Calibri Light"/>
              </w:rPr>
            </w:pPr>
          </w:p>
        </w:tc>
      </w:tr>
    </w:tbl>
    <w:p w14:paraId="720F77FD" w14:textId="77777777" w:rsidR="00350F44" w:rsidRPr="00984980"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984980" w14:paraId="22C93E65" w14:textId="77777777" w:rsidTr="00117FAC">
        <w:tc>
          <w:tcPr>
            <w:tcW w:w="988" w:type="dxa"/>
          </w:tcPr>
          <w:p w14:paraId="567B112E" w14:textId="3A4F68B9" w:rsidR="008D5B46" w:rsidRPr="00984980" w:rsidRDefault="008D5B46" w:rsidP="00305183">
            <w:pPr>
              <w:rPr>
                <w:rFonts w:cs="Calibri Light"/>
              </w:rPr>
            </w:pPr>
            <w:r w:rsidRPr="00984980">
              <w:rPr>
                <w:rFonts w:cs="Calibri Light"/>
              </w:rPr>
              <w:t>H.3.3.</w:t>
            </w:r>
            <w:r w:rsidR="00984980" w:rsidRPr="00984980">
              <w:rPr>
                <w:rFonts w:cs="Calibri Light"/>
              </w:rPr>
              <w:t>b</w:t>
            </w:r>
          </w:p>
        </w:tc>
        <w:tc>
          <w:tcPr>
            <w:tcW w:w="6645" w:type="dxa"/>
          </w:tcPr>
          <w:p w14:paraId="4A4EFDAF" w14:textId="77777777" w:rsidR="008D5B46" w:rsidRPr="00984980" w:rsidRDefault="008D5B46" w:rsidP="00305183">
            <w:pPr>
              <w:rPr>
                <w:rFonts w:cs="Calibri Light"/>
              </w:rPr>
            </w:pPr>
            <w:r w:rsidRPr="00984980">
              <w:rPr>
                <w:rFonts w:cs="Calibri Light"/>
              </w:rPr>
              <w:t>Ist die Trinkwasserversorgung trotz Klimawandel (Trockenheit, Hitze und erhöhte Entnahme) gesichert? Wie?</w:t>
            </w:r>
          </w:p>
          <w:p w14:paraId="5366F299" w14:textId="77777777" w:rsidR="008D5B46" w:rsidRPr="00984980" w:rsidRDefault="008D5B46" w:rsidP="00305183">
            <w:pPr>
              <w:rPr>
                <w:rFonts w:cs="Calibri Light"/>
              </w:rPr>
            </w:pPr>
            <w:r w:rsidRPr="00984980">
              <w:rPr>
                <w:rFonts w:cs="Calibri Light"/>
              </w:rPr>
              <w:t>(Ja = 1 Punkt + Erläuterung = 1 Punkt)</w:t>
            </w:r>
          </w:p>
        </w:tc>
        <w:tc>
          <w:tcPr>
            <w:tcW w:w="827" w:type="dxa"/>
            <w:vMerge w:val="restart"/>
          </w:tcPr>
          <w:p w14:paraId="2F75B11F" w14:textId="77777777" w:rsidR="008D5B46" w:rsidRPr="00984980" w:rsidRDefault="008D5B46" w:rsidP="00305183">
            <w:pPr>
              <w:rPr>
                <w:rFonts w:cs="Calibri Light"/>
              </w:rPr>
            </w:pPr>
            <w:r w:rsidRPr="00984980">
              <w:rPr>
                <w:rFonts w:cs="Calibri Light"/>
              </w:rPr>
              <w:t>mögl.</w:t>
            </w:r>
          </w:p>
          <w:p w14:paraId="5118CE6C" w14:textId="77777777" w:rsidR="008D5B46" w:rsidRPr="00984980" w:rsidRDefault="008D5B46" w:rsidP="00305183">
            <w:pPr>
              <w:jc w:val="center"/>
              <w:rPr>
                <w:rFonts w:cs="Calibri Light"/>
                <w:b/>
              </w:rPr>
            </w:pPr>
            <w:r w:rsidRPr="00984980">
              <w:rPr>
                <w:rFonts w:cs="Calibri Light"/>
                <w:b/>
              </w:rPr>
              <w:t>2 (K)</w:t>
            </w:r>
          </w:p>
        </w:tc>
        <w:tc>
          <w:tcPr>
            <w:tcW w:w="827" w:type="dxa"/>
            <w:vMerge w:val="restart"/>
          </w:tcPr>
          <w:p w14:paraId="3FB3EF1C" w14:textId="77777777" w:rsidR="008D5B46" w:rsidRPr="00984980" w:rsidRDefault="008D5B46" w:rsidP="00305183">
            <w:pPr>
              <w:rPr>
                <w:rFonts w:cs="Calibri Light"/>
              </w:rPr>
            </w:pPr>
            <w:r w:rsidRPr="00984980">
              <w:rPr>
                <w:rFonts w:cs="Calibri Light"/>
              </w:rPr>
              <w:t>tats.</w:t>
            </w:r>
          </w:p>
          <w:p w14:paraId="74E8D1E5" w14:textId="77777777" w:rsidR="008D5B46" w:rsidRPr="00984980" w:rsidRDefault="008D5B46" w:rsidP="00305183">
            <w:pPr>
              <w:jc w:val="center"/>
              <w:rPr>
                <w:rFonts w:cs="Calibri Light"/>
                <w:b/>
              </w:rPr>
            </w:pPr>
          </w:p>
        </w:tc>
      </w:tr>
      <w:tr w:rsidR="008D5B46" w:rsidRPr="00984980" w14:paraId="6FC3BBE0" w14:textId="77777777" w:rsidTr="00117FAC">
        <w:tc>
          <w:tcPr>
            <w:tcW w:w="988" w:type="dxa"/>
          </w:tcPr>
          <w:p w14:paraId="1D6B7A71" w14:textId="77777777" w:rsidR="008D5B46" w:rsidRPr="00984980" w:rsidRDefault="008D5B46" w:rsidP="00305183">
            <w:pPr>
              <w:rPr>
                <w:rFonts w:cs="Calibri Light"/>
              </w:rPr>
            </w:pPr>
          </w:p>
        </w:tc>
        <w:tc>
          <w:tcPr>
            <w:tcW w:w="6645" w:type="dxa"/>
          </w:tcPr>
          <w:p w14:paraId="3F44FB0C" w14:textId="77777777" w:rsidR="008D5B46" w:rsidRPr="00984980" w:rsidRDefault="008D5B46" w:rsidP="00305183">
            <w:pPr>
              <w:rPr>
                <w:rFonts w:cs="Calibri Light"/>
                <w:color w:val="C00000"/>
              </w:rPr>
            </w:pPr>
          </w:p>
        </w:tc>
        <w:tc>
          <w:tcPr>
            <w:tcW w:w="827" w:type="dxa"/>
            <w:vMerge/>
          </w:tcPr>
          <w:p w14:paraId="545FC576" w14:textId="77777777" w:rsidR="008D5B46" w:rsidRPr="00984980" w:rsidRDefault="008D5B46" w:rsidP="00305183">
            <w:pPr>
              <w:rPr>
                <w:rFonts w:cs="Calibri Light"/>
              </w:rPr>
            </w:pPr>
          </w:p>
        </w:tc>
        <w:tc>
          <w:tcPr>
            <w:tcW w:w="827" w:type="dxa"/>
            <w:vMerge/>
          </w:tcPr>
          <w:p w14:paraId="7927325B" w14:textId="77777777" w:rsidR="008D5B46" w:rsidRPr="00984980" w:rsidRDefault="008D5B46" w:rsidP="00305183">
            <w:pPr>
              <w:rPr>
                <w:rFonts w:cs="Calibri Light"/>
              </w:rPr>
            </w:pPr>
          </w:p>
        </w:tc>
      </w:tr>
    </w:tbl>
    <w:p w14:paraId="430B7317" w14:textId="77777777" w:rsidR="00350F44" w:rsidRPr="00984980"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8D5B46" w:rsidRPr="00984980" w14:paraId="15FB5A90" w14:textId="77777777" w:rsidTr="00117FAC">
        <w:tc>
          <w:tcPr>
            <w:tcW w:w="988" w:type="dxa"/>
          </w:tcPr>
          <w:p w14:paraId="294B16CB" w14:textId="7C7FC6E5" w:rsidR="008D5B46" w:rsidRPr="00984980" w:rsidRDefault="008D5B46" w:rsidP="00305183">
            <w:pPr>
              <w:rPr>
                <w:rFonts w:cs="Calibri Light"/>
              </w:rPr>
            </w:pPr>
            <w:r w:rsidRPr="00984980">
              <w:rPr>
                <w:rFonts w:cs="Calibri Light"/>
              </w:rPr>
              <w:t>H.3.3.</w:t>
            </w:r>
            <w:r w:rsidR="00984980" w:rsidRPr="00984980">
              <w:rPr>
                <w:rFonts w:cs="Calibri Light"/>
              </w:rPr>
              <w:t>e</w:t>
            </w:r>
          </w:p>
        </w:tc>
        <w:tc>
          <w:tcPr>
            <w:tcW w:w="6646" w:type="dxa"/>
          </w:tcPr>
          <w:p w14:paraId="40B630A1" w14:textId="77777777" w:rsidR="008D5B46" w:rsidRPr="00984980" w:rsidRDefault="008D5B46" w:rsidP="00305183">
            <w:pPr>
              <w:rPr>
                <w:rFonts w:cs="Calibri Light"/>
              </w:rPr>
            </w:pPr>
            <w:r w:rsidRPr="00984980">
              <w:rPr>
                <w:rFonts w:cs="Calibri Light"/>
              </w:rPr>
              <w:t>Gibt es bei der Trinkwasserversorgung Vorkehrungen für die Sicherstellung der Trinkwasserversorgung durch den Klimawandel bedingte Zerstörungen wie Muren, Rutschungen, Baumbrüche? Welche?</w:t>
            </w:r>
          </w:p>
          <w:p w14:paraId="287463E3" w14:textId="77777777" w:rsidR="008D5B46" w:rsidRPr="00984980" w:rsidRDefault="008D5B46" w:rsidP="00305183">
            <w:pPr>
              <w:rPr>
                <w:rFonts w:cs="Calibri Light"/>
              </w:rPr>
            </w:pPr>
            <w:r w:rsidRPr="00984980">
              <w:rPr>
                <w:rFonts w:cs="Calibri Light"/>
              </w:rPr>
              <w:t>(Ja = 1 Punkt + Erläuterung = 1 Punkt)</w:t>
            </w:r>
          </w:p>
        </w:tc>
        <w:tc>
          <w:tcPr>
            <w:tcW w:w="826" w:type="dxa"/>
            <w:vMerge w:val="restart"/>
          </w:tcPr>
          <w:p w14:paraId="1428B550" w14:textId="77777777" w:rsidR="008D5B46" w:rsidRPr="00984980" w:rsidRDefault="008D5B46" w:rsidP="00305183">
            <w:pPr>
              <w:rPr>
                <w:rFonts w:cs="Calibri Light"/>
              </w:rPr>
            </w:pPr>
            <w:r w:rsidRPr="00984980">
              <w:rPr>
                <w:rFonts w:cs="Calibri Light"/>
              </w:rPr>
              <w:t>mögl.</w:t>
            </w:r>
          </w:p>
          <w:p w14:paraId="78C07A3A" w14:textId="77777777" w:rsidR="008D5B46" w:rsidRPr="00984980" w:rsidRDefault="008D5B46" w:rsidP="00305183">
            <w:pPr>
              <w:jc w:val="center"/>
              <w:rPr>
                <w:rFonts w:cs="Calibri Light"/>
                <w:b/>
              </w:rPr>
            </w:pPr>
            <w:r w:rsidRPr="00984980">
              <w:rPr>
                <w:rFonts w:cs="Calibri Light"/>
                <w:b/>
              </w:rPr>
              <w:t>2 (K)</w:t>
            </w:r>
          </w:p>
        </w:tc>
        <w:tc>
          <w:tcPr>
            <w:tcW w:w="827" w:type="dxa"/>
            <w:vMerge w:val="restart"/>
          </w:tcPr>
          <w:p w14:paraId="0B1DFDCE" w14:textId="77777777" w:rsidR="008D5B46" w:rsidRPr="00984980" w:rsidRDefault="008D5B46" w:rsidP="00305183">
            <w:pPr>
              <w:rPr>
                <w:rFonts w:cs="Calibri Light"/>
              </w:rPr>
            </w:pPr>
            <w:r w:rsidRPr="00984980">
              <w:rPr>
                <w:rFonts w:cs="Calibri Light"/>
              </w:rPr>
              <w:t>tats.</w:t>
            </w:r>
          </w:p>
          <w:p w14:paraId="189E8FB2" w14:textId="77777777" w:rsidR="008D5B46" w:rsidRPr="00984980" w:rsidRDefault="008D5B46" w:rsidP="00305183">
            <w:pPr>
              <w:jc w:val="center"/>
              <w:rPr>
                <w:rFonts w:cs="Calibri Light"/>
                <w:b/>
              </w:rPr>
            </w:pPr>
          </w:p>
        </w:tc>
      </w:tr>
      <w:tr w:rsidR="008D5B46" w:rsidRPr="00984980" w14:paraId="6E1A3D11" w14:textId="77777777" w:rsidTr="00117FAC">
        <w:tc>
          <w:tcPr>
            <w:tcW w:w="988" w:type="dxa"/>
          </w:tcPr>
          <w:p w14:paraId="66CDF0F2" w14:textId="77777777" w:rsidR="008D5B46" w:rsidRPr="00984980" w:rsidRDefault="008D5B46" w:rsidP="00305183">
            <w:pPr>
              <w:rPr>
                <w:rFonts w:cs="Calibri Light"/>
              </w:rPr>
            </w:pPr>
          </w:p>
        </w:tc>
        <w:tc>
          <w:tcPr>
            <w:tcW w:w="6646" w:type="dxa"/>
          </w:tcPr>
          <w:p w14:paraId="05A15B52" w14:textId="77777777" w:rsidR="008D5B46" w:rsidRPr="00984980" w:rsidRDefault="008D5B46" w:rsidP="00305183">
            <w:pPr>
              <w:rPr>
                <w:rFonts w:cs="Calibri Light"/>
                <w:color w:val="C00000"/>
              </w:rPr>
            </w:pPr>
          </w:p>
        </w:tc>
        <w:tc>
          <w:tcPr>
            <w:tcW w:w="826" w:type="dxa"/>
            <w:vMerge/>
          </w:tcPr>
          <w:p w14:paraId="1A38FF61" w14:textId="77777777" w:rsidR="008D5B46" w:rsidRPr="00984980" w:rsidRDefault="008D5B46" w:rsidP="00305183">
            <w:pPr>
              <w:rPr>
                <w:rFonts w:cs="Calibri Light"/>
              </w:rPr>
            </w:pPr>
          </w:p>
        </w:tc>
        <w:tc>
          <w:tcPr>
            <w:tcW w:w="827" w:type="dxa"/>
            <w:vMerge/>
          </w:tcPr>
          <w:p w14:paraId="17A9F49F" w14:textId="77777777" w:rsidR="008D5B46" w:rsidRPr="00984980" w:rsidRDefault="008D5B46" w:rsidP="00305183">
            <w:pPr>
              <w:rPr>
                <w:rFonts w:cs="Calibri Light"/>
              </w:rPr>
            </w:pPr>
          </w:p>
        </w:tc>
      </w:tr>
    </w:tbl>
    <w:p w14:paraId="7FA5B60D" w14:textId="77777777" w:rsidR="00350F44" w:rsidRPr="00984980"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984980" w14:paraId="3AEB81B4" w14:textId="77777777" w:rsidTr="00117FAC">
        <w:tc>
          <w:tcPr>
            <w:tcW w:w="988" w:type="dxa"/>
          </w:tcPr>
          <w:p w14:paraId="1345FAC0" w14:textId="4DCABA5B" w:rsidR="008D5B46" w:rsidRPr="00984980" w:rsidRDefault="008D5B46" w:rsidP="00305183">
            <w:pPr>
              <w:rPr>
                <w:rFonts w:cs="Calibri Light"/>
              </w:rPr>
            </w:pPr>
            <w:r w:rsidRPr="00984980">
              <w:rPr>
                <w:rFonts w:cs="Calibri Light"/>
              </w:rPr>
              <w:t>H.3.3.</w:t>
            </w:r>
            <w:r w:rsidR="00984980" w:rsidRPr="00984980">
              <w:rPr>
                <w:rFonts w:cs="Calibri Light"/>
              </w:rPr>
              <w:t>c</w:t>
            </w:r>
          </w:p>
        </w:tc>
        <w:tc>
          <w:tcPr>
            <w:tcW w:w="6645" w:type="dxa"/>
          </w:tcPr>
          <w:p w14:paraId="7EB14C1F" w14:textId="77777777" w:rsidR="008D5B46" w:rsidRPr="00984980" w:rsidRDefault="008D5B46" w:rsidP="00305183">
            <w:pPr>
              <w:rPr>
                <w:rFonts w:cs="Calibri Light"/>
              </w:rPr>
            </w:pPr>
            <w:r w:rsidRPr="00984980">
              <w:rPr>
                <w:rFonts w:cs="Calibri Light"/>
              </w:rPr>
              <w:t>Ist die Stromversorgung trotz Klimawandel (Trockenheit, Hitze und erhöhte Entnahme) gesichert? Wie?</w:t>
            </w:r>
          </w:p>
          <w:p w14:paraId="72C24030" w14:textId="77777777" w:rsidR="008D5B46" w:rsidRPr="00984980" w:rsidRDefault="008D5B46" w:rsidP="00305183">
            <w:pPr>
              <w:rPr>
                <w:rFonts w:cs="Calibri Light"/>
              </w:rPr>
            </w:pPr>
            <w:r w:rsidRPr="00984980">
              <w:rPr>
                <w:rFonts w:cs="Calibri Light"/>
              </w:rPr>
              <w:t>(Ja = 1 Punkt + Erläuterung = 1 Punkt)</w:t>
            </w:r>
          </w:p>
        </w:tc>
        <w:tc>
          <w:tcPr>
            <w:tcW w:w="827" w:type="dxa"/>
            <w:vMerge w:val="restart"/>
          </w:tcPr>
          <w:p w14:paraId="21256641" w14:textId="77777777" w:rsidR="008D5B46" w:rsidRPr="00984980" w:rsidRDefault="008D5B46" w:rsidP="00305183">
            <w:pPr>
              <w:rPr>
                <w:rFonts w:cs="Calibri Light"/>
              </w:rPr>
            </w:pPr>
            <w:r w:rsidRPr="00984980">
              <w:rPr>
                <w:rFonts w:cs="Calibri Light"/>
              </w:rPr>
              <w:t>mögl.</w:t>
            </w:r>
          </w:p>
          <w:p w14:paraId="32D085FC" w14:textId="0DF961A8" w:rsidR="008D5B46" w:rsidRPr="00984980" w:rsidRDefault="00C378D3" w:rsidP="00305183">
            <w:pPr>
              <w:jc w:val="center"/>
              <w:rPr>
                <w:rFonts w:cs="Calibri Light"/>
                <w:b/>
              </w:rPr>
            </w:pPr>
            <w:r w:rsidRPr="00984980">
              <w:rPr>
                <w:rFonts w:cs="Calibri Light"/>
                <w:b/>
              </w:rPr>
              <w:t>2</w:t>
            </w:r>
            <w:r w:rsidR="008D5B46" w:rsidRPr="00984980">
              <w:rPr>
                <w:rFonts w:cs="Calibri Light"/>
                <w:b/>
              </w:rPr>
              <w:t xml:space="preserve"> (K)</w:t>
            </w:r>
          </w:p>
        </w:tc>
        <w:tc>
          <w:tcPr>
            <w:tcW w:w="827" w:type="dxa"/>
            <w:vMerge w:val="restart"/>
          </w:tcPr>
          <w:p w14:paraId="04B0DB22" w14:textId="77777777" w:rsidR="008D5B46" w:rsidRPr="00984980" w:rsidRDefault="008D5B46" w:rsidP="00305183">
            <w:pPr>
              <w:rPr>
                <w:rFonts w:cs="Calibri Light"/>
              </w:rPr>
            </w:pPr>
            <w:r w:rsidRPr="00984980">
              <w:rPr>
                <w:rFonts w:cs="Calibri Light"/>
              </w:rPr>
              <w:t>tats.</w:t>
            </w:r>
          </w:p>
          <w:p w14:paraId="0FD35EE0" w14:textId="77777777" w:rsidR="008D5B46" w:rsidRPr="00984980" w:rsidRDefault="008D5B46" w:rsidP="00305183">
            <w:pPr>
              <w:jc w:val="center"/>
              <w:rPr>
                <w:rFonts w:cs="Calibri Light"/>
                <w:b/>
              </w:rPr>
            </w:pPr>
          </w:p>
        </w:tc>
      </w:tr>
      <w:tr w:rsidR="008D5B46" w:rsidRPr="00984980" w14:paraId="64548312" w14:textId="77777777" w:rsidTr="00117FAC">
        <w:tc>
          <w:tcPr>
            <w:tcW w:w="988" w:type="dxa"/>
          </w:tcPr>
          <w:p w14:paraId="77DBB76B" w14:textId="77777777" w:rsidR="008D5B46" w:rsidRPr="00984980" w:rsidRDefault="008D5B46" w:rsidP="00305183">
            <w:pPr>
              <w:rPr>
                <w:rFonts w:cs="Calibri Light"/>
              </w:rPr>
            </w:pPr>
          </w:p>
        </w:tc>
        <w:tc>
          <w:tcPr>
            <w:tcW w:w="6645" w:type="dxa"/>
          </w:tcPr>
          <w:p w14:paraId="43188CB1" w14:textId="77777777" w:rsidR="008D5B46" w:rsidRPr="00984980" w:rsidRDefault="008D5B46" w:rsidP="00305183">
            <w:pPr>
              <w:rPr>
                <w:rFonts w:cs="Calibri Light"/>
                <w:color w:val="C00000"/>
              </w:rPr>
            </w:pPr>
          </w:p>
        </w:tc>
        <w:tc>
          <w:tcPr>
            <w:tcW w:w="827" w:type="dxa"/>
            <w:vMerge/>
          </w:tcPr>
          <w:p w14:paraId="1FDA2FDB" w14:textId="77777777" w:rsidR="008D5B46" w:rsidRPr="00984980" w:rsidRDefault="008D5B46" w:rsidP="00305183">
            <w:pPr>
              <w:rPr>
                <w:rFonts w:cs="Calibri Light"/>
              </w:rPr>
            </w:pPr>
          </w:p>
        </w:tc>
        <w:tc>
          <w:tcPr>
            <w:tcW w:w="827" w:type="dxa"/>
            <w:vMerge/>
          </w:tcPr>
          <w:p w14:paraId="106A97F6" w14:textId="77777777" w:rsidR="008D5B46" w:rsidRPr="00984980" w:rsidRDefault="008D5B46" w:rsidP="00305183">
            <w:pPr>
              <w:rPr>
                <w:rFonts w:cs="Calibri Light"/>
              </w:rPr>
            </w:pPr>
          </w:p>
        </w:tc>
      </w:tr>
    </w:tbl>
    <w:p w14:paraId="1935270D" w14:textId="77777777" w:rsidR="00350F44" w:rsidRPr="00984980"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984980" w14:paraId="53D0D885" w14:textId="77777777" w:rsidTr="00117FAC">
        <w:tc>
          <w:tcPr>
            <w:tcW w:w="988" w:type="dxa"/>
          </w:tcPr>
          <w:p w14:paraId="2727EB93" w14:textId="68B433B7" w:rsidR="008D5B46" w:rsidRPr="00984980" w:rsidRDefault="008D5B46" w:rsidP="00305183">
            <w:pPr>
              <w:rPr>
                <w:rFonts w:cs="Calibri Light"/>
              </w:rPr>
            </w:pPr>
            <w:r w:rsidRPr="00984980">
              <w:rPr>
                <w:rFonts w:cs="Calibri Light"/>
              </w:rPr>
              <w:t>H.3.3.</w:t>
            </w:r>
            <w:r w:rsidR="00984980" w:rsidRPr="00984980">
              <w:rPr>
                <w:rFonts w:cs="Calibri Light"/>
              </w:rPr>
              <w:t>f</w:t>
            </w:r>
          </w:p>
        </w:tc>
        <w:tc>
          <w:tcPr>
            <w:tcW w:w="6645" w:type="dxa"/>
          </w:tcPr>
          <w:p w14:paraId="418535AD" w14:textId="62C677B5" w:rsidR="008D5B46" w:rsidRPr="00984980" w:rsidRDefault="008D5B46" w:rsidP="00305183">
            <w:pPr>
              <w:rPr>
                <w:rFonts w:cs="Calibri Light"/>
              </w:rPr>
            </w:pPr>
            <w:r w:rsidRPr="00984980">
              <w:rPr>
                <w:rFonts w:cs="Calibri Light"/>
              </w:rPr>
              <w:t>Gibt es bei der Stromversorgung Vorkehrungen für die Sicherstellung der Versor</w:t>
            </w:r>
            <w:r w:rsidR="00426B25" w:rsidRPr="00984980">
              <w:rPr>
                <w:rFonts w:cs="Calibri Light"/>
              </w:rPr>
              <w:t>g</w:t>
            </w:r>
            <w:r w:rsidRPr="00984980">
              <w:rPr>
                <w:rFonts w:cs="Calibri Light"/>
              </w:rPr>
              <w:t>ung durch den Klimawandel bedingte Zerstörungen wie Muren, Rutschungen, Baumbrüche? Welche?</w:t>
            </w:r>
          </w:p>
          <w:p w14:paraId="2E690E6E" w14:textId="77777777" w:rsidR="008D5B46" w:rsidRPr="00984980" w:rsidRDefault="008D5B46" w:rsidP="00305183">
            <w:pPr>
              <w:rPr>
                <w:rFonts w:cs="Calibri Light"/>
              </w:rPr>
            </w:pPr>
            <w:r w:rsidRPr="00984980">
              <w:rPr>
                <w:rFonts w:cs="Calibri Light"/>
              </w:rPr>
              <w:t>(Ja = 1 Punkt + Erläuterung = 1 Punkt)</w:t>
            </w:r>
          </w:p>
        </w:tc>
        <w:tc>
          <w:tcPr>
            <w:tcW w:w="827" w:type="dxa"/>
            <w:vMerge w:val="restart"/>
          </w:tcPr>
          <w:p w14:paraId="0F5B70F9" w14:textId="77777777" w:rsidR="008D5B46" w:rsidRPr="00984980" w:rsidRDefault="008D5B46" w:rsidP="00305183">
            <w:pPr>
              <w:rPr>
                <w:rFonts w:cs="Calibri Light"/>
              </w:rPr>
            </w:pPr>
            <w:r w:rsidRPr="00984980">
              <w:rPr>
                <w:rFonts w:cs="Calibri Light"/>
              </w:rPr>
              <w:t>mögl.</w:t>
            </w:r>
          </w:p>
          <w:p w14:paraId="4209C039" w14:textId="0C9DF51E" w:rsidR="008D5B46" w:rsidRPr="00984980" w:rsidRDefault="00C378D3" w:rsidP="00305183">
            <w:pPr>
              <w:jc w:val="center"/>
              <w:rPr>
                <w:rFonts w:cs="Calibri Light"/>
                <w:b/>
              </w:rPr>
            </w:pPr>
            <w:r w:rsidRPr="00984980">
              <w:rPr>
                <w:rFonts w:cs="Calibri Light"/>
                <w:b/>
              </w:rPr>
              <w:t>2</w:t>
            </w:r>
            <w:r w:rsidR="008D5B46" w:rsidRPr="00984980">
              <w:rPr>
                <w:rFonts w:cs="Calibri Light"/>
                <w:b/>
              </w:rPr>
              <w:t>(K)</w:t>
            </w:r>
          </w:p>
        </w:tc>
        <w:tc>
          <w:tcPr>
            <w:tcW w:w="827" w:type="dxa"/>
            <w:vMerge w:val="restart"/>
          </w:tcPr>
          <w:p w14:paraId="0B20144A" w14:textId="77777777" w:rsidR="008D5B46" w:rsidRPr="00984980" w:rsidRDefault="008D5B46" w:rsidP="00305183">
            <w:pPr>
              <w:rPr>
                <w:rFonts w:cs="Calibri Light"/>
              </w:rPr>
            </w:pPr>
            <w:r w:rsidRPr="00984980">
              <w:rPr>
                <w:rFonts w:cs="Calibri Light"/>
              </w:rPr>
              <w:t>tats.</w:t>
            </w:r>
          </w:p>
          <w:p w14:paraId="68B71C98" w14:textId="77777777" w:rsidR="008D5B46" w:rsidRPr="00984980" w:rsidRDefault="008D5B46" w:rsidP="00305183">
            <w:pPr>
              <w:jc w:val="center"/>
              <w:rPr>
                <w:rFonts w:cs="Calibri Light"/>
                <w:b/>
              </w:rPr>
            </w:pPr>
          </w:p>
        </w:tc>
      </w:tr>
      <w:bookmarkEnd w:id="1"/>
      <w:tr w:rsidR="008D5B46" w:rsidRPr="00984980" w14:paraId="4093AC73" w14:textId="77777777" w:rsidTr="00117FAC">
        <w:tc>
          <w:tcPr>
            <w:tcW w:w="988" w:type="dxa"/>
          </w:tcPr>
          <w:p w14:paraId="0E0F5656" w14:textId="77777777" w:rsidR="008D5B46" w:rsidRPr="00984980" w:rsidRDefault="008D5B46" w:rsidP="00305183">
            <w:pPr>
              <w:rPr>
                <w:rFonts w:cs="Calibri Light"/>
              </w:rPr>
            </w:pPr>
          </w:p>
        </w:tc>
        <w:tc>
          <w:tcPr>
            <w:tcW w:w="6645" w:type="dxa"/>
          </w:tcPr>
          <w:p w14:paraId="7D6FE9EB" w14:textId="77777777" w:rsidR="008D5B46" w:rsidRPr="00984980" w:rsidRDefault="008D5B46" w:rsidP="00305183">
            <w:pPr>
              <w:rPr>
                <w:rFonts w:cs="Calibri Light"/>
                <w:color w:val="C00000"/>
              </w:rPr>
            </w:pPr>
          </w:p>
        </w:tc>
        <w:tc>
          <w:tcPr>
            <w:tcW w:w="827" w:type="dxa"/>
            <w:vMerge/>
          </w:tcPr>
          <w:p w14:paraId="496DE3EB" w14:textId="77777777" w:rsidR="008D5B46" w:rsidRPr="00984980" w:rsidRDefault="008D5B46" w:rsidP="00305183">
            <w:pPr>
              <w:rPr>
                <w:rFonts w:cs="Calibri Light"/>
              </w:rPr>
            </w:pPr>
          </w:p>
        </w:tc>
        <w:tc>
          <w:tcPr>
            <w:tcW w:w="827" w:type="dxa"/>
            <w:vMerge/>
          </w:tcPr>
          <w:p w14:paraId="17CD787A" w14:textId="77777777" w:rsidR="008D5B46" w:rsidRPr="00984980" w:rsidRDefault="008D5B46" w:rsidP="00305183">
            <w:pPr>
              <w:rPr>
                <w:rFonts w:cs="Calibri Light"/>
              </w:rPr>
            </w:pPr>
          </w:p>
        </w:tc>
      </w:tr>
    </w:tbl>
    <w:p w14:paraId="7C4B803B" w14:textId="77777777" w:rsidR="00350F44" w:rsidRPr="00984980"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3D405929" w14:textId="77777777" w:rsidTr="00117FAC">
        <w:tc>
          <w:tcPr>
            <w:tcW w:w="988" w:type="dxa"/>
          </w:tcPr>
          <w:p w14:paraId="77834A12" w14:textId="77777777" w:rsidR="008D5B46" w:rsidRPr="00984980" w:rsidRDefault="008D5B46" w:rsidP="00305183">
            <w:pPr>
              <w:rPr>
                <w:rFonts w:cs="Calibri Light"/>
              </w:rPr>
            </w:pPr>
            <w:r w:rsidRPr="00984980">
              <w:rPr>
                <w:rFonts w:cs="Calibri Light"/>
              </w:rPr>
              <w:t>H.1.1.a</w:t>
            </w:r>
          </w:p>
        </w:tc>
        <w:tc>
          <w:tcPr>
            <w:tcW w:w="6645" w:type="dxa"/>
          </w:tcPr>
          <w:p w14:paraId="02BD9173" w14:textId="159FBA9D" w:rsidR="008D5B46" w:rsidRPr="00984980" w:rsidRDefault="008D5B46" w:rsidP="00305183">
            <w:pPr>
              <w:rPr>
                <w:rFonts w:cs="Calibri Light"/>
              </w:rPr>
            </w:pPr>
            <w:r w:rsidRPr="00984980">
              <w:rPr>
                <w:rFonts w:cs="Calibri Light"/>
              </w:rPr>
              <w:t xml:space="preserve">Gibt es eine allgemeine Risikostrategie für die Gemeinde mit Zielen und Grundhaltungen inkl. Ausschluss bestimmter Maßnahmen (z.B. Absiedelungen etc.) im Umgang mit Naturgefahren, </w:t>
            </w:r>
            <w:r w:rsidR="0051043A">
              <w:rPr>
                <w:rFonts w:cs="Calibri Light"/>
              </w:rPr>
              <w:t>t</w:t>
            </w:r>
            <w:r w:rsidRPr="00984980">
              <w:rPr>
                <w:rFonts w:cs="Calibri Light"/>
              </w:rPr>
              <w:t>echnischen Risiken, Gefährlichen Gütern, Strahlen u.a.</w:t>
            </w:r>
          </w:p>
          <w:p w14:paraId="3D819476" w14:textId="77777777" w:rsidR="008D5B46" w:rsidRPr="00984980" w:rsidRDefault="008D5B46" w:rsidP="00305183">
            <w:pPr>
              <w:rPr>
                <w:rFonts w:cs="Calibri Light"/>
              </w:rPr>
            </w:pPr>
            <w:r w:rsidRPr="00984980">
              <w:rPr>
                <w:rFonts w:cs="Calibri Light"/>
              </w:rPr>
              <w:lastRenderedPageBreak/>
              <w:t>(Ja = 3 Punkte)</w:t>
            </w:r>
          </w:p>
        </w:tc>
        <w:tc>
          <w:tcPr>
            <w:tcW w:w="827" w:type="dxa"/>
            <w:vMerge w:val="restart"/>
          </w:tcPr>
          <w:p w14:paraId="2F2948BD" w14:textId="77777777" w:rsidR="008D5B46" w:rsidRPr="00984980" w:rsidRDefault="008D5B46" w:rsidP="00305183">
            <w:pPr>
              <w:rPr>
                <w:rFonts w:cs="Calibri Light"/>
              </w:rPr>
            </w:pPr>
            <w:r w:rsidRPr="00984980">
              <w:rPr>
                <w:rFonts w:cs="Calibri Light"/>
              </w:rPr>
              <w:lastRenderedPageBreak/>
              <w:t>mögl.</w:t>
            </w:r>
          </w:p>
          <w:p w14:paraId="5DD84B48" w14:textId="77777777" w:rsidR="008D5B46" w:rsidRPr="00984980" w:rsidRDefault="008D5B46" w:rsidP="00305183">
            <w:pPr>
              <w:jc w:val="center"/>
              <w:rPr>
                <w:rFonts w:cs="Calibri Light"/>
                <w:b/>
              </w:rPr>
            </w:pPr>
            <w:r w:rsidRPr="00984980">
              <w:rPr>
                <w:rFonts w:cs="Calibri Light"/>
                <w:b/>
              </w:rPr>
              <w:t>3 (M)</w:t>
            </w:r>
          </w:p>
        </w:tc>
        <w:tc>
          <w:tcPr>
            <w:tcW w:w="827" w:type="dxa"/>
            <w:vMerge w:val="restart"/>
          </w:tcPr>
          <w:p w14:paraId="4DCCF414" w14:textId="77777777" w:rsidR="008D5B46" w:rsidRPr="00F245E6" w:rsidRDefault="008D5B46" w:rsidP="00305183">
            <w:pPr>
              <w:rPr>
                <w:rFonts w:cs="Calibri Light"/>
              </w:rPr>
            </w:pPr>
            <w:r w:rsidRPr="00984980">
              <w:rPr>
                <w:rFonts w:cs="Calibri Light"/>
              </w:rPr>
              <w:t>tats.</w:t>
            </w:r>
          </w:p>
          <w:p w14:paraId="4ABC84D2" w14:textId="77777777" w:rsidR="008D5B46" w:rsidRPr="00F245E6" w:rsidRDefault="008D5B46" w:rsidP="00305183">
            <w:pPr>
              <w:jc w:val="center"/>
              <w:rPr>
                <w:rFonts w:cs="Calibri Light"/>
                <w:b/>
              </w:rPr>
            </w:pPr>
          </w:p>
        </w:tc>
      </w:tr>
      <w:tr w:rsidR="008D5B46" w:rsidRPr="00F245E6" w14:paraId="26417FCB" w14:textId="77777777" w:rsidTr="00117FAC">
        <w:tc>
          <w:tcPr>
            <w:tcW w:w="988" w:type="dxa"/>
          </w:tcPr>
          <w:p w14:paraId="68A950CF" w14:textId="77777777" w:rsidR="008D5B46" w:rsidRPr="00F245E6" w:rsidRDefault="008D5B46" w:rsidP="00305183">
            <w:pPr>
              <w:rPr>
                <w:rFonts w:cs="Calibri Light"/>
              </w:rPr>
            </w:pPr>
          </w:p>
        </w:tc>
        <w:tc>
          <w:tcPr>
            <w:tcW w:w="6645" w:type="dxa"/>
          </w:tcPr>
          <w:p w14:paraId="428E0A03" w14:textId="77777777" w:rsidR="008D5B46" w:rsidRPr="00F245E6" w:rsidRDefault="008D5B46" w:rsidP="00305183">
            <w:pPr>
              <w:rPr>
                <w:rFonts w:cs="Calibri Light"/>
                <w:color w:val="C00000"/>
              </w:rPr>
            </w:pPr>
          </w:p>
        </w:tc>
        <w:tc>
          <w:tcPr>
            <w:tcW w:w="827" w:type="dxa"/>
            <w:vMerge/>
          </w:tcPr>
          <w:p w14:paraId="5E22F5BF" w14:textId="77777777" w:rsidR="008D5B46" w:rsidRPr="00F245E6" w:rsidRDefault="008D5B46" w:rsidP="00305183">
            <w:pPr>
              <w:rPr>
                <w:rFonts w:cs="Calibri Light"/>
              </w:rPr>
            </w:pPr>
          </w:p>
        </w:tc>
        <w:tc>
          <w:tcPr>
            <w:tcW w:w="827" w:type="dxa"/>
            <w:vMerge/>
          </w:tcPr>
          <w:p w14:paraId="7E3A865C" w14:textId="77777777" w:rsidR="008D5B46" w:rsidRPr="00F245E6" w:rsidRDefault="008D5B46" w:rsidP="00305183">
            <w:pPr>
              <w:rPr>
                <w:rFonts w:cs="Calibri Light"/>
              </w:rPr>
            </w:pPr>
          </w:p>
        </w:tc>
      </w:tr>
    </w:tbl>
    <w:p w14:paraId="39D058B3"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8D5B46" w:rsidRPr="00F245E6" w14:paraId="7B92CD9E" w14:textId="77777777" w:rsidTr="00117FAC">
        <w:tc>
          <w:tcPr>
            <w:tcW w:w="988" w:type="dxa"/>
          </w:tcPr>
          <w:p w14:paraId="08E7AF96" w14:textId="77777777" w:rsidR="008D5B46" w:rsidRPr="00F245E6" w:rsidRDefault="008D5B46" w:rsidP="00305183">
            <w:pPr>
              <w:rPr>
                <w:rFonts w:cs="Calibri Light"/>
              </w:rPr>
            </w:pPr>
            <w:r w:rsidRPr="00F245E6">
              <w:rPr>
                <w:rFonts w:cs="Calibri Light"/>
              </w:rPr>
              <w:t>H.3.1.a</w:t>
            </w:r>
          </w:p>
        </w:tc>
        <w:tc>
          <w:tcPr>
            <w:tcW w:w="6646" w:type="dxa"/>
          </w:tcPr>
          <w:p w14:paraId="3B47B7D4" w14:textId="371727EA" w:rsidR="008D5B46" w:rsidRPr="00F245E6" w:rsidRDefault="008D5B46" w:rsidP="00305183">
            <w:pPr>
              <w:rPr>
                <w:rFonts w:cs="Calibri Light"/>
              </w:rPr>
            </w:pPr>
            <w:r w:rsidRPr="00F245E6">
              <w:rPr>
                <w:rFonts w:cs="Calibri Light"/>
              </w:rPr>
              <w:t>Gibt es einen Gemeindekatastrophenschutzplan auf Basis der Bestandserhebungen, der Personalisierung aller Risiken und der Matrix der bestehenden Risiken sowie der Kapazitäten? Die Erstellung erfolgt unter Beteiligung der Stakeholder (Politiker, Betreiber Infrastrukturen, lokale Bevölkerung, Einsatzorganisationen (max</w:t>
            </w:r>
            <w:r w:rsidR="00426B25">
              <w:rPr>
                <w:rFonts w:cs="Calibri Light"/>
              </w:rPr>
              <w:t>.</w:t>
            </w:r>
            <w:r w:rsidRPr="00F245E6">
              <w:rPr>
                <w:rFonts w:cs="Calibri Light"/>
              </w:rPr>
              <w:t xml:space="preserve"> 10 Jahre alt)?</w:t>
            </w:r>
          </w:p>
          <w:p w14:paraId="49640B8B" w14:textId="77777777" w:rsidR="008D5B46" w:rsidRPr="00F245E6" w:rsidRDefault="008D5B46" w:rsidP="00305183">
            <w:pPr>
              <w:rPr>
                <w:rFonts w:cs="Calibri Light"/>
              </w:rPr>
            </w:pPr>
            <w:r w:rsidRPr="00F245E6">
              <w:rPr>
                <w:rFonts w:cs="Calibri Light"/>
              </w:rPr>
              <w:t>(Ja = 10 Punkte)</w:t>
            </w:r>
          </w:p>
        </w:tc>
        <w:tc>
          <w:tcPr>
            <w:tcW w:w="826" w:type="dxa"/>
            <w:vMerge w:val="restart"/>
          </w:tcPr>
          <w:p w14:paraId="1E1BB0EF" w14:textId="77777777" w:rsidR="008D5B46" w:rsidRPr="00F245E6" w:rsidRDefault="008D5B46" w:rsidP="00305183">
            <w:pPr>
              <w:rPr>
                <w:rFonts w:cs="Calibri Light"/>
              </w:rPr>
            </w:pPr>
            <w:r w:rsidRPr="00F245E6">
              <w:rPr>
                <w:rFonts w:cs="Calibri Light"/>
              </w:rPr>
              <w:t>mögl.</w:t>
            </w:r>
          </w:p>
          <w:p w14:paraId="275F87B5" w14:textId="77777777" w:rsidR="008D5B46" w:rsidRPr="00F245E6" w:rsidRDefault="008D5B46" w:rsidP="00305183">
            <w:pPr>
              <w:jc w:val="center"/>
              <w:rPr>
                <w:rFonts w:cs="Calibri Light"/>
                <w:b/>
              </w:rPr>
            </w:pPr>
            <w:r w:rsidRPr="00F245E6">
              <w:rPr>
                <w:rFonts w:cs="Calibri Light"/>
                <w:b/>
              </w:rPr>
              <w:t>10 (K)</w:t>
            </w:r>
          </w:p>
        </w:tc>
        <w:tc>
          <w:tcPr>
            <w:tcW w:w="827" w:type="dxa"/>
            <w:vMerge w:val="restart"/>
          </w:tcPr>
          <w:p w14:paraId="16E5FE27" w14:textId="77777777" w:rsidR="008D5B46" w:rsidRPr="00F245E6" w:rsidRDefault="008D5B46" w:rsidP="00305183">
            <w:pPr>
              <w:rPr>
                <w:rFonts w:cs="Calibri Light"/>
              </w:rPr>
            </w:pPr>
            <w:r w:rsidRPr="00F245E6">
              <w:rPr>
                <w:rFonts w:cs="Calibri Light"/>
              </w:rPr>
              <w:t>tats.</w:t>
            </w:r>
          </w:p>
          <w:p w14:paraId="1053D804" w14:textId="77777777" w:rsidR="008D5B46" w:rsidRPr="00F245E6" w:rsidRDefault="008D5B46" w:rsidP="00305183">
            <w:pPr>
              <w:jc w:val="center"/>
              <w:rPr>
                <w:rFonts w:cs="Calibri Light"/>
                <w:b/>
              </w:rPr>
            </w:pPr>
          </w:p>
        </w:tc>
      </w:tr>
      <w:tr w:rsidR="008D5B46" w:rsidRPr="00F245E6" w14:paraId="298DFEE5" w14:textId="77777777" w:rsidTr="00117FAC">
        <w:tc>
          <w:tcPr>
            <w:tcW w:w="988" w:type="dxa"/>
          </w:tcPr>
          <w:p w14:paraId="49E72121" w14:textId="77777777" w:rsidR="008D5B46" w:rsidRPr="00F245E6" w:rsidRDefault="008D5B46" w:rsidP="00305183">
            <w:pPr>
              <w:rPr>
                <w:rFonts w:cs="Calibri Light"/>
              </w:rPr>
            </w:pPr>
          </w:p>
        </w:tc>
        <w:tc>
          <w:tcPr>
            <w:tcW w:w="6646" w:type="dxa"/>
          </w:tcPr>
          <w:p w14:paraId="42EEDD35" w14:textId="77777777" w:rsidR="008D5B46" w:rsidRPr="00F245E6" w:rsidRDefault="008D5B46" w:rsidP="00305183">
            <w:pPr>
              <w:rPr>
                <w:rFonts w:cs="Calibri Light"/>
                <w:color w:val="C00000"/>
              </w:rPr>
            </w:pPr>
          </w:p>
        </w:tc>
        <w:tc>
          <w:tcPr>
            <w:tcW w:w="826" w:type="dxa"/>
            <w:vMerge/>
          </w:tcPr>
          <w:p w14:paraId="60A91B82" w14:textId="77777777" w:rsidR="008D5B46" w:rsidRPr="00F245E6" w:rsidRDefault="008D5B46" w:rsidP="00305183">
            <w:pPr>
              <w:rPr>
                <w:rFonts w:cs="Calibri Light"/>
              </w:rPr>
            </w:pPr>
          </w:p>
        </w:tc>
        <w:tc>
          <w:tcPr>
            <w:tcW w:w="827" w:type="dxa"/>
            <w:vMerge/>
          </w:tcPr>
          <w:p w14:paraId="52914196" w14:textId="77777777" w:rsidR="008D5B46" w:rsidRPr="00F245E6" w:rsidRDefault="008D5B46" w:rsidP="00305183">
            <w:pPr>
              <w:rPr>
                <w:rFonts w:cs="Calibri Light"/>
              </w:rPr>
            </w:pPr>
          </w:p>
        </w:tc>
      </w:tr>
    </w:tbl>
    <w:p w14:paraId="47786425"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2DEC7836" w14:textId="77777777" w:rsidTr="00117FAC">
        <w:tc>
          <w:tcPr>
            <w:tcW w:w="988" w:type="dxa"/>
          </w:tcPr>
          <w:p w14:paraId="70A6A7D2" w14:textId="77777777" w:rsidR="008D5B46" w:rsidRPr="00F245E6" w:rsidRDefault="008D5B46" w:rsidP="00305183">
            <w:pPr>
              <w:rPr>
                <w:rFonts w:cs="Calibri Light"/>
              </w:rPr>
            </w:pPr>
            <w:r w:rsidRPr="00F245E6">
              <w:rPr>
                <w:rFonts w:cs="Calibri Light"/>
              </w:rPr>
              <w:t>H.3.1.b</w:t>
            </w:r>
          </w:p>
        </w:tc>
        <w:tc>
          <w:tcPr>
            <w:tcW w:w="6645" w:type="dxa"/>
          </w:tcPr>
          <w:p w14:paraId="44810EF6" w14:textId="77777777" w:rsidR="008D5B46" w:rsidRPr="00F245E6" w:rsidRDefault="008D5B46" w:rsidP="00305183">
            <w:pPr>
              <w:rPr>
                <w:rFonts w:cs="Calibri Light"/>
              </w:rPr>
            </w:pPr>
            <w:r w:rsidRPr="00F245E6">
              <w:rPr>
                <w:rFonts w:cs="Calibri Light"/>
              </w:rPr>
              <w:t>Mit welchen Maßnahmen kann die Risikosituation in der Gemeinde verbessert werden?</w:t>
            </w:r>
          </w:p>
          <w:p w14:paraId="2627CDF5" w14:textId="77777777" w:rsidR="008D5B46" w:rsidRPr="00F245E6" w:rsidRDefault="008D5B46" w:rsidP="00305183">
            <w:pPr>
              <w:rPr>
                <w:rFonts w:cs="Calibri Light"/>
              </w:rPr>
            </w:pPr>
            <w:r w:rsidRPr="00F245E6">
              <w:rPr>
                <w:rFonts w:cs="Calibri Light"/>
              </w:rPr>
              <w:t>(Beschreibung, 1 Punkt je Maßnahme)</w:t>
            </w:r>
          </w:p>
        </w:tc>
        <w:tc>
          <w:tcPr>
            <w:tcW w:w="827" w:type="dxa"/>
            <w:vMerge w:val="restart"/>
          </w:tcPr>
          <w:p w14:paraId="6014FAA1" w14:textId="77777777" w:rsidR="008D5B46" w:rsidRPr="00F245E6" w:rsidRDefault="008D5B46" w:rsidP="00305183">
            <w:pPr>
              <w:rPr>
                <w:rFonts w:cs="Calibri Light"/>
              </w:rPr>
            </w:pPr>
            <w:r w:rsidRPr="00F245E6">
              <w:rPr>
                <w:rFonts w:cs="Calibri Light"/>
              </w:rPr>
              <w:t>mögl.</w:t>
            </w:r>
          </w:p>
          <w:p w14:paraId="1FDFEF65" w14:textId="77777777" w:rsidR="008D5B46" w:rsidRPr="00F245E6" w:rsidRDefault="008D5B46" w:rsidP="00305183">
            <w:pPr>
              <w:jc w:val="center"/>
              <w:rPr>
                <w:rFonts w:cs="Calibri Light"/>
                <w:b/>
              </w:rPr>
            </w:pPr>
            <w:r w:rsidRPr="00F245E6">
              <w:rPr>
                <w:rFonts w:cs="Calibri Light"/>
                <w:b/>
              </w:rPr>
              <w:t>3 (K)</w:t>
            </w:r>
          </w:p>
        </w:tc>
        <w:tc>
          <w:tcPr>
            <w:tcW w:w="827" w:type="dxa"/>
            <w:vMerge w:val="restart"/>
          </w:tcPr>
          <w:p w14:paraId="6CEFC7A9" w14:textId="77777777" w:rsidR="008D5B46" w:rsidRPr="00F245E6" w:rsidRDefault="008D5B46" w:rsidP="00305183">
            <w:pPr>
              <w:rPr>
                <w:rFonts w:cs="Calibri Light"/>
              </w:rPr>
            </w:pPr>
            <w:r w:rsidRPr="00F245E6">
              <w:rPr>
                <w:rFonts w:cs="Calibri Light"/>
              </w:rPr>
              <w:t>tats.</w:t>
            </w:r>
          </w:p>
          <w:p w14:paraId="45CB93A8" w14:textId="77777777" w:rsidR="008D5B46" w:rsidRPr="00F245E6" w:rsidRDefault="008D5B46" w:rsidP="00305183">
            <w:pPr>
              <w:jc w:val="center"/>
              <w:rPr>
                <w:rFonts w:cs="Calibri Light"/>
                <w:b/>
              </w:rPr>
            </w:pPr>
          </w:p>
        </w:tc>
      </w:tr>
      <w:tr w:rsidR="008D5B46" w:rsidRPr="00F245E6" w14:paraId="559F818B" w14:textId="77777777" w:rsidTr="00117FAC">
        <w:tc>
          <w:tcPr>
            <w:tcW w:w="988" w:type="dxa"/>
          </w:tcPr>
          <w:p w14:paraId="63CC83D6" w14:textId="77777777" w:rsidR="008D5B46" w:rsidRPr="00F245E6" w:rsidRDefault="008D5B46" w:rsidP="00305183">
            <w:pPr>
              <w:rPr>
                <w:rFonts w:cs="Calibri Light"/>
              </w:rPr>
            </w:pPr>
          </w:p>
        </w:tc>
        <w:tc>
          <w:tcPr>
            <w:tcW w:w="6645" w:type="dxa"/>
          </w:tcPr>
          <w:p w14:paraId="37EA88E0" w14:textId="77777777" w:rsidR="008D5B46" w:rsidRPr="00F245E6" w:rsidRDefault="008D5B46" w:rsidP="00305183">
            <w:pPr>
              <w:rPr>
                <w:rFonts w:cs="Calibri Light"/>
                <w:color w:val="C00000"/>
              </w:rPr>
            </w:pPr>
          </w:p>
        </w:tc>
        <w:tc>
          <w:tcPr>
            <w:tcW w:w="827" w:type="dxa"/>
            <w:vMerge/>
          </w:tcPr>
          <w:p w14:paraId="3B91D4F0" w14:textId="77777777" w:rsidR="008D5B46" w:rsidRPr="00F245E6" w:rsidRDefault="008D5B46" w:rsidP="00305183">
            <w:pPr>
              <w:rPr>
                <w:rFonts w:cs="Calibri Light"/>
              </w:rPr>
            </w:pPr>
          </w:p>
        </w:tc>
        <w:tc>
          <w:tcPr>
            <w:tcW w:w="827" w:type="dxa"/>
            <w:vMerge/>
          </w:tcPr>
          <w:p w14:paraId="64A2D3AD" w14:textId="77777777" w:rsidR="008D5B46" w:rsidRPr="00F245E6" w:rsidRDefault="008D5B46" w:rsidP="00305183">
            <w:pPr>
              <w:rPr>
                <w:rFonts w:cs="Calibri Light"/>
              </w:rPr>
            </w:pPr>
          </w:p>
        </w:tc>
      </w:tr>
    </w:tbl>
    <w:p w14:paraId="63398856"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6F2E0D98" w14:textId="77777777" w:rsidTr="00117FAC">
        <w:tc>
          <w:tcPr>
            <w:tcW w:w="988" w:type="dxa"/>
          </w:tcPr>
          <w:p w14:paraId="31303917" w14:textId="77777777" w:rsidR="008D5B46" w:rsidRPr="00F245E6" w:rsidRDefault="008D5B46" w:rsidP="00305183">
            <w:pPr>
              <w:rPr>
                <w:rFonts w:cs="Calibri Light"/>
              </w:rPr>
            </w:pPr>
            <w:r w:rsidRPr="00F245E6">
              <w:rPr>
                <w:rFonts w:cs="Calibri Light"/>
              </w:rPr>
              <w:t>H.2.1.a</w:t>
            </w:r>
          </w:p>
        </w:tc>
        <w:tc>
          <w:tcPr>
            <w:tcW w:w="6645" w:type="dxa"/>
          </w:tcPr>
          <w:p w14:paraId="220AE5C6" w14:textId="77777777" w:rsidR="008D5B46" w:rsidRPr="00F245E6" w:rsidRDefault="008D5B46" w:rsidP="00305183">
            <w:pPr>
              <w:rPr>
                <w:rFonts w:cs="Calibri Light"/>
              </w:rPr>
            </w:pPr>
            <w:r w:rsidRPr="00F245E6">
              <w:rPr>
                <w:rFonts w:cs="Calibri Light"/>
              </w:rPr>
              <w:t xml:space="preserve">Wurden die großen Schadensereignisse, sowie die alten Weisheiten und Traditionen in der Gemeinde im Umgang mit Risiken und den Herausforderungen umfassend aufgearbeitet? </w:t>
            </w:r>
          </w:p>
          <w:p w14:paraId="171D9C2C" w14:textId="77777777" w:rsidR="008D5B46" w:rsidRPr="00F245E6" w:rsidRDefault="008D5B46" w:rsidP="00305183">
            <w:pPr>
              <w:rPr>
                <w:rFonts w:cs="Calibri Light"/>
              </w:rPr>
            </w:pPr>
            <w:r w:rsidRPr="00F245E6">
              <w:rPr>
                <w:rFonts w:cs="Calibri Light"/>
              </w:rPr>
              <w:t>(Ja + Beschreibung Ergebnisse = 2 Punkte + Weisheiten und Traditionen= 1 Punkt)</w:t>
            </w:r>
          </w:p>
        </w:tc>
        <w:tc>
          <w:tcPr>
            <w:tcW w:w="827" w:type="dxa"/>
            <w:vMerge w:val="restart"/>
          </w:tcPr>
          <w:p w14:paraId="65FD0326" w14:textId="77777777" w:rsidR="008D5B46" w:rsidRPr="00F245E6" w:rsidRDefault="008D5B46" w:rsidP="00305183">
            <w:pPr>
              <w:rPr>
                <w:rFonts w:cs="Calibri Light"/>
              </w:rPr>
            </w:pPr>
            <w:r w:rsidRPr="00F245E6">
              <w:rPr>
                <w:rFonts w:cs="Calibri Light"/>
              </w:rPr>
              <w:t>mögl.</w:t>
            </w:r>
          </w:p>
          <w:p w14:paraId="366EA75D" w14:textId="77777777" w:rsidR="008D5B46" w:rsidRPr="00F245E6" w:rsidRDefault="008D5B46" w:rsidP="00305183">
            <w:pPr>
              <w:jc w:val="center"/>
              <w:rPr>
                <w:rFonts w:cs="Calibri Light"/>
                <w:b/>
              </w:rPr>
            </w:pPr>
            <w:r w:rsidRPr="00F245E6">
              <w:rPr>
                <w:rFonts w:cs="Calibri Light"/>
                <w:b/>
              </w:rPr>
              <w:t>3(K)</w:t>
            </w:r>
          </w:p>
        </w:tc>
        <w:tc>
          <w:tcPr>
            <w:tcW w:w="827" w:type="dxa"/>
            <w:vMerge w:val="restart"/>
          </w:tcPr>
          <w:p w14:paraId="4E177D77" w14:textId="77777777" w:rsidR="008D5B46" w:rsidRPr="00F245E6" w:rsidRDefault="008D5B46" w:rsidP="00305183">
            <w:pPr>
              <w:rPr>
                <w:rFonts w:cs="Calibri Light"/>
              </w:rPr>
            </w:pPr>
            <w:r w:rsidRPr="00F245E6">
              <w:rPr>
                <w:rFonts w:cs="Calibri Light"/>
              </w:rPr>
              <w:t>tats.</w:t>
            </w:r>
          </w:p>
          <w:p w14:paraId="76352089" w14:textId="77777777" w:rsidR="008D5B46" w:rsidRPr="00F245E6" w:rsidRDefault="008D5B46" w:rsidP="00305183">
            <w:pPr>
              <w:jc w:val="center"/>
              <w:rPr>
                <w:rFonts w:cs="Calibri Light"/>
                <w:b/>
              </w:rPr>
            </w:pPr>
          </w:p>
        </w:tc>
      </w:tr>
      <w:tr w:rsidR="008D5B46" w:rsidRPr="00F245E6" w14:paraId="1200FB08" w14:textId="77777777" w:rsidTr="00117FAC">
        <w:tc>
          <w:tcPr>
            <w:tcW w:w="988" w:type="dxa"/>
          </w:tcPr>
          <w:p w14:paraId="54CC7ABA" w14:textId="77777777" w:rsidR="008D5B46" w:rsidRPr="00F245E6" w:rsidRDefault="008D5B46" w:rsidP="00305183">
            <w:pPr>
              <w:rPr>
                <w:rFonts w:cs="Calibri Light"/>
              </w:rPr>
            </w:pPr>
          </w:p>
        </w:tc>
        <w:tc>
          <w:tcPr>
            <w:tcW w:w="6645" w:type="dxa"/>
          </w:tcPr>
          <w:p w14:paraId="438D0ACF" w14:textId="77777777" w:rsidR="008D5B46" w:rsidRPr="00F245E6" w:rsidRDefault="008D5B46" w:rsidP="00305183">
            <w:pPr>
              <w:rPr>
                <w:rFonts w:cs="Calibri Light"/>
                <w:color w:val="C00000"/>
              </w:rPr>
            </w:pPr>
          </w:p>
        </w:tc>
        <w:tc>
          <w:tcPr>
            <w:tcW w:w="827" w:type="dxa"/>
            <w:vMerge/>
          </w:tcPr>
          <w:p w14:paraId="14E48DDB" w14:textId="77777777" w:rsidR="008D5B46" w:rsidRPr="00F245E6" w:rsidRDefault="008D5B46" w:rsidP="00305183">
            <w:pPr>
              <w:rPr>
                <w:rFonts w:cs="Calibri Light"/>
              </w:rPr>
            </w:pPr>
          </w:p>
        </w:tc>
        <w:tc>
          <w:tcPr>
            <w:tcW w:w="827" w:type="dxa"/>
            <w:vMerge/>
          </w:tcPr>
          <w:p w14:paraId="1F22B831" w14:textId="77777777" w:rsidR="008D5B46" w:rsidRPr="00F245E6" w:rsidRDefault="008D5B46" w:rsidP="00305183">
            <w:pPr>
              <w:rPr>
                <w:rFonts w:cs="Calibri Light"/>
              </w:rPr>
            </w:pPr>
          </w:p>
        </w:tc>
      </w:tr>
    </w:tbl>
    <w:p w14:paraId="4AAB2378"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8D5B46" w:rsidRPr="00F245E6" w14:paraId="6EF8A90C" w14:textId="77777777" w:rsidTr="00117FAC">
        <w:tc>
          <w:tcPr>
            <w:tcW w:w="988" w:type="dxa"/>
          </w:tcPr>
          <w:p w14:paraId="227C89F6" w14:textId="77777777" w:rsidR="008D5B46" w:rsidRPr="00F245E6" w:rsidRDefault="008D5B46" w:rsidP="00305183">
            <w:pPr>
              <w:rPr>
                <w:rFonts w:cs="Calibri Light"/>
              </w:rPr>
            </w:pPr>
            <w:r w:rsidRPr="00F245E6">
              <w:rPr>
                <w:rFonts w:cs="Calibri Light"/>
              </w:rPr>
              <w:t>H.2.1.b</w:t>
            </w:r>
          </w:p>
        </w:tc>
        <w:tc>
          <w:tcPr>
            <w:tcW w:w="6646" w:type="dxa"/>
          </w:tcPr>
          <w:p w14:paraId="1EC57444" w14:textId="77777777" w:rsidR="008D5B46" w:rsidRPr="00F245E6" w:rsidRDefault="008D5B46" w:rsidP="00305183">
            <w:pPr>
              <w:rPr>
                <w:rFonts w:cs="Calibri Light"/>
              </w:rPr>
            </w:pPr>
            <w:r w:rsidRPr="00F245E6">
              <w:rPr>
                <w:rFonts w:cs="Calibri Light"/>
              </w:rPr>
              <w:t>Gibt es eine grobe Bestandserhebung der aktuellen Risikosituationen unter Beteiligung der Stakeholder (Politiker, Betreiber wichtiger Infrastrukturen, lokale Bevölkerung, Einsatzorganisationen anhand der Risiken Naturgefahren, Technische Risiken (Brände, Verkehr) und sonstige Risiken?</w:t>
            </w:r>
          </w:p>
          <w:p w14:paraId="180A1CA3" w14:textId="77777777" w:rsidR="008D5B46" w:rsidRPr="00F245E6" w:rsidRDefault="008D5B46" w:rsidP="00305183">
            <w:pPr>
              <w:rPr>
                <w:rFonts w:cs="Calibri Light"/>
              </w:rPr>
            </w:pPr>
            <w:r w:rsidRPr="00F245E6">
              <w:rPr>
                <w:rFonts w:cs="Calibri Light"/>
              </w:rPr>
              <w:t>(Ja = 5 Punkte)</w:t>
            </w:r>
          </w:p>
        </w:tc>
        <w:tc>
          <w:tcPr>
            <w:tcW w:w="826" w:type="dxa"/>
            <w:vMerge w:val="restart"/>
          </w:tcPr>
          <w:p w14:paraId="56F95B13" w14:textId="77777777" w:rsidR="008D5B46" w:rsidRPr="00F245E6" w:rsidRDefault="008D5B46" w:rsidP="00305183">
            <w:pPr>
              <w:rPr>
                <w:rFonts w:cs="Calibri Light"/>
              </w:rPr>
            </w:pPr>
            <w:r w:rsidRPr="00F245E6">
              <w:rPr>
                <w:rFonts w:cs="Calibri Light"/>
              </w:rPr>
              <w:t>mögl.</w:t>
            </w:r>
          </w:p>
          <w:p w14:paraId="3727DB25" w14:textId="77777777" w:rsidR="008D5B46" w:rsidRPr="00F245E6" w:rsidRDefault="008D5B46" w:rsidP="00305183">
            <w:pPr>
              <w:jc w:val="center"/>
              <w:rPr>
                <w:rFonts w:cs="Calibri Light"/>
                <w:b/>
              </w:rPr>
            </w:pPr>
            <w:r w:rsidRPr="00F245E6">
              <w:rPr>
                <w:rFonts w:cs="Calibri Light"/>
                <w:b/>
              </w:rPr>
              <w:t>5 (K)</w:t>
            </w:r>
          </w:p>
        </w:tc>
        <w:tc>
          <w:tcPr>
            <w:tcW w:w="827" w:type="dxa"/>
            <w:vMerge w:val="restart"/>
          </w:tcPr>
          <w:p w14:paraId="0F0EDBDB" w14:textId="77777777" w:rsidR="008D5B46" w:rsidRPr="00F245E6" w:rsidRDefault="008D5B46" w:rsidP="00305183">
            <w:pPr>
              <w:rPr>
                <w:rFonts w:cs="Calibri Light"/>
              </w:rPr>
            </w:pPr>
            <w:r w:rsidRPr="00F245E6">
              <w:rPr>
                <w:rFonts w:cs="Calibri Light"/>
              </w:rPr>
              <w:t>tats.</w:t>
            </w:r>
          </w:p>
          <w:p w14:paraId="481529FD" w14:textId="77777777" w:rsidR="008D5B46" w:rsidRPr="00F245E6" w:rsidRDefault="008D5B46" w:rsidP="00305183">
            <w:pPr>
              <w:jc w:val="center"/>
              <w:rPr>
                <w:rFonts w:cs="Calibri Light"/>
                <w:b/>
              </w:rPr>
            </w:pPr>
          </w:p>
        </w:tc>
      </w:tr>
      <w:tr w:rsidR="008D5B46" w:rsidRPr="00F245E6" w14:paraId="50349A87" w14:textId="77777777" w:rsidTr="00117FAC">
        <w:tc>
          <w:tcPr>
            <w:tcW w:w="988" w:type="dxa"/>
          </w:tcPr>
          <w:p w14:paraId="547A1EE7" w14:textId="77777777" w:rsidR="008D5B46" w:rsidRPr="00F245E6" w:rsidRDefault="008D5B46" w:rsidP="00305183">
            <w:pPr>
              <w:rPr>
                <w:rFonts w:cs="Calibri Light"/>
              </w:rPr>
            </w:pPr>
          </w:p>
        </w:tc>
        <w:tc>
          <w:tcPr>
            <w:tcW w:w="6646" w:type="dxa"/>
          </w:tcPr>
          <w:p w14:paraId="6C007355" w14:textId="77777777" w:rsidR="008D5B46" w:rsidRPr="00F245E6" w:rsidRDefault="008D5B46" w:rsidP="00305183">
            <w:pPr>
              <w:rPr>
                <w:rFonts w:cs="Calibri Light"/>
                <w:color w:val="C00000"/>
              </w:rPr>
            </w:pPr>
          </w:p>
        </w:tc>
        <w:tc>
          <w:tcPr>
            <w:tcW w:w="826" w:type="dxa"/>
            <w:vMerge/>
          </w:tcPr>
          <w:p w14:paraId="685587E7" w14:textId="77777777" w:rsidR="008D5B46" w:rsidRPr="00F245E6" w:rsidRDefault="008D5B46" w:rsidP="00305183">
            <w:pPr>
              <w:rPr>
                <w:rFonts w:cs="Calibri Light"/>
              </w:rPr>
            </w:pPr>
          </w:p>
        </w:tc>
        <w:tc>
          <w:tcPr>
            <w:tcW w:w="827" w:type="dxa"/>
            <w:vMerge/>
          </w:tcPr>
          <w:p w14:paraId="344B84DB" w14:textId="77777777" w:rsidR="008D5B46" w:rsidRPr="00F245E6" w:rsidRDefault="008D5B46" w:rsidP="00305183">
            <w:pPr>
              <w:rPr>
                <w:rFonts w:cs="Calibri Light"/>
              </w:rPr>
            </w:pPr>
          </w:p>
        </w:tc>
      </w:tr>
    </w:tbl>
    <w:p w14:paraId="0D190623"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4"/>
        <w:gridCol w:w="827"/>
        <w:gridCol w:w="828"/>
      </w:tblGrid>
      <w:tr w:rsidR="008D5B46" w:rsidRPr="00F245E6" w14:paraId="1787CE95" w14:textId="77777777" w:rsidTr="00117FAC">
        <w:tc>
          <w:tcPr>
            <w:tcW w:w="988" w:type="dxa"/>
          </w:tcPr>
          <w:p w14:paraId="140D1F12" w14:textId="77777777" w:rsidR="008D5B46" w:rsidRPr="00F245E6" w:rsidRDefault="008D5B46" w:rsidP="00305183">
            <w:pPr>
              <w:rPr>
                <w:rFonts w:cs="Calibri Light"/>
              </w:rPr>
            </w:pPr>
            <w:r w:rsidRPr="00F245E6">
              <w:rPr>
                <w:rFonts w:cs="Calibri Light"/>
              </w:rPr>
              <w:t>H.2.1.c</w:t>
            </w:r>
          </w:p>
        </w:tc>
        <w:tc>
          <w:tcPr>
            <w:tcW w:w="6644" w:type="dxa"/>
          </w:tcPr>
          <w:p w14:paraId="566DAB69" w14:textId="02E10D49" w:rsidR="008D5B46" w:rsidRPr="00F245E6" w:rsidRDefault="008D5B46" w:rsidP="00305183">
            <w:pPr>
              <w:rPr>
                <w:rFonts w:cs="Calibri Light"/>
              </w:rPr>
            </w:pPr>
            <w:r w:rsidRPr="00F245E6">
              <w:rPr>
                <w:rFonts w:cs="Calibri Light"/>
              </w:rPr>
              <w:t>Gibt es eine detaillierte Beschreibung (Personalisieren) aller Risiken aus der Bestandserhebung mit Benennung der potentiellen Häufigkeit des Eintritts, mögliche Auswirkungen im Schadensfall, Verortung im Plan M</w:t>
            </w:r>
            <w:r w:rsidR="00364766">
              <w:rPr>
                <w:rFonts w:cs="Calibri Light"/>
              </w:rPr>
              <w:t xml:space="preserve"> </w:t>
            </w:r>
            <w:r w:rsidRPr="00F245E6">
              <w:rPr>
                <w:rFonts w:cs="Calibri Light"/>
              </w:rPr>
              <w:t>1:5000?</w:t>
            </w:r>
          </w:p>
          <w:p w14:paraId="4855CBFD" w14:textId="77777777" w:rsidR="008D5B46" w:rsidRPr="00F245E6" w:rsidRDefault="008D5B46" w:rsidP="00305183">
            <w:pPr>
              <w:rPr>
                <w:rFonts w:cs="Calibri Light"/>
              </w:rPr>
            </w:pPr>
            <w:r w:rsidRPr="00F245E6">
              <w:rPr>
                <w:rFonts w:cs="Calibri Light"/>
              </w:rPr>
              <w:t>(Ja = 8 Punkte)</w:t>
            </w:r>
          </w:p>
        </w:tc>
        <w:tc>
          <w:tcPr>
            <w:tcW w:w="827" w:type="dxa"/>
            <w:vMerge w:val="restart"/>
          </w:tcPr>
          <w:p w14:paraId="1E7F7185" w14:textId="77777777" w:rsidR="008D5B46" w:rsidRPr="00F245E6" w:rsidRDefault="008D5B46" w:rsidP="00305183">
            <w:pPr>
              <w:rPr>
                <w:rFonts w:cs="Calibri Light"/>
              </w:rPr>
            </w:pPr>
            <w:r w:rsidRPr="00F245E6">
              <w:rPr>
                <w:rFonts w:cs="Calibri Light"/>
              </w:rPr>
              <w:t>mögl.</w:t>
            </w:r>
          </w:p>
          <w:p w14:paraId="1A32AF2B" w14:textId="77777777" w:rsidR="008D5B46" w:rsidRPr="00F245E6" w:rsidRDefault="008D5B46" w:rsidP="00305183">
            <w:pPr>
              <w:jc w:val="center"/>
              <w:rPr>
                <w:rFonts w:cs="Calibri Light"/>
                <w:b/>
              </w:rPr>
            </w:pPr>
            <w:r w:rsidRPr="00F245E6">
              <w:rPr>
                <w:rFonts w:cs="Calibri Light"/>
                <w:b/>
              </w:rPr>
              <w:t>8 (K)</w:t>
            </w:r>
          </w:p>
        </w:tc>
        <w:tc>
          <w:tcPr>
            <w:tcW w:w="828" w:type="dxa"/>
            <w:vMerge w:val="restart"/>
          </w:tcPr>
          <w:p w14:paraId="2576D2C6" w14:textId="77777777" w:rsidR="008D5B46" w:rsidRPr="00F245E6" w:rsidRDefault="008D5B46" w:rsidP="00305183">
            <w:pPr>
              <w:rPr>
                <w:rFonts w:cs="Calibri Light"/>
              </w:rPr>
            </w:pPr>
            <w:r w:rsidRPr="00F245E6">
              <w:rPr>
                <w:rFonts w:cs="Calibri Light"/>
              </w:rPr>
              <w:t>tats.</w:t>
            </w:r>
          </w:p>
          <w:p w14:paraId="5A80BAB6" w14:textId="77777777" w:rsidR="008D5B46" w:rsidRPr="00F245E6" w:rsidRDefault="008D5B46" w:rsidP="00305183">
            <w:pPr>
              <w:jc w:val="center"/>
              <w:rPr>
                <w:rFonts w:cs="Calibri Light"/>
                <w:b/>
              </w:rPr>
            </w:pPr>
          </w:p>
        </w:tc>
      </w:tr>
      <w:tr w:rsidR="008D5B46" w:rsidRPr="00F245E6" w14:paraId="7EC97714" w14:textId="77777777" w:rsidTr="00117FAC">
        <w:tc>
          <w:tcPr>
            <w:tcW w:w="988" w:type="dxa"/>
          </w:tcPr>
          <w:p w14:paraId="500CE446" w14:textId="77777777" w:rsidR="008D5B46" w:rsidRPr="00F245E6" w:rsidRDefault="008D5B46" w:rsidP="00305183">
            <w:pPr>
              <w:rPr>
                <w:rFonts w:cs="Calibri Light"/>
              </w:rPr>
            </w:pPr>
          </w:p>
        </w:tc>
        <w:tc>
          <w:tcPr>
            <w:tcW w:w="6644" w:type="dxa"/>
          </w:tcPr>
          <w:p w14:paraId="199E2979" w14:textId="77777777" w:rsidR="008D5B46" w:rsidRPr="00F245E6" w:rsidRDefault="008D5B46" w:rsidP="00305183">
            <w:pPr>
              <w:rPr>
                <w:rFonts w:cs="Calibri Light"/>
                <w:color w:val="C00000"/>
              </w:rPr>
            </w:pPr>
          </w:p>
        </w:tc>
        <w:tc>
          <w:tcPr>
            <w:tcW w:w="827" w:type="dxa"/>
            <w:vMerge/>
          </w:tcPr>
          <w:p w14:paraId="63A9CAD7" w14:textId="77777777" w:rsidR="008D5B46" w:rsidRPr="00F245E6" w:rsidRDefault="008D5B46" w:rsidP="00305183">
            <w:pPr>
              <w:rPr>
                <w:rFonts w:cs="Calibri Light"/>
              </w:rPr>
            </w:pPr>
          </w:p>
        </w:tc>
        <w:tc>
          <w:tcPr>
            <w:tcW w:w="828" w:type="dxa"/>
            <w:vMerge/>
          </w:tcPr>
          <w:p w14:paraId="03D789AD" w14:textId="77777777" w:rsidR="008D5B46" w:rsidRPr="00F245E6" w:rsidRDefault="008D5B46" w:rsidP="00305183">
            <w:pPr>
              <w:rPr>
                <w:rFonts w:cs="Calibri Light"/>
              </w:rPr>
            </w:pPr>
          </w:p>
        </w:tc>
      </w:tr>
    </w:tbl>
    <w:p w14:paraId="11EA342D"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7C00CF89" w14:textId="77777777" w:rsidTr="00117FAC">
        <w:tc>
          <w:tcPr>
            <w:tcW w:w="988" w:type="dxa"/>
          </w:tcPr>
          <w:p w14:paraId="60E06A34" w14:textId="77777777" w:rsidR="008D5B46" w:rsidRPr="00F245E6" w:rsidRDefault="008D5B46" w:rsidP="00305183">
            <w:pPr>
              <w:rPr>
                <w:rFonts w:cs="Calibri Light"/>
              </w:rPr>
            </w:pPr>
            <w:r w:rsidRPr="00F245E6">
              <w:rPr>
                <w:rFonts w:cs="Calibri Light"/>
              </w:rPr>
              <w:t>H.2.1.d</w:t>
            </w:r>
          </w:p>
        </w:tc>
        <w:tc>
          <w:tcPr>
            <w:tcW w:w="6645" w:type="dxa"/>
          </w:tcPr>
          <w:p w14:paraId="1C572E26" w14:textId="77777777" w:rsidR="008D5B46" w:rsidRPr="00F245E6" w:rsidRDefault="008D5B46" w:rsidP="00305183">
            <w:pPr>
              <w:rPr>
                <w:rFonts w:cs="Calibri Light"/>
              </w:rPr>
            </w:pPr>
            <w:r w:rsidRPr="00F245E6">
              <w:rPr>
                <w:rFonts w:cs="Calibri Light"/>
              </w:rPr>
              <w:t>Gibt es eine Matrix und räumliche Darstellung der bestehenden Risiken, ihrer Häufigkeit und Auswirkungen: Darstellung und Priorisierung der personalisierten Risiken in Matrixform, Häufigkeit und Schaden, rot / gelb / grün (hohes / mittleres / geringes Restrisiko)?</w:t>
            </w:r>
          </w:p>
          <w:p w14:paraId="579238CD" w14:textId="77777777" w:rsidR="008D5B46" w:rsidRPr="00F245E6" w:rsidRDefault="008D5B46" w:rsidP="00305183">
            <w:pPr>
              <w:rPr>
                <w:rFonts w:cs="Calibri Light"/>
              </w:rPr>
            </w:pPr>
            <w:r w:rsidRPr="00F245E6">
              <w:rPr>
                <w:rFonts w:cs="Calibri Light"/>
              </w:rPr>
              <w:t>(Ja + Matrix = 1 Punkt + räumliche Darstellung = 1 Punkt)</w:t>
            </w:r>
          </w:p>
        </w:tc>
        <w:tc>
          <w:tcPr>
            <w:tcW w:w="827" w:type="dxa"/>
            <w:vMerge w:val="restart"/>
          </w:tcPr>
          <w:p w14:paraId="1F99F7E0" w14:textId="77777777" w:rsidR="008D5B46" w:rsidRPr="00F245E6" w:rsidRDefault="008D5B46" w:rsidP="00305183">
            <w:pPr>
              <w:rPr>
                <w:rFonts w:cs="Calibri Light"/>
              </w:rPr>
            </w:pPr>
            <w:r w:rsidRPr="00F245E6">
              <w:rPr>
                <w:rFonts w:cs="Calibri Light"/>
              </w:rPr>
              <w:t>mögl.</w:t>
            </w:r>
          </w:p>
          <w:p w14:paraId="70C71953" w14:textId="77777777" w:rsidR="008D5B46" w:rsidRPr="00F245E6" w:rsidRDefault="008D5B46" w:rsidP="00305183">
            <w:pPr>
              <w:jc w:val="center"/>
              <w:rPr>
                <w:rFonts w:cs="Calibri Light"/>
                <w:b/>
              </w:rPr>
            </w:pPr>
            <w:r w:rsidRPr="00F245E6">
              <w:rPr>
                <w:rFonts w:cs="Calibri Light"/>
                <w:b/>
              </w:rPr>
              <w:t>2 (K)</w:t>
            </w:r>
          </w:p>
        </w:tc>
        <w:tc>
          <w:tcPr>
            <w:tcW w:w="827" w:type="dxa"/>
            <w:vMerge w:val="restart"/>
          </w:tcPr>
          <w:p w14:paraId="212373E6" w14:textId="77777777" w:rsidR="008D5B46" w:rsidRPr="00F245E6" w:rsidRDefault="008D5B46" w:rsidP="00305183">
            <w:pPr>
              <w:rPr>
                <w:rFonts w:cs="Calibri Light"/>
              </w:rPr>
            </w:pPr>
            <w:r w:rsidRPr="00F245E6">
              <w:rPr>
                <w:rFonts w:cs="Calibri Light"/>
              </w:rPr>
              <w:t>tats.</w:t>
            </w:r>
          </w:p>
          <w:p w14:paraId="68220403" w14:textId="77777777" w:rsidR="008D5B46" w:rsidRPr="00F245E6" w:rsidRDefault="008D5B46" w:rsidP="00305183">
            <w:pPr>
              <w:jc w:val="center"/>
              <w:rPr>
                <w:rFonts w:cs="Calibri Light"/>
                <w:b/>
              </w:rPr>
            </w:pPr>
          </w:p>
        </w:tc>
      </w:tr>
      <w:tr w:rsidR="008D5B46" w:rsidRPr="00F245E6" w14:paraId="70B2A04C" w14:textId="77777777" w:rsidTr="00117FAC">
        <w:tc>
          <w:tcPr>
            <w:tcW w:w="988" w:type="dxa"/>
          </w:tcPr>
          <w:p w14:paraId="4626C2EA" w14:textId="77777777" w:rsidR="008D5B46" w:rsidRPr="00F245E6" w:rsidRDefault="008D5B46" w:rsidP="00305183">
            <w:pPr>
              <w:rPr>
                <w:rFonts w:cs="Calibri Light"/>
              </w:rPr>
            </w:pPr>
          </w:p>
        </w:tc>
        <w:tc>
          <w:tcPr>
            <w:tcW w:w="6645" w:type="dxa"/>
          </w:tcPr>
          <w:p w14:paraId="5810667E" w14:textId="77777777" w:rsidR="008D5B46" w:rsidRPr="00F245E6" w:rsidRDefault="008D5B46" w:rsidP="00305183">
            <w:pPr>
              <w:rPr>
                <w:rFonts w:cs="Calibri Light"/>
                <w:color w:val="C00000"/>
              </w:rPr>
            </w:pPr>
          </w:p>
        </w:tc>
        <w:tc>
          <w:tcPr>
            <w:tcW w:w="827" w:type="dxa"/>
            <w:vMerge/>
          </w:tcPr>
          <w:p w14:paraId="0838E7AA" w14:textId="77777777" w:rsidR="008D5B46" w:rsidRPr="00F245E6" w:rsidRDefault="008D5B46" w:rsidP="00305183">
            <w:pPr>
              <w:rPr>
                <w:rFonts w:cs="Calibri Light"/>
              </w:rPr>
            </w:pPr>
          </w:p>
        </w:tc>
        <w:tc>
          <w:tcPr>
            <w:tcW w:w="827" w:type="dxa"/>
            <w:vMerge/>
          </w:tcPr>
          <w:p w14:paraId="0A1C09DA" w14:textId="77777777" w:rsidR="008D5B46" w:rsidRPr="00F245E6" w:rsidRDefault="008D5B46" w:rsidP="00305183">
            <w:pPr>
              <w:rPr>
                <w:rFonts w:cs="Calibri Light"/>
              </w:rPr>
            </w:pPr>
          </w:p>
        </w:tc>
      </w:tr>
    </w:tbl>
    <w:p w14:paraId="0FBC74FB"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5FF7F28F" w14:textId="77777777" w:rsidTr="00117FAC">
        <w:tc>
          <w:tcPr>
            <w:tcW w:w="988" w:type="dxa"/>
          </w:tcPr>
          <w:p w14:paraId="4BE06DEA" w14:textId="77777777" w:rsidR="008D5B46" w:rsidRPr="00F245E6" w:rsidRDefault="008D5B46" w:rsidP="00305183">
            <w:pPr>
              <w:rPr>
                <w:rFonts w:cs="Calibri Light"/>
              </w:rPr>
            </w:pPr>
            <w:r w:rsidRPr="00F245E6">
              <w:rPr>
                <w:rFonts w:cs="Calibri Light"/>
              </w:rPr>
              <w:t>H.2.2.a</w:t>
            </w:r>
          </w:p>
        </w:tc>
        <w:tc>
          <w:tcPr>
            <w:tcW w:w="6645" w:type="dxa"/>
          </w:tcPr>
          <w:p w14:paraId="7BE594B4" w14:textId="0EC757D4" w:rsidR="008D5B46" w:rsidRPr="00F245E6" w:rsidRDefault="008D5B46" w:rsidP="00305183">
            <w:pPr>
              <w:rPr>
                <w:rFonts w:cs="Calibri Light"/>
              </w:rPr>
            </w:pPr>
            <w:r w:rsidRPr="00F245E6">
              <w:rPr>
                <w:rFonts w:cs="Calibri Light"/>
              </w:rPr>
              <w:t>Wie lauten die Kontaktdaten für die Gemeindeeinsatzleitung?</w:t>
            </w:r>
          </w:p>
          <w:p w14:paraId="3186B068" w14:textId="77777777" w:rsidR="008D5B46" w:rsidRPr="00F245E6" w:rsidRDefault="008D5B46" w:rsidP="00305183">
            <w:pPr>
              <w:rPr>
                <w:rFonts w:cs="Calibri Light"/>
              </w:rPr>
            </w:pPr>
            <w:r w:rsidRPr="00F245E6">
              <w:rPr>
                <w:rFonts w:cs="Calibri Light"/>
              </w:rPr>
              <w:t>(Ja = 1 Punkt)</w:t>
            </w:r>
          </w:p>
        </w:tc>
        <w:tc>
          <w:tcPr>
            <w:tcW w:w="827" w:type="dxa"/>
            <w:vMerge w:val="restart"/>
          </w:tcPr>
          <w:p w14:paraId="172A58BB" w14:textId="77777777" w:rsidR="008D5B46" w:rsidRPr="00F245E6" w:rsidRDefault="008D5B46" w:rsidP="00305183">
            <w:pPr>
              <w:rPr>
                <w:rFonts w:cs="Calibri Light"/>
              </w:rPr>
            </w:pPr>
            <w:r w:rsidRPr="00F245E6">
              <w:rPr>
                <w:rFonts w:cs="Calibri Light"/>
              </w:rPr>
              <w:t>mögl.</w:t>
            </w:r>
          </w:p>
          <w:p w14:paraId="4E9AB455" w14:textId="77777777" w:rsidR="008D5B46" w:rsidRPr="00F245E6" w:rsidRDefault="008D5B46" w:rsidP="00305183">
            <w:pPr>
              <w:jc w:val="center"/>
              <w:rPr>
                <w:rFonts w:cs="Calibri Light"/>
                <w:b/>
              </w:rPr>
            </w:pPr>
            <w:r w:rsidRPr="00F245E6">
              <w:rPr>
                <w:rFonts w:cs="Calibri Light"/>
                <w:b/>
              </w:rPr>
              <w:t>1 (K)</w:t>
            </w:r>
          </w:p>
        </w:tc>
        <w:tc>
          <w:tcPr>
            <w:tcW w:w="827" w:type="dxa"/>
            <w:vMerge w:val="restart"/>
          </w:tcPr>
          <w:p w14:paraId="2004F5C6" w14:textId="77777777" w:rsidR="008D5B46" w:rsidRPr="00F245E6" w:rsidRDefault="008D5B46" w:rsidP="00305183">
            <w:pPr>
              <w:rPr>
                <w:rFonts w:cs="Calibri Light"/>
              </w:rPr>
            </w:pPr>
            <w:r w:rsidRPr="00F245E6">
              <w:rPr>
                <w:rFonts w:cs="Calibri Light"/>
              </w:rPr>
              <w:t>tats.</w:t>
            </w:r>
          </w:p>
          <w:p w14:paraId="79557F0C" w14:textId="77777777" w:rsidR="008D5B46" w:rsidRPr="00F245E6" w:rsidRDefault="008D5B46" w:rsidP="00305183">
            <w:pPr>
              <w:jc w:val="center"/>
              <w:rPr>
                <w:rFonts w:cs="Calibri Light"/>
                <w:b/>
              </w:rPr>
            </w:pPr>
          </w:p>
        </w:tc>
      </w:tr>
      <w:tr w:rsidR="008D5B46" w:rsidRPr="00F245E6" w14:paraId="044DDFF3" w14:textId="77777777" w:rsidTr="00117FAC">
        <w:tc>
          <w:tcPr>
            <w:tcW w:w="988" w:type="dxa"/>
          </w:tcPr>
          <w:p w14:paraId="462133E3" w14:textId="77777777" w:rsidR="008D5B46" w:rsidRPr="00F245E6" w:rsidRDefault="008D5B46" w:rsidP="00305183">
            <w:pPr>
              <w:rPr>
                <w:rFonts w:cs="Calibri Light"/>
              </w:rPr>
            </w:pPr>
          </w:p>
        </w:tc>
        <w:tc>
          <w:tcPr>
            <w:tcW w:w="6645" w:type="dxa"/>
          </w:tcPr>
          <w:p w14:paraId="02D06070" w14:textId="77777777" w:rsidR="008D5B46" w:rsidRPr="00F245E6" w:rsidRDefault="008D5B46" w:rsidP="00305183">
            <w:pPr>
              <w:rPr>
                <w:rFonts w:cs="Calibri Light"/>
                <w:color w:val="C00000"/>
              </w:rPr>
            </w:pPr>
          </w:p>
        </w:tc>
        <w:tc>
          <w:tcPr>
            <w:tcW w:w="827" w:type="dxa"/>
            <w:vMerge/>
          </w:tcPr>
          <w:p w14:paraId="0F105B6B" w14:textId="77777777" w:rsidR="008D5B46" w:rsidRPr="00F245E6" w:rsidRDefault="008D5B46" w:rsidP="00305183">
            <w:pPr>
              <w:rPr>
                <w:rFonts w:cs="Calibri Light"/>
              </w:rPr>
            </w:pPr>
          </w:p>
        </w:tc>
        <w:tc>
          <w:tcPr>
            <w:tcW w:w="827" w:type="dxa"/>
            <w:vMerge/>
          </w:tcPr>
          <w:p w14:paraId="018FCA3B" w14:textId="77777777" w:rsidR="008D5B46" w:rsidRPr="00F245E6" w:rsidRDefault="008D5B46" w:rsidP="00305183">
            <w:pPr>
              <w:rPr>
                <w:rFonts w:cs="Calibri Light"/>
              </w:rPr>
            </w:pPr>
          </w:p>
        </w:tc>
      </w:tr>
    </w:tbl>
    <w:p w14:paraId="3A952EB1"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5ABADD23" w14:textId="77777777" w:rsidTr="00117FAC">
        <w:tc>
          <w:tcPr>
            <w:tcW w:w="988" w:type="dxa"/>
          </w:tcPr>
          <w:p w14:paraId="082D113B" w14:textId="77777777" w:rsidR="008D5B46" w:rsidRPr="00F245E6" w:rsidRDefault="008D5B46" w:rsidP="00305183">
            <w:pPr>
              <w:rPr>
                <w:rFonts w:cs="Calibri Light"/>
              </w:rPr>
            </w:pPr>
            <w:r w:rsidRPr="00F245E6">
              <w:rPr>
                <w:rFonts w:cs="Calibri Light"/>
              </w:rPr>
              <w:t>H.2.2.b</w:t>
            </w:r>
          </w:p>
        </w:tc>
        <w:tc>
          <w:tcPr>
            <w:tcW w:w="6645" w:type="dxa"/>
          </w:tcPr>
          <w:p w14:paraId="43FABF41" w14:textId="77777777" w:rsidR="008D5B46" w:rsidRPr="00F245E6" w:rsidRDefault="008D5B46" w:rsidP="00305183">
            <w:pPr>
              <w:rPr>
                <w:rFonts w:cs="Calibri Light"/>
              </w:rPr>
            </w:pPr>
            <w:r w:rsidRPr="00F245E6">
              <w:rPr>
                <w:rFonts w:cs="Calibri Light"/>
              </w:rPr>
              <w:t>Gibt es ein Organigramm mit Benennung der Personalkapazitäten und Kontaktdaten in den verschiedenen Institutionen für die jeweiligen natürlichen, technischen und sonstigen Risiken, Aufteilung in lokal und regional vorhandene Kapazitäten.</w:t>
            </w:r>
          </w:p>
          <w:p w14:paraId="0587EAA5" w14:textId="77777777" w:rsidR="008D5B46" w:rsidRPr="00F245E6" w:rsidRDefault="008D5B46" w:rsidP="00305183">
            <w:pPr>
              <w:rPr>
                <w:rFonts w:cs="Calibri Light"/>
              </w:rPr>
            </w:pPr>
            <w:r w:rsidRPr="00F245E6">
              <w:rPr>
                <w:rFonts w:cs="Calibri Light"/>
              </w:rPr>
              <w:t>(Ja = 2 Punkte)</w:t>
            </w:r>
          </w:p>
        </w:tc>
        <w:tc>
          <w:tcPr>
            <w:tcW w:w="827" w:type="dxa"/>
            <w:vMerge w:val="restart"/>
          </w:tcPr>
          <w:p w14:paraId="4A41811A" w14:textId="77777777" w:rsidR="008D5B46" w:rsidRPr="00F245E6" w:rsidRDefault="008D5B46" w:rsidP="00305183">
            <w:pPr>
              <w:rPr>
                <w:rFonts w:cs="Calibri Light"/>
              </w:rPr>
            </w:pPr>
            <w:r w:rsidRPr="00F245E6">
              <w:rPr>
                <w:rFonts w:cs="Calibri Light"/>
              </w:rPr>
              <w:t>mögl.</w:t>
            </w:r>
          </w:p>
          <w:p w14:paraId="4E028F06" w14:textId="77777777" w:rsidR="008D5B46" w:rsidRPr="00F245E6" w:rsidRDefault="008D5B46" w:rsidP="00305183">
            <w:pPr>
              <w:jc w:val="center"/>
              <w:rPr>
                <w:rFonts w:cs="Calibri Light"/>
                <w:b/>
              </w:rPr>
            </w:pPr>
            <w:r w:rsidRPr="00F245E6">
              <w:rPr>
                <w:rFonts w:cs="Calibri Light"/>
                <w:b/>
              </w:rPr>
              <w:t>2 (K)</w:t>
            </w:r>
          </w:p>
        </w:tc>
        <w:tc>
          <w:tcPr>
            <w:tcW w:w="827" w:type="dxa"/>
            <w:vMerge w:val="restart"/>
          </w:tcPr>
          <w:p w14:paraId="5335A515" w14:textId="77777777" w:rsidR="008D5B46" w:rsidRPr="00F245E6" w:rsidRDefault="008D5B46" w:rsidP="00305183">
            <w:pPr>
              <w:rPr>
                <w:rFonts w:cs="Calibri Light"/>
              </w:rPr>
            </w:pPr>
            <w:r w:rsidRPr="00F245E6">
              <w:rPr>
                <w:rFonts w:cs="Calibri Light"/>
              </w:rPr>
              <w:t>tats.</w:t>
            </w:r>
          </w:p>
          <w:p w14:paraId="4C0AF08B" w14:textId="77777777" w:rsidR="008D5B46" w:rsidRPr="00F245E6" w:rsidRDefault="008D5B46" w:rsidP="00305183">
            <w:pPr>
              <w:jc w:val="center"/>
              <w:rPr>
                <w:rFonts w:cs="Calibri Light"/>
                <w:b/>
              </w:rPr>
            </w:pPr>
          </w:p>
        </w:tc>
      </w:tr>
      <w:tr w:rsidR="008D5B46" w:rsidRPr="00F245E6" w14:paraId="05B2C41F" w14:textId="77777777" w:rsidTr="00117FAC">
        <w:tc>
          <w:tcPr>
            <w:tcW w:w="988" w:type="dxa"/>
          </w:tcPr>
          <w:p w14:paraId="4DC25CFC" w14:textId="77777777" w:rsidR="008D5B46" w:rsidRPr="00F245E6" w:rsidRDefault="008D5B46" w:rsidP="00305183">
            <w:pPr>
              <w:rPr>
                <w:rFonts w:cs="Calibri Light"/>
              </w:rPr>
            </w:pPr>
          </w:p>
        </w:tc>
        <w:tc>
          <w:tcPr>
            <w:tcW w:w="6645" w:type="dxa"/>
          </w:tcPr>
          <w:p w14:paraId="3475FE26" w14:textId="77777777" w:rsidR="008D5B46" w:rsidRPr="00F245E6" w:rsidRDefault="008D5B46" w:rsidP="00305183">
            <w:pPr>
              <w:rPr>
                <w:rFonts w:cs="Calibri Light"/>
                <w:color w:val="C00000"/>
              </w:rPr>
            </w:pPr>
          </w:p>
        </w:tc>
        <w:tc>
          <w:tcPr>
            <w:tcW w:w="827" w:type="dxa"/>
            <w:vMerge/>
          </w:tcPr>
          <w:p w14:paraId="2DA3C009" w14:textId="77777777" w:rsidR="008D5B46" w:rsidRPr="00F245E6" w:rsidRDefault="008D5B46" w:rsidP="00305183">
            <w:pPr>
              <w:rPr>
                <w:rFonts w:cs="Calibri Light"/>
              </w:rPr>
            </w:pPr>
          </w:p>
        </w:tc>
        <w:tc>
          <w:tcPr>
            <w:tcW w:w="827" w:type="dxa"/>
            <w:vMerge/>
          </w:tcPr>
          <w:p w14:paraId="7E0AF700" w14:textId="77777777" w:rsidR="008D5B46" w:rsidRPr="00F245E6" w:rsidRDefault="008D5B46" w:rsidP="00305183">
            <w:pPr>
              <w:rPr>
                <w:rFonts w:cs="Calibri Light"/>
              </w:rPr>
            </w:pPr>
          </w:p>
        </w:tc>
      </w:tr>
    </w:tbl>
    <w:p w14:paraId="361A9C53"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4"/>
        <w:gridCol w:w="827"/>
        <w:gridCol w:w="828"/>
      </w:tblGrid>
      <w:tr w:rsidR="008D5B46" w:rsidRPr="00F245E6" w14:paraId="77AF551B" w14:textId="77777777" w:rsidTr="00117FAC">
        <w:tc>
          <w:tcPr>
            <w:tcW w:w="988" w:type="dxa"/>
          </w:tcPr>
          <w:p w14:paraId="35EBE56F" w14:textId="77777777" w:rsidR="008D5B46" w:rsidRPr="00F245E6" w:rsidRDefault="008D5B46" w:rsidP="00305183">
            <w:pPr>
              <w:rPr>
                <w:rFonts w:cs="Calibri Light"/>
              </w:rPr>
            </w:pPr>
            <w:r w:rsidRPr="00F245E6">
              <w:rPr>
                <w:rFonts w:cs="Calibri Light"/>
              </w:rPr>
              <w:t>H.2.2.c</w:t>
            </w:r>
          </w:p>
        </w:tc>
        <w:tc>
          <w:tcPr>
            <w:tcW w:w="6644" w:type="dxa"/>
          </w:tcPr>
          <w:p w14:paraId="35CD9F87" w14:textId="77777777" w:rsidR="008D5B46" w:rsidRPr="00F245E6" w:rsidRDefault="008D5B46" w:rsidP="00305183">
            <w:pPr>
              <w:rPr>
                <w:rFonts w:cs="Calibri Light"/>
              </w:rPr>
            </w:pPr>
            <w:r w:rsidRPr="00F245E6">
              <w:rPr>
                <w:rFonts w:cs="Calibri Light"/>
              </w:rPr>
              <w:t>Gibt es eine Erhebung der technischen Ressourcen an Gebäuden, Werkzeugen, Materialien und Informationen im Falle eines Schadensereignisses: abgestimmt auf die Risiken mit Plandarstellung?</w:t>
            </w:r>
          </w:p>
          <w:p w14:paraId="2C6DCD78" w14:textId="77777777" w:rsidR="008D5B46" w:rsidRPr="00F245E6" w:rsidRDefault="008D5B46" w:rsidP="00305183">
            <w:pPr>
              <w:rPr>
                <w:rFonts w:cs="Calibri Light"/>
              </w:rPr>
            </w:pPr>
            <w:r w:rsidRPr="00F245E6">
              <w:rPr>
                <w:rFonts w:cs="Calibri Light"/>
              </w:rPr>
              <w:t>(Ja = 2 Punkte)</w:t>
            </w:r>
          </w:p>
        </w:tc>
        <w:tc>
          <w:tcPr>
            <w:tcW w:w="827" w:type="dxa"/>
            <w:vMerge w:val="restart"/>
          </w:tcPr>
          <w:p w14:paraId="0B703CC1" w14:textId="77777777" w:rsidR="008D5B46" w:rsidRPr="00F245E6" w:rsidRDefault="008D5B46" w:rsidP="00305183">
            <w:pPr>
              <w:rPr>
                <w:rFonts w:cs="Calibri Light"/>
              </w:rPr>
            </w:pPr>
            <w:r w:rsidRPr="00F245E6">
              <w:rPr>
                <w:rFonts w:cs="Calibri Light"/>
              </w:rPr>
              <w:t>mögl.</w:t>
            </w:r>
          </w:p>
          <w:p w14:paraId="6BD76884" w14:textId="77777777" w:rsidR="008D5B46" w:rsidRPr="00F245E6" w:rsidRDefault="008D5B46" w:rsidP="00305183">
            <w:pPr>
              <w:jc w:val="center"/>
              <w:rPr>
                <w:rFonts w:cs="Calibri Light"/>
                <w:b/>
              </w:rPr>
            </w:pPr>
            <w:r w:rsidRPr="00F245E6">
              <w:rPr>
                <w:rFonts w:cs="Calibri Light"/>
                <w:b/>
              </w:rPr>
              <w:t>2 (K)</w:t>
            </w:r>
          </w:p>
        </w:tc>
        <w:tc>
          <w:tcPr>
            <w:tcW w:w="828" w:type="dxa"/>
            <w:vMerge w:val="restart"/>
          </w:tcPr>
          <w:p w14:paraId="41D176D4" w14:textId="77777777" w:rsidR="008D5B46" w:rsidRPr="00F245E6" w:rsidRDefault="008D5B46" w:rsidP="00305183">
            <w:pPr>
              <w:rPr>
                <w:rFonts w:cs="Calibri Light"/>
              </w:rPr>
            </w:pPr>
            <w:r w:rsidRPr="00F245E6">
              <w:rPr>
                <w:rFonts w:cs="Calibri Light"/>
              </w:rPr>
              <w:t>tats.</w:t>
            </w:r>
          </w:p>
          <w:p w14:paraId="1BC88BFE" w14:textId="77777777" w:rsidR="008D5B46" w:rsidRPr="00F245E6" w:rsidRDefault="008D5B46" w:rsidP="00305183">
            <w:pPr>
              <w:jc w:val="center"/>
              <w:rPr>
                <w:rFonts w:cs="Calibri Light"/>
                <w:b/>
              </w:rPr>
            </w:pPr>
          </w:p>
        </w:tc>
      </w:tr>
      <w:tr w:rsidR="008D5B46" w:rsidRPr="00F245E6" w14:paraId="4B4C1909" w14:textId="77777777" w:rsidTr="00117FAC">
        <w:tc>
          <w:tcPr>
            <w:tcW w:w="988" w:type="dxa"/>
          </w:tcPr>
          <w:p w14:paraId="1C60D1BD" w14:textId="77777777" w:rsidR="008D5B46" w:rsidRPr="00F245E6" w:rsidRDefault="008D5B46" w:rsidP="00305183">
            <w:pPr>
              <w:rPr>
                <w:rFonts w:cs="Calibri Light"/>
              </w:rPr>
            </w:pPr>
          </w:p>
        </w:tc>
        <w:tc>
          <w:tcPr>
            <w:tcW w:w="6644" w:type="dxa"/>
          </w:tcPr>
          <w:p w14:paraId="495B0CE9" w14:textId="77777777" w:rsidR="008D5B46" w:rsidRPr="00F245E6" w:rsidRDefault="008D5B46" w:rsidP="00305183">
            <w:pPr>
              <w:rPr>
                <w:rFonts w:cs="Calibri Light"/>
                <w:color w:val="C00000"/>
              </w:rPr>
            </w:pPr>
          </w:p>
        </w:tc>
        <w:tc>
          <w:tcPr>
            <w:tcW w:w="827" w:type="dxa"/>
            <w:vMerge/>
          </w:tcPr>
          <w:p w14:paraId="450B2AE6" w14:textId="77777777" w:rsidR="008D5B46" w:rsidRPr="00F245E6" w:rsidRDefault="008D5B46" w:rsidP="00305183">
            <w:pPr>
              <w:rPr>
                <w:rFonts w:cs="Calibri Light"/>
              </w:rPr>
            </w:pPr>
          </w:p>
        </w:tc>
        <w:tc>
          <w:tcPr>
            <w:tcW w:w="828" w:type="dxa"/>
            <w:vMerge/>
          </w:tcPr>
          <w:p w14:paraId="587994BE" w14:textId="77777777" w:rsidR="008D5B46" w:rsidRPr="00F245E6" w:rsidRDefault="008D5B46" w:rsidP="00305183">
            <w:pPr>
              <w:rPr>
                <w:rFonts w:cs="Calibri Light"/>
              </w:rPr>
            </w:pPr>
          </w:p>
        </w:tc>
      </w:tr>
    </w:tbl>
    <w:p w14:paraId="41694A35"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8D5B46" w:rsidRPr="00F245E6" w14:paraId="4E642347" w14:textId="77777777" w:rsidTr="00117FAC">
        <w:tc>
          <w:tcPr>
            <w:tcW w:w="988" w:type="dxa"/>
          </w:tcPr>
          <w:p w14:paraId="7F50A838" w14:textId="77777777" w:rsidR="008D5B46" w:rsidRPr="00F245E6" w:rsidRDefault="008D5B46" w:rsidP="00305183">
            <w:pPr>
              <w:rPr>
                <w:rFonts w:cs="Calibri Light"/>
              </w:rPr>
            </w:pPr>
            <w:r w:rsidRPr="00F245E6">
              <w:rPr>
                <w:rFonts w:cs="Calibri Light"/>
              </w:rPr>
              <w:t>H.2.2.d</w:t>
            </w:r>
          </w:p>
        </w:tc>
        <w:tc>
          <w:tcPr>
            <w:tcW w:w="6646" w:type="dxa"/>
          </w:tcPr>
          <w:p w14:paraId="54526BCC" w14:textId="77777777" w:rsidR="008D5B46" w:rsidRPr="00F245E6" w:rsidRDefault="008D5B46" w:rsidP="00305183">
            <w:pPr>
              <w:rPr>
                <w:rFonts w:cs="Calibri Light"/>
              </w:rPr>
            </w:pPr>
            <w:r w:rsidRPr="00F245E6">
              <w:rPr>
                <w:rFonts w:cs="Calibri Light"/>
              </w:rPr>
              <w:t>Gibt es eine Erfassung oder Einrichtung eines institutionsübergreifenden Alarmierungsplanes für die personellen und technischen Ressourcen?</w:t>
            </w:r>
          </w:p>
          <w:p w14:paraId="78FE49E5" w14:textId="77777777" w:rsidR="008D5B46" w:rsidRPr="00F245E6" w:rsidRDefault="008D5B46" w:rsidP="00305183">
            <w:pPr>
              <w:rPr>
                <w:rFonts w:cs="Calibri Light"/>
              </w:rPr>
            </w:pPr>
            <w:r w:rsidRPr="00F245E6">
              <w:rPr>
                <w:rFonts w:cs="Calibri Light"/>
              </w:rPr>
              <w:t>(Beschreibung = 2 Punkt)</w:t>
            </w:r>
          </w:p>
        </w:tc>
        <w:tc>
          <w:tcPr>
            <w:tcW w:w="826" w:type="dxa"/>
            <w:vMerge w:val="restart"/>
          </w:tcPr>
          <w:p w14:paraId="4E65DFC2" w14:textId="77777777" w:rsidR="008D5B46" w:rsidRPr="00F245E6" w:rsidRDefault="008D5B46" w:rsidP="00305183">
            <w:pPr>
              <w:rPr>
                <w:rFonts w:cs="Calibri Light"/>
              </w:rPr>
            </w:pPr>
            <w:r w:rsidRPr="00F245E6">
              <w:rPr>
                <w:rFonts w:cs="Calibri Light"/>
              </w:rPr>
              <w:t>mögl.</w:t>
            </w:r>
          </w:p>
          <w:p w14:paraId="35460233" w14:textId="77777777" w:rsidR="008D5B46" w:rsidRPr="00F245E6" w:rsidRDefault="008D5B46" w:rsidP="00305183">
            <w:pPr>
              <w:jc w:val="center"/>
              <w:rPr>
                <w:rFonts w:cs="Calibri Light"/>
                <w:b/>
              </w:rPr>
            </w:pPr>
            <w:r w:rsidRPr="00F245E6">
              <w:rPr>
                <w:rFonts w:cs="Calibri Light"/>
                <w:b/>
              </w:rPr>
              <w:t>2 (K)</w:t>
            </w:r>
          </w:p>
        </w:tc>
        <w:tc>
          <w:tcPr>
            <w:tcW w:w="827" w:type="dxa"/>
            <w:vMerge w:val="restart"/>
          </w:tcPr>
          <w:p w14:paraId="59CF2782" w14:textId="77777777" w:rsidR="008D5B46" w:rsidRPr="00F245E6" w:rsidRDefault="008D5B46" w:rsidP="00305183">
            <w:pPr>
              <w:rPr>
                <w:rFonts w:cs="Calibri Light"/>
              </w:rPr>
            </w:pPr>
            <w:r w:rsidRPr="00F245E6">
              <w:rPr>
                <w:rFonts w:cs="Calibri Light"/>
              </w:rPr>
              <w:t>tats.</w:t>
            </w:r>
          </w:p>
          <w:p w14:paraId="7B2B7CEA" w14:textId="77777777" w:rsidR="008D5B46" w:rsidRPr="00F245E6" w:rsidRDefault="008D5B46" w:rsidP="00305183">
            <w:pPr>
              <w:jc w:val="center"/>
              <w:rPr>
                <w:rFonts w:cs="Calibri Light"/>
                <w:b/>
              </w:rPr>
            </w:pPr>
          </w:p>
        </w:tc>
      </w:tr>
      <w:tr w:rsidR="008D5B46" w:rsidRPr="00F245E6" w14:paraId="4B1AA733" w14:textId="77777777" w:rsidTr="00117FAC">
        <w:tc>
          <w:tcPr>
            <w:tcW w:w="988" w:type="dxa"/>
          </w:tcPr>
          <w:p w14:paraId="72AA47D0" w14:textId="77777777" w:rsidR="008D5B46" w:rsidRPr="00F245E6" w:rsidRDefault="008D5B46" w:rsidP="00305183">
            <w:pPr>
              <w:rPr>
                <w:rFonts w:cs="Calibri Light"/>
              </w:rPr>
            </w:pPr>
          </w:p>
        </w:tc>
        <w:tc>
          <w:tcPr>
            <w:tcW w:w="6646" w:type="dxa"/>
          </w:tcPr>
          <w:p w14:paraId="0991DB6B" w14:textId="77777777" w:rsidR="008D5B46" w:rsidRPr="00F245E6" w:rsidRDefault="008D5B46" w:rsidP="00305183">
            <w:pPr>
              <w:rPr>
                <w:rFonts w:cs="Calibri Light"/>
                <w:color w:val="C00000"/>
              </w:rPr>
            </w:pPr>
          </w:p>
        </w:tc>
        <w:tc>
          <w:tcPr>
            <w:tcW w:w="826" w:type="dxa"/>
            <w:vMerge/>
          </w:tcPr>
          <w:p w14:paraId="3B9B5E3B" w14:textId="77777777" w:rsidR="008D5B46" w:rsidRPr="00F245E6" w:rsidRDefault="008D5B46" w:rsidP="00305183">
            <w:pPr>
              <w:rPr>
                <w:rFonts w:cs="Calibri Light"/>
              </w:rPr>
            </w:pPr>
          </w:p>
        </w:tc>
        <w:tc>
          <w:tcPr>
            <w:tcW w:w="827" w:type="dxa"/>
            <w:vMerge/>
          </w:tcPr>
          <w:p w14:paraId="527AC66A" w14:textId="77777777" w:rsidR="008D5B46" w:rsidRPr="00F245E6" w:rsidRDefault="008D5B46" w:rsidP="00305183">
            <w:pPr>
              <w:rPr>
                <w:rFonts w:cs="Calibri Light"/>
              </w:rPr>
            </w:pPr>
          </w:p>
        </w:tc>
      </w:tr>
    </w:tbl>
    <w:p w14:paraId="588D2F6F"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8D5B46" w:rsidRPr="00F245E6" w14:paraId="2112380F" w14:textId="77777777" w:rsidTr="00117FAC">
        <w:tc>
          <w:tcPr>
            <w:tcW w:w="988" w:type="dxa"/>
          </w:tcPr>
          <w:p w14:paraId="3B61A258" w14:textId="77777777" w:rsidR="008D5B46" w:rsidRPr="00F245E6" w:rsidRDefault="008D5B46" w:rsidP="00305183">
            <w:pPr>
              <w:rPr>
                <w:rFonts w:cs="Calibri Light"/>
              </w:rPr>
            </w:pPr>
            <w:r w:rsidRPr="00F245E6">
              <w:rPr>
                <w:rFonts w:cs="Calibri Light"/>
              </w:rPr>
              <w:t>H.1.1.f</w:t>
            </w:r>
          </w:p>
        </w:tc>
        <w:tc>
          <w:tcPr>
            <w:tcW w:w="6643" w:type="dxa"/>
          </w:tcPr>
          <w:p w14:paraId="2B9DEED3" w14:textId="77777777" w:rsidR="008D5B46" w:rsidRPr="00F245E6" w:rsidRDefault="008D5B46" w:rsidP="00305183">
            <w:pPr>
              <w:rPr>
                <w:rFonts w:cs="Calibri Light"/>
              </w:rPr>
            </w:pPr>
            <w:r w:rsidRPr="00F245E6">
              <w:rPr>
                <w:rFonts w:cs="Calibri Light"/>
              </w:rPr>
              <w:t>Welche Ziele gibt es für die Sicherheit der eigenen Gemeindearbeit z.B. durch Ausfall von Personal und Infrastruktur?</w:t>
            </w:r>
          </w:p>
          <w:p w14:paraId="64DFDADC" w14:textId="77777777" w:rsidR="008D5B46" w:rsidRPr="00F245E6" w:rsidRDefault="008D5B46" w:rsidP="00305183">
            <w:pPr>
              <w:rPr>
                <w:rFonts w:cs="Calibri Light"/>
              </w:rPr>
            </w:pPr>
            <w:r w:rsidRPr="00F245E6">
              <w:rPr>
                <w:rFonts w:cs="Calibri Light"/>
              </w:rPr>
              <w:t>(Erläuterung = 2 Punkte)</w:t>
            </w:r>
          </w:p>
        </w:tc>
        <w:tc>
          <w:tcPr>
            <w:tcW w:w="828" w:type="dxa"/>
            <w:vMerge w:val="restart"/>
          </w:tcPr>
          <w:p w14:paraId="7ADC0B53" w14:textId="77777777" w:rsidR="008D5B46" w:rsidRPr="00F245E6" w:rsidRDefault="008D5B46" w:rsidP="00305183">
            <w:pPr>
              <w:rPr>
                <w:rFonts w:cs="Calibri Light"/>
              </w:rPr>
            </w:pPr>
            <w:r w:rsidRPr="00F245E6">
              <w:rPr>
                <w:rFonts w:cs="Calibri Light"/>
              </w:rPr>
              <w:t>mögl.</w:t>
            </w:r>
          </w:p>
          <w:p w14:paraId="66AB7473" w14:textId="77777777" w:rsidR="008D5B46" w:rsidRPr="00F245E6" w:rsidRDefault="008D5B46" w:rsidP="00305183">
            <w:pPr>
              <w:jc w:val="center"/>
              <w:rPr>
                <w:rFonts w:cs="Calibri Light"/>
                <w:b/>
              </w:rPr>
            </w:pPr>
            <w:r w:rsidRPr="00F245E6">
              <w:rPr>
                <w:rFonts w:cs="Calibri Light"/>
                <w:b/>
              </w:rPr>
              <w:t>2 (K)</w:t>
            </w:r>
          </w:p>
        </w:tc>
        <w:tc>
          <w:tcPr>
            <w:tcW w:w="828" w:type="dxa"/>
            <w:vMerge w:val="restart"/>
          </w:tcPr>
          <w:p w14:paraId="5A9F3F03" w14:textId="77777777" w:rsidR="008D5B46" w:rsidRPr="00F245E6" w:rsidRDefault="008D5B46" w:rsidP="00305183">
            <w:pPr>
              <w:rPr>
                <w:rFonts w:cs="Calibri Light"/>
              </w:rPr>
            </w:pPr>
            <w:r w:rsidRPr="00F245E6">
              <w:rPr>
                <w:rFonts w:cs="Calibri Light"/>
              </w:rPr>
              <w:t>tats.</w:t>
            </w:r>
          </w:p>
          <w:p w14:paraId="2A412AC3" w14:textId="77777777" w:rsidR="008D5B46" w:rsidRPr="00F245E6" w:rsidRDefault="008D5B46" w:rsidP="00305183">
            <w:pPr>
              <w:jc w:val="center"/>
              <w:rPr>
                <w:rFonts w:cs="Calibri Light"/>
                <w:b/>
              </w:rPr>
            </w:pPr>
          </w:p>
        </w:tc>
      </w:tr>
      <w:tr w:rsidR="008D5B46" w:rsidRPr="00F245E6" w14:paraId="25304BD5" w14:textId="77777777" w:rsidTr="00117FAC">
        <w:tc>
          <w:tcPr>
            <w:tcW w:w="988" w:type="dxa"/>
          </w:tcPr>
          <w:p w14:paraId="52FD5A49" w14:textId="77777777" w:rsidR="008D5B46" w:rsidRPr="00F245E6" w:rsidRDefault="008D5B46" w:rsidP="00305183">
            <w:pPr>
              <w:rPr>
                <w:rFonts w:cs="Calibri Light"/>
              </w:rPr>
            </w:pPr>
          </w:p>
        </w:tc>
        <w:tc>
          <w:tcPr>
            <w:tcW w:w="6643" w:type="dxa"/>
          </w:tcPr>
          <w:p w14:paraId="5C7D7D42" w14:textId="77777777" w:rsidR="008D5B46" w:rsidRPr="00F245E6" w:rsidRDefault="008D5B46" w:rsidP="00305183">
            <w:pPr>
              <w:rPr>
                <w:rFonts w:cs="Calibri Light"/>
                <w:color w:val="C00000"/>
              </w:rPr>
            </w:pPr>
          </w:p>
        </w:tc>
        <w:tc>
          <w:tcPr>
            <w:tcW w:w="828" w:type="dxa"/>
            <w:vMerge/>
          </w:tcPr>
          <w:p w14:paraId="553B258A" w14:textId="77777777" w:rsidR="008D5B46" w:rsidRPr="00F245E6" w:rsidRDefault="008D5B46" w:rsidP="00305183">
            <w:pPr>
              <w:rPr>
                <w:rFonts w:cs="Calibri Light"/>
              </w:rPr>
            </w:pPr>
          </w:p>
        </w:tc>
        <w:tc>
          <w:tcPr>
            <w:tcW w:w="828" w:type="dxa"/>
            <w:vMerge/>
          </w:tcPr>
          <w:p w14:paraId="591C13CC" w14:textId="77777777" w:rsidR="008D5B46" w:rsidRPr="00F245E6" w:rsidRDefault="008D5B46" w:rsidP="00305183">
            <w:pPr>
              <w:rPr>
                <w:rFonts w:cs="Calibri Light"/>
              </w:rPr>
            </w:pPr>
          </w:p>
        </w:tc>
      </w:tr>
    </w:tbl>
    <w:p w14:paraId="48D9F23C"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2C075A" w14:paraId="51C3E8F6" w14:textId="77777777" w:rsidTr="00117FAC">
        <w:tc>
          <w:tcPr>
            <w:tcW w:w="988" w:type="dxa"/>
          </w:tcPr>
          <w:p w14:paraId="6C2EC90D" w14:textId="77777777" w:rsidR="008D5B46" w:rsidRPr="002C075A" w:rsidRDefault="008D5B46" w:rsidP="00305183">
            <w:pPr>
              <w:rPr>
                <w:rFonts w:cs="Calibri Light"/>
              </w:rPr>
            </w:pPr>
            <w:r w:rsidRPr="002C075A">
              <w:rPr>
                <w:rFonts w:cs="Calibri Light"/>
              </w:rPr>
              <w:t>H.2.2.e</w:t>
            </w:r>
          </w:p>
        </w:tc>
        <w:tc>
          <w:tcPr>
            <w:tcW w:w="6645" w:type="dxa"/>
          </w:tcPr>
          <w:p w14:paraId="59E3EF15" w14:textId="77777777" w:rsidR="008D5B46" w:rsidRPr="002C075A" w:rsidRDefault="008D5B46" w:rsidP="00305183">
            <w:pPr>
              <w:rPr>
                <w:rFonts w:cs="Calibri Light"/>
              </w:rPr>
            </w:pPr>
            <w:r w:rsidRPr="002C075A">
              <w:rPr>
                <w:rFonts w:cs="Calibri Light"/>
              </w:rPr>
              <w:t>Gibt es einen Notfallordner für den Ausfall von Personal und Infrastruktur in der Gemeinde? Wo sind die Passwörter und Zugangscodes gespeichert?</w:t>
            </w:r>
          </w:p>
          <w:p w14:paraId="1857E01C" w14:textId="444B60A3" w:rsidR="008D5B46" w:rsidRPr="002C075A" w:rsidRDefault="008D5B46" w:rsidP="00305183">
            <w:pPr>
              <w:rPr>
                <w:rFonts w:cs="Calibri Light"/>
              </w:rPr>
            </w:pPr>
            <w:r w:rsidRPr="002C075A">
              <w:rPr>
                <w:rFonts w:cs="Calibri Light"/>
              </w:rPr>
              <w:t>(Ja + Notfallord</w:t>
            </w:r>
            <w:r w:rsidR="00364766" w:rsidRPr="002C075A">
              <w:rPr>
                <w:rFonts w:cs="Calibri Light"/>
              </w:rPr>
              <w:t>n</w:t>
            </w:r>
            <w:r w:rsidRPr="002C075A">
              <w:rPr>
                <w:rFonts w:cs="Calibri Light"/>
              </w:rPr>
              <w:t>er = 1 Punkt, Kontaktspeicher = 1 Punkt))</w:t>
            </w:r>
          </w:p>
        </w:tc>
        <w:tc>
          <w:tcPr>
            <w:tcW w:w="827" w:type="dxa"/>
            <w:vMerge w:val="restart"/>
          </w:tcPr>
          <w:p w14:paraId="7E3D3FBA" w14:textId="77777777" w:rsidR="008D5B46" w:rsidRPr="002C075A" w:rsidRDefault="008D5B46" w:rsidP="00305183">
            <w:pPr>
              <w:rPr>
                <w:rFonts w:cs="Calibri Light"/>
              </w:rPr>
            </w:pPr>
            <w:r w:rsidRPr="002C075A">
              <w:rPr>
                <w:rFonts w:cs="Calibri Light"/>
              </w:rPr>
              <w:t>mögl.</w:t>
            </w:r>
          </w:p>
          <w:p w14:paraId="0EC2AD32" w14:textId="77777777" w:rsidR="008D5B46" w:rsidRPr="002C075A" w:rsidRDefault="008D5B46" w:rsidP="00305183">
            <w:pPr>
              <w:jc w:val="center"/>
              <w:rPr>
                <w:rFonts w:cs="Calibri Light"/>
              </w:rPr>
            </w:pPr>
            <w:r w:rsidRPr="002C075A">
              <w:rPr>
                <w:rFonts w:cs="Calibri Light"/>
              </w:rPr>
              <w:t>2 (K)</w:t>
            </w:r>
          </w:p>
        </w:tc>
        <w:tc>
          <w:tcPr>
            <w:tcW w:w="827" w:type="dxa"/>
            <w:vMerge w:val="restart"/>
          </w:tcPr>
          <w:p w14:paraId="5D7B1CEC" w14:textId="77777777" w:rsidR="008D5B46" w:rsidRPr="002C075A" w:rsidRDefault="008D5B46" w:rsidP="00305183">
            <w:pPr>
              <w:rPr>
                <w:rFonts w:cs="Calibri Light"/>
              </w:rPr>
            </w:pPr>
            <w:r w:rsidRPr="002C075A">
              <w:rPr>
                <w:rFonts w:cs="Calibri Light"/>
              </w:rPr>
              <w:t>tats.</w:t>
            </w:r>
          </w:p>
          <w:p w14:paraId="571167B2" w14:textId="77777777" w:rsidR="008D5B46" w:rsidRPr="002C075A" w:rsidRDefault="008D5B46" w:rsidP="00305183">
            <w:pPr>
              <w:jc w:val="center"/>
              <w:rPr>
                <w:rFonts w:cs="Calibri Light"/>
              </w:rPr>
            </w:pPr>
          </w:p>
        </w:tc>
      </w:tr>
      <w:tr w:rsidR="008D5B46" w:rsidRPr="002C075A" w14:paraId="1E417A19" w14:textId="77777777" w:rsidTr="00117FAC">
        <w:tc>
          <w:tcPr>
            <w:tcW w:w="988" w:type="dxa"/>
          </w:tcPr>
          <w:p w14:paraId="63CD0247" w14:textId="77777777" w:rsidR="008D5B46" w:rsidRPr="002C075A" w:rsidRDefault="008D5B46" w:rsidP="00305183">
            <w:pPr>
              <w:rPr>
                <w:rFonts w:cs="Calibri Light"/>
              </w:rPr>
            </w:pPr>
          </w:p>
        </w:tc>
        <w:tc>
          <w:tcPr>
            <w:tcW w:w="6645" w:type="dxa"/>
          </w:tcPr>
          <w:p w14:paraId="4ADD40A0" w14:textId="77777777" w:rsidR="008D5B46" w:rsidRPr="002C075A" w:rsidRDefault="008D5B46" w:rsidP="00305183">
            <w:pPr>
              <w:rPr>
                <w:rFonts w:cs="Calibri Light"/>
                <w:color w:val="C00000"/>
              </w:rPr>
            </w:pPr>
          </w:p>
        </w:tc>
        <w:tc>
          <w:tcPr>
            <w:tcW w:w="827" w:type="dxa"/>
            <w:vMerge/>
          </w:tcPr>
          <w:p w14:paraId="25050402" w14:textId="77777777" w:rsidR="008D5B46" w:rsidRPr="002C075A" w:rsidRDefault="008D5B46" w:rsidP="00305183">
            <w:pPr>
              <w:rPr>
                <w:rFonts w:cs="Calibri Light"/>
              </w:rPr>
            </w:pPr>
          </w:p>
        </w:tc>
        <w:tc>
          <w:tcPr>
            <w:tcW w:w="827" w:type="dxa"/>
            <w:vMerge/>
          </w:tcPr>
          <w:p w14:paraId="4C7777F3" w14:textId="77777777" w:rsidR="008D5B46" w:rsidRPr="002C075A" w:rsidRDefault="008D5B46" w:rsidP="00305183">
            <w:pPr>
              <w:rPr>
                <w:rFonts w:cs="Calibri Light"/>
              </w:rPr>
            </w:pPr>
          </w:p>
        </w:tc>
      </w:tr>
    </w:tbl>
    <w:p w14:paraId="50F5DC3C" w14:textId="77777777" w:rsidR="00350F44" w:rsidRPr="002C075A"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2C075A" w14:paraId="62B8F8C1" w14:textId="77777777" w:rsidTr="00117FAC">
        <w:tc>
          <w:tcPr>
            <w:tcW w:w="988" w:type="dxa"/>
          </w:tcPr>
          <w:p w14:paraId="030ECAC2" w14:textId="77777777" w:rsidR="008D5B46" w:rsidRPr="002C075A" w:rsidRDefault="008D5B46" w:rsidP="00305183">
            <w:pPr>
              <w:rPr>
                <w:rFonts w:cs="Calibri Light"/>
              </w:rPr>
            </w:pPr>
            <w:r w:rsidRPr="002C075A">
              <w:rPr>
                <w:rFonts w:cs="Calibri Light"/>
              </w:rPr>
              <w:t>H.4.7.a</w:t>
            </w:r>
          </w:p>
        </w:tc>
        <w:tc>
          <w:tcPr>
            <w:tcW w:w="6645" w:type="dxa"/>
          </w:tcPr>
          <w:p w14:paraId="69852999" w14:textId="77777777" w:rsidR="008D5B46" w:rsidRPr="002C075A" w:rsidRDefault="008D5B46" w:rsidP="00305183">
            <w:pPr>
              <w:rPr>
                <w:rFonts w:cs="Calibri Light"/>
              </w:rPr>
            </w:pPr>
            <w:r w:rsidRPr="002C075A">
              <w:rPr>
                <w:rFonts w:cs="Calibri Light"/>
              </w:rPr>
              <w:t>Gibt es laufende Erhebung über die neuen Risiken, neuen Instrumente und Kapazitäten für die Gemeinde z.B. Netzüberlastung? Werden diese an die örtliche Einsatzleitung weitergegeben?</w:t>
            </w:r>
          </w:p>
          <w:p w14:paraId="3499CA78" w14:textId="77777777" w:rsidR="008D5B46" w:rsidRPr="002C075A" w:rsidRDefault="008D5B46" w:rsidP="00305183">
            <w:pPr>
              <w:rPr>
                <w:rFonts w:cs="Calibri Light"/>
              </w:rPr>
            </w:pPr>
            <w:r w:rsidRPr="002C075A">
              <w:rPr>
                <w:rFonts w:cs="Calibri Light"/>
              </w:rPr>
              <w:t>(Ja + Beschreibung = 1 Punkt + Weitergabe = 1 Punkt)</w:t>
            </w:r>
          </w:p>
        </w:tc>
        <w:tc>
          <w:tcPr>
            <w:tcW w:w="827" w:type="dxa"/>
            <w:vMerge w:val="restart"/>
          </w:tcPr>
          <w:p w14:paraId="0AF9400E" w14:textId="77777777" w:rsidR="008D5B46" w:rsidRPr="002C075A" w:rsidRDefault="008D5B46" w:rsidP="00305183">
            <w:pPr>
              <w:rPr>
                <w:rFonts w:cs="Calibri Light"/>
              </w:rPr>
            </w:pPr>
            <w:r w:rsidRPr="002C075A">
              <w:rPr>
                <w:rFonts w:cs="Calibri Light"/>
              </w:rPr>
              <w:t>mögl.</w:t>
            </w:r>
          </w:p>
          <w:p w14:paraId="171B0020" w14:textId="77777777" w:rsidR="008D5B46" w:rsidRPr="002C075A" w:rsidRDefault="008D5B46" w:rsidP="00305183">
            <w:pPr>
              <w:jc w:val="center"/>
              <w:rPr>
                <w:rFonts w:cs="Calibri Light"/>
              </w:rPr>
            </w:pPr>
            <w:r w:rsidRPr="002C075A">
              <w:rPr>
                <w:rFonts w:cs="Calibri Light"/>
              </w:rPr>
              <w:t>2 (K)</w:t>
            </w:r>
          </w:p>
        </w:tc>
        <w:tc>
          <w:tcPr>
            <w:tcW w:w="827" w:type="dxa"/>
            <w:vMerge w:val="restart"/>
          </w:tcPr>
          <w:p w14:paraId="01E09775" w14:textId="77777777" w:rsidR="008D5B46" w:rsidRPr="002C075A" w:rsidRDefault="008D5B46" w:rsidP="00305183">
            <w:pPr>
              <w:rPr>
                <w:rFonts w:cs="Calibri Light"/>
              </w:rPr>
            </w:pPr>
            <w:r w:rsidRPr="002C075A">
              <w:rPr>
                <w:rFonts w:cs="Calibri Light"/>
              </w:rPr>
              <w:t>tats.</w:t>
            </w:r>
          </w:p>
          <w:p w14:paraId="201F1017" w14:textId="77777777" w:rsidR="008D5B46" w:rsidRPr="002C075A" w:rsidRDefault="008D5B46" w:rsidP="00305183">
            <w:pPr>
              <w:jc w:val="center"/>
              <w:rPr>
                <w:rFonts w:cs="Calibri Light"/>
              </w:rPr>
            </w:pPr>
          </w:p>
        </w:tc>
      </w:tr>
      <w:tr w:rsidR="008D5B46" w:rsidRPr="002C075A" w14:paraId="2BA2D8B9" w14:textId="77777777" w:rsidTr="00117FAC">
        <w:tc>
          <w:tcPr>
            <w:tcW w:w="988" w:type="dxa"/>
          </w:tcPr>
          <w:p w14:paraId="6D2BF002" w14:textId="77777777" w:rsidR="008D5B46" w:rsidRPr="002C075A" w:rsidRDefault="008D5B46" w:rsidP="00305183">
            <w:pPr>
              <w:rPr>
                <w:rFonts w:cs="Calibri Light"/>
              </w:rPr>
            </w:pPr>
          </w:p>
        </w:tc>
        <w:tc>
          <w:tcPr>
            <w:tcW w:w="6645" w:type="dxa"/>
          </w:tcPr>
          <w:p w14:paraId="49A36C25" w14:textId="77777777" w:rsidR="008D5B46" w:rsidRPr="002C075A" w:rsidRDefault="008D5B46" w:rsidP="00305183">
            <w:pPr>
              <w:rPr>
                <w:rFonts w:cs="Calibri Light"/>
                <w:color w:val="C00000"/>
              </w:rPr>
            </w:pPr>
          </w:p>
        </w:tc>
        <w:tc>
          <w:tcPr>
            <w:tcW w:w="827" w:type="dxa"/>
            <w:vMerge/>
          </w:tcPr>
          <w:p w14:paraId="1D78A52E" w14:textId="77777777" w:rsidR="008D5B46" w:rsidRPr="002C075A" w:rsidRDefault="008D5B46" w:rsidP="00305183">
            <w:pPr>
              <w:rPr>
                <w:rFonts w:cs="Calibri Light"/>
              </w:rPr>
            </w:pPr>
          </w:p>
        </w:tc>
        <w:tc>
          <w:tcPr>
            <w:tcW w:w="827" w:type="dxa"/>
            <w:vMerge/>
          </w:tcPr>
          <w:p w14:paraId="3865921B" w14:textId="77777777" w:rsidR="008D5B46" w:rsidRPr="002C075A" w:rsidRDefault="008D5B46" w:rsidP="00305183">
            <w:pPr>
              <w:rPr>
                <w:rFonts w:cs="Calibri Light"/>
              </w:rPr>
            </w:pPr>
          </w:p>
        </w:tc>
      </w:tr>
    </w:tbl>
    <w:p w14:paraId="2160EC8D" w14:textId="77777777" w:rsidR="00350F44" w:rsidRPr="002C075A"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2C075A" w14:paraId="5CE53EFF" w14:textId="77777777" w:rsidTr="00117FAC">
        <w:tc>
          <w:tcPr>
            <w:tcW w:w="988" w:type="dxa"/>
          </w:tcPr>
          <w:p w14:paraId="1E5FB1AB" w14:textId="77777777" w:rsidR="008D5B46" w:rsidRPr="002C075A" w:rsidRDefault="008D5B46" w:rsidP="00305183">
            <w:pPr>
              <w:rPr>
                <w:rFonts w:cs="Calibri Light"/>
              </w:rPr>
            </w:pPr>
            <w:r w:rsidRPr="002C075A">
              <w:rPr>
                <w:rFonts w:cs="Calibri Light"/>
              </w:rPr>
              <w:t>H.4.1.a</w:t>
            </w:r>
          </w:p>
        </w:tc>
        <w:tc>
          <w:tcPr>
            <w:tcW w:w="6645" w:type="dxa"/>
          </w:tcPr>
          <w:p w14:paraId="582FBBCB" w14:textId="77777777" w:rsidR="008D5B46" w:rsidRPr="002C075A" w:rsidRDefault="008D5B46" w:rsidP="00305183">
            <w:pPr>
              <w:rPr>
                <w:rFonts w:cs="Calibri Light"/>
              </w:rPr>
            </w:pPr>
            <w:r w:rsidRPr="002C075A">
              <w:rPr>
                <w:rFonts w:cs="Calibri Light"/>
              </w:rPr>
              <w:t>Gibt es Umsetzungen von Maßnahmen für die Verbesserung der Risikosituation innerhalb der letzten 10 Jahre? Beschreibung</w:t>
            </w:r>
          </w:p>
          <w:p w14:paraId="3A44504F" w14:textId="77777777" w:rsidR="008D5B46" w:rsidRPr="002C075A" w:rsidRDefault="008D5B46" w:rsidP="00305183">
            <w:pPr>
              <w:rPr>
                <w:rFonts w:cs="Calibri Light"/>
              </w:rPr>
            </w:pPr>
            <w:r w:rsidRPr="002C075A">
              <w:rPr>
                <w:rFonts w:cs="Calibri Light"/>
              </w:rPr>
              <w:t>(Ja + Beschreibung, 1 Punkt je Maßnahme)</w:t>
            </w:r>
          </w:p>
        </w:tc>
        <w:tc>
          <w:tcPr>
            <w:tcW w:w="827" w:type="dxa"/>
            <w:vMerge w:val="restart"/>
          </w:tcPr>
          <w:p w14:paraId="69C9C050" w14:textId="77777777" w:rsidR="008D5B46" w:rsidRPr="002C075A" w:rsidRDefault="008D5B46" w:rsidP="00305183">
            <w:pPr>
              <w:rPr>
                <w:rFonts w:cs="Calibri Light"/>
              </w:rPr>
            </w:pPr>
            <w:r w:rsidRPr="002C075A">
              <w:rPr>
                <w:rFonts w:cs="Calibri Light"/>
              </w:rPr>
              <w:t>mögl.</w:t>
            </w:r>
          </w:p>
          <w:p w14:paraId="7BE3A030" w14:textId="77777777" w:rsidR="008D5B46" w:rsidRPr="002C075A" w:rsidRDefault="008D5B46" w:rsidP="00305183">
            <w:pPr>
              <w:jc w:val="center"/>
              <w:rPr>
                <w:rFonts w:cs="Calibri Light"/>
              </w:rPr>
            </w:pPr>
            <w:r w:rsidRPr="002C075A">
              <w:rPr>
                <w:rFonts w:cs="Calibri Light"/>
              </w:rPr>
              <w:t>2 (K)</w:t>
            </w:r>
          </w:p>
        </w:tc>
        <w:tc>
          <w:tcPr>
            <w:tcW w:w="827" w:type="dxa"/>
            <w:vMerge w:val="restart"/>
          </w:tcPr>
          <w:p w14:paraId="66855D8D" w14:textId="77777777" w:rsidR="008D5B46" w:rsidRPr="002C075A" w:rsidRDefault="008D5B46" w:rsidP="00305183">
            <w:pPr>
              <w:rPr>
                <w:rFonts w:cs="Calibri Light"/>
              </w:rPr>
            </w:pPr>
            <w:r w:rsidRPr="002C075A">
              <w:rPr>
                <w:rFonts w:cs="Calibri Light"/>
              </w:rPr>
              <w:t>tats.</w:t>
            </w:r>
          </w:p>
          <w:p w14:paraId="2562DDD7" w14:textId="77777777" w:rsidR="008D5B46" w:rsidRPr="002C075A" w:rsidRDefault="008D5B46" w:rsidP="00305183">
            <w:pPr>
              <w:jc w:val="center"/>
              <w:rPr>
                <w:rFonts w:cs="Calibri Light"/>
              </w:rPr>
            </w:pPr>
          </w:p>
        </w:tc>
      </w:tr>
      <w:tr w:rsidR="008D5B46" w:rsidRPr="00F245E6" w14:paraId="11F779F3" w14:textId="77777777" w:rsidTr="00117FAC">
        <w:tc>
          <w:tcPr>
            <w:tcW w:w="988" w:type="dxa"/>
          </w:tcPr>
          <w:p w14:paraId="61AE97D3" w14:textId="77777777" w:rsidR="008D5B46" w:rsidRPr="00F245E6" w:rsidRDefault="008D5B46" w:rsidP="00305183">
            <w:pPr>
              <w:rPr>
                <w:rFonts w:cs="Calibri Light"/>
              </w:rPr>
            </w:pPr>
          </w:p>
        </w:tc>
        <w:tc>
          <w:tcPr>
            <w:tcW w:w="6645" w:type="dxa"/>
          </w:tcPr>
          <w:p w14:paraId="020355AB" w14:textId="77777777" w:rsidR="008D5B46" w:rsidRPr="00F245E6" w:rsidRDefault="008D5B46" w:rsidP="00305183">
            <w:pPr>
              <w:rPr>
                <w:rFonts w:cs="Calibri Light"/>
                <w:color w:val="C00000"/>
              </w:rPr>
            </w:pPr>
          </w:p>
        </w:tc>
        <w:tc>
          <w:tcPr>
            <w:tcW w:w="827" w:type="dxa"/>
            <w:vMerge/>
          </w:tcPr>
          <w:p w14:paraId="54FA36B2" w14:textId="77777777" w:rsidR="008D5B46" w:rsidRPr="00F245E6" w:rsidRDefault="008D5B46" w:rsidP="00305183">
            <w:pPr>
              <w:rPr>
                <w:rFonts w:cs="Calibri Light"/>
              </w:rPr>
            </w:pPr>
          </w:p>
        </w:tc>
        <w:tc>
          <w:tcPr>
            <w:tcW w:w="827" w:type="dxa"/>
            <w:vMerge/>
          </w:tcPr>
          <w:p w14:paraId="1E111FA3" w14:textId="77777777" w:rsidR="008D5B46" w:rsidRPr="00F245E6" w:rsidRDefault="008D5B46" w:rsidP="00305183">
            <w:pPr>
              <w:rPr>
                <w:rFonts w:cs="Calibri Light"/>
              </w:rPr>
            </w:pPr>
          </w:p>
        </w:tc>
      </w:tr>
    </w:tbl>
    <w:p w14:paraId="5E0E0890"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4"/>
        <w:gridCol w:w="827"/>
        <w:gridCol w:w="828"/>
      </w:tblGrid>
      <w:tr w:rsidR="008D5B46" w:rsidRPr="00F245E6" w14:paraId="6AC2A393" w14:textId="77777777" w:rsidTr="00117FAC">
        <w:tc>
          <w:tcPr>
            <w:tcW w:w="988" w:type="dxa"/>
          </w:tcPr>
          <w:p w14:paraId="5B6B595F" w14:textId="77777777" w:rsidR="008D5B46" w:rsidRPr="00F245E6" w:rsidRDefault="008D5B46" w:rsidP="00305183">
            <w:pPr>
              <w:rPr>
                <w:rFonts w:cs="Calibri Light"/>
              </w:rPr>
            </w:pPr>
            <w:r w:rsidRPr="00F245E6">
              <w:rPr>
                <w:rFonts w:cs="Calibri Light"/>
              </w:rPr>
              <w:t>H.4.1.c</w:t>
            </w:r>
          </w:p>
        </w:tc>
        <w:tc>
          <w:tcPr>
            <w:tcW w:w="6644" w:type="dxa"/>
          </w:tcPr>
          <w:p w14:paraId="40508247" w14:textId="77777777" w:rsidR="008D5B46" w:rsidRPr="00F245E6" w:rsidRDefault="008D5B46" w:rsidP="00305183">
            <w:pPr>
              <w:rPr>
                <w:rFonts w:cs="Calibri Light"/>
              </w:rPr>
            </w:pPr>
            <w:r w:rsidRPr="00F245E6">
              <w:rPr>
                <w:rFonts w:cs="Calibri Light"/>
              </w:rPr>
              <w:t>Gibt es einen Notfallordner für den Gemeindebetrieb?</w:t>
            </w:r>
          </w:p>
          <w:p w14:paraId="6BA2C5CB" w14:textId="77777777" w:rsidR="008D5B46" w:rsidRPr="00F245E6" w:rsidRDefault="008D5B46" w:rsidP="00305183">
            <w:pPr>
              <w:rPr>
                <w:rFonts w:cs="Calibri Light"/>
              </w:rPr>
            </w:pPr>
            <w:r w:rsidRPr="00F245E6">
              <w:rPr>
                <w:rFonts w:cs="Calibri Light"/>
              </w:rPr>
              <w:t>(Ja = 2 Punkte)</w:t>
            </w:r>
          </w:p>
        </w:tc>
        <w:tc>
          <w:tcPr>
            <w:tcW w:w="827" w:type="dxa"/>
            <w:vMerge w:val="restart"/>
          </w:tcPr>
          <w:p w14:paraId="5E8ADB14" w14:textId="77777777" w:rsidR="008D5B46" w:rsidRPr="00F245E6" w:rsidRDefault="008D5B46" w:rsidP="00305183">
            <w:pPr>
              <w:rPr>
                <w:rFonts w:cs="Calibri Light"/>
              </w:rPr>
            </w:pPr>
            <w:r w:rsidRPr="00F245E6">
              <w:rPr>
                <w:rFonts w:cs="Calibri Light"/>
              </w:rPr>
              <w:t>mögl.</w:t>
            </w:r>
          </w:p>
          <w:p w14:paraId="1003827C" w14:textId="77777777" w:rsidR="008D5B46" w:rsidRPr="00F245E6" w:rsidRDefault="008D5B46" w:rsidP="00305183">
            <w:pPr>
              <w:jc w:val="center"/>
              <w:rPr>
                <w:rFonts w:cs="Calibri Light"/>
                <w:b/>
              </w:rPr>
            </w:pPr>
            <w:r w:rsidRPr="00F245E6">
              <w:rPr>
                <w:rFonts w:cs="Calibri Light"/>
                <w:b/>
              </w:rPr>
              <w:t>2 (K)</w:t>
            </w:r>
          </w:p>
        </w:tc>
        <w:tc>
          <w:tcPr>
            <w:tcW w:w="828" w:type="dxa"/>
            <w:vMerge w:val="restart"/>
          </w:tcPr>
          <w:p w14:paraId="71B177F4" w14:textId="77777777" w:rsidR="008D5B46" w:rsidRPr="00F245E6" w:rsidRDefault="008D5B46" w:rsidP="00305183">
            <w:pPr>
              <w:rPr>
                <w:rFonts w:cs="Calibri Light"/>
              </w:rPr>
            </w:pPr>
            <w:r w:rsidRPr="00F245E6">
              <w:rPr>
                <w:rFonts w:cs="Calibri Light"/>
              </w:rPr>
              <w:t>tats.</w:t>
            </w:r>
          </w:p>
          <w:p w14:paraId="4053D296" w14:textId="77777777" w:rsidR="008D5B46" w:rsidRPr="00F245E6" w:rsidRDefault="008D5B46" w:rsidP="00305183">
            <w:pPr>
              <w:jc w:val="center"/>
              <w:rPr>
                <w:rFonts w:cs="Calibri Light"/>
                <w:b/>
              </w:rPr>
            </w:pPr>
          </w:p>
        </w:tc>
      </w:tr>
      <w:tr w:rsidR="008D5B46" w:rsidRPr="00F245E6" w14:paraId="1E8B4126" w14:textId="77777777" w:rsidTr="00117FAC">
        <w:tc>
          <w:tcPr>
            <w:tcW w:w="988" w:type="dxa"/>
          </w:tcPr>
          <w:p w14:paraId="480A2B7F" w14:textId="77777777" w:rsidR="008D5B46" w:rsidRPr="00F245E6" w:rsidRDefault="008D5B46" w:rsidP="00305183">
            <w:pPr>
              <w:rPr>
                <w:rFonts w:cs="Calibri Light"/>
              </w:rPr>
            </w:pPr>
          </w:p>
        </w:tc>
        <w:tc>
          <w:tcPr>
            <w:tcW w:w="6644" w:type="dxa"/>
          </w:tcPr>
          <w:p w14:paraId="493392F5" w14:textId="77777777" w:rsidR="008D5B46" w:rsidRPr="00F245E6" w:rsidRDefault="008D5B46" w:rsidP="00305183">
            <w:pPr>
              <w:rPr>
                <w:rFonts w:cs="Calibri Light"/>
                <w:color w:val="C00000"/>
              </w:rPr>
            </w:pPr>
          </w:p>
        </w:tc>
        <w:tc>
          <w:tcPr>
            <w:tcW w:w="827" w:type="dxa"/>
            <w:vMerge/>
          </w:tcPr>
          <w:p w14:paraId="5A99A974" w14:textId="77777777" w:rsidR="008D5B46" w:rsidRPr="00F245E6" w:rsidRDefault="008D5B46" w:rsidP="00305183">
            <w:pPr>
              <w:rPr>
                <w:rFonts w:cs="Calibri Light"/>
              </w:rPr>
            </w:pPr>
          </w:p>
        </w:tc>
        <w:tc>
          <w:tcPr>
            <w:tcW w:w="828" w:type="dxa"/>
            <w:vMerge/>
          </w:tcPr>
          <w:p w14:paraId="5406A8EC" w14:textId="77777777" w:rsidR="008D5B46" w:rsidRPr="00F245E6" w:rsidRDefault="008D5B46" w:rsidP="00305183">
            <w:pPr>
              <w:rPr>
                <w:rFonts w:cs="Calibri Light"/>
              </w:rPr>
            </w:pPr>
          </w:p>
        </w:tc>
      </w:tr>
    </w:tbl>
    <w:p w14:paraId="5F4F195B"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23E07016" w14:textId="77777777" w:rsidTr="00117FAC">
        <w:tc>
          <w:tcPr>
            <w:tcW w:w="988" w:type="dxa"/>
          </w:tcPr>
          <w:p w14:paraId="788CADFE" w14:textId="77777777" w:rsidR="008D5B46" w:rsidRPr="00F245E6" w:rsidRDefault="008D5B46" w:rsidP="00305183">
            <w:pPr>
              <w:rPr>
                <w:rFonts w:cs="Calibri Light"/>
              </w:rPr>
            </w:pPr>
            <w:r w:rsidRPr="00F245E6">
              <w:rPr>
                <w:rFonts w:cs="Calibri Light"/>
              </w:rPr>
              <w:t>H.4.2.a</w:t>
            </w:r>
          </w:p>
        </w:tc>
        <w:tc>
          <w:tcPr>
            <w:tcW w:w="6645" w:type="dxa"/>
          </w:tcPr>
          <w:p w14:paraId="47FBE5BB" w14:textId="77777777" w:rsidR="008D5B46" w:rsidRPr="00F245E6" w:rsidRDefault="008D5B46" w:rsidP="00305183">
            <w:pPr>
              <w:rPr>
                <w:rFonts w:cs="Calibri Light"/>
              </w:rPr>
            </w:pPr>
            <w:r w:rsidRPr="00F245E6">
              <w:rPr>
                <w:rFonts w:cs="Calibri Light"/>
              </w:rPr>
              <w:t>Wurde jährlich ein Planspiel oder Probe für die technischen, natürlichen und sonstigen Risiken in der Gemeinde innerhalb der letzten 5 Jahre durchgeführt?</w:t>
            </w:r>
          </w:p>
          <w:p w14:paraId="25A90589" w14:textId="77777777" w:rsidR="008D5B46" w:rsidRPr="00F245E6" w:rsidRDefault="008D5B46" w:rsidP="00305183">
            <w:pPr>
              <w:rPr>
                <w:rFonts w:cs="Calibri Light"/>
              </w:rPr>
            </w:pPr>
            <w:r w:rsidRPr="00F245E6">
              <w:rPr>
                <w:rFonts w:cs="Calibri Light"/>
              </w:rPr>
              <w:lastRenderedPageBreak/>
              <w:t>(Ja = 3 Punkte)</w:t>
            </w:r>
          </w:p>
        </w:tc>
        <w:tc>
          <w:tcPr>
            <w:tcW w:w="827" w:type="dxa"/>
            <w:vMerge w:val="restart"/>
          </w:tcPr>
          <w:p w14:paraId="60462100" w14:textId="77777777" w:rsidR="008D5B46" w:rsidRPr="00F245E6" w:rsidRDefault="008D5B46" w:rsidP="00305183">
            <w:pPr>
              <w:rPr>
                <w:rFonts w:cs="Calibri Light"/>
              </w:rPr>
            </w:pPr>
            <w:r w:rsidRPr="00F245E6">
              <w:rPr>
                <w:rFonts w:cs="Calibri Light"/>
              </w:rPr>
              <w:lastRenderedPageBreak/>
              <w:t>mögl.</w:t>
            </w:r>
          </w:p>
          <w:p w14:paraId="7D6CDABB" w14:textId="77777777" w:rsidR="008D5B46" w:rsidRPr="00F245E6" w:rsidRDefault="008D5B46" w:rsidP="00305183">
            <w:pPr>
              <w:jc w:val="center"/>
              <w:rPr>
                <w:rFonts w:cs="Calibri Light"/>
                <w:b/>
              </w:rPr>
            </w:pPr>
            <w:r w:rsidRPr="00F245E6">
              <w:rPr>
                <w:rFonts w:cs="Calibri Light"/>
                <w:b/>
              </w:rPr>
              <w:t>3 (K)</w:t>
            </w:r>
          </w:p>
        </w:tc>
        <w:tc>
          <w:tcPr>
            <w:tcW w:w="827" w:type="dxa"/>
            <w:vMerge w:val="restart"/>
          </w:tcPr>
          <w:p w14:paraId="5410410D" w14:textId="77777777" w:rsidR="008D5B46" w:rsidRPr="00F245E6" w:rsidRDefault="008D5B46" w:rsidP="00305183">
            <w:pPr>
              <w:rPr>
                <w:rFonts w:cs="Calibri Light"/>
              </w:rPr>
            </w:pPr>
            <w:r w:rsidRPr="00F245E6">
              <w:rPr>
                <w:rFonts w:cs="Calibri Light"/>
              </w:rPr>
              <w:t>tats.</w:t>
            </w:r>
          </w:p>
          <w:p w14:paraId="0E9C7926" w14:textId="77777777" w:rsidR="008D5B46" w:rsidRPr="00F245E6" w:rsidRDefault="008D5B46" w:rsidP="00305183">
            <w:pPr>
              <w:jc w:val="center"/>
              <w:rPr>
                <w:rFonts w:cs="Calibri Light"/>
                <w:b/>
              </w:rPr>
            </w:pPr>
          </w:p>
        </w:tc>
      </w:tr>
      <w:tr w:rsidR="008D5B46" w:rsidRPr="00F245E6" w14:paraId="478A776F" w14:textId="77777777" w:rsidTr="00117FAC">
        <w:tc>
          <w:tcPr>
            <w:tcW w:w="988" w:type="dxa"/>
          </w:tcPr>
          <w:p w14:paraId="7438C831" w14:textId="77777777" w:rsidR="008D5B46" w:rsidRPr="00F245E6" w:rsidRDefault="008D5B46" w:rsidP="00305183">
            <w:pPr>
              <w:rPr>
                <w:rFonts w:cs="Calibri Light"/>
              </w:rPr>
            </w:pPr>
          </w:p>
        </w:tc>
        <w:tc>
          <w:tcPr>
            <w:tcW w:w="6645" w:type="dxa"/>
          </w:tcPr>
          <w:p w14:paraId="4164F597" w14:textId="77777777" w:rsidR="008D5B46" w:rsidRPr="00F245E6" w:rsidRDefault="008D5B46" w:rsidP="00305183">
            <w:pPr>
              <w:rPr>
                <w:rFonts w:cs="Calibri Light"/>
                <w:color w:val="C00000"/>
              </w:rPr>
            </w:pPr>
          </w:p>
        </w:tc>
        <w:tc>
          <w:tcPr>
            <w:tcW w:w="827" w:type="dxa"/>
            <w:vMerge/>
          </w:tcPr>
          <w:p w14:paraId="592E6A03" w14:textId="77777777" w:rsidR="008D5B46" w:rsidRPr="00F245E6" w:rsidRDefault="008D5B46" w:rsidP="00305183">
            <w:pPr>
              <w:rPr>
                <w:rFonts w:cs="Calibri Light"/>
              </w:rPr>
            </w:pPr>
          </w:p>
        </w:tc>
        <w:tc>
          <w:tcPr>
            <w:tcW w:w="827" w:type="dxa"/>
            <w:vMerge/>
          </w:tcPr>
          <w:p w14:paraId="64A5CBDB" w14:textId="77777777" w:rsidR="008D5B46" w:rsidRPr="00F245E6" w:rsidRDefault="008D5B46" w:rsidP="00305183">
            <w:pPr>
              <w:rPr>
                <w:rFonts w:cs="Calibri Light"/>
              </w:rPr>
            </w:pPr>
          </w:p>
        </w:tc>
      </w:tr>
    </w:tbl>
    <w:p w14:paraId="2614C63A"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8D5B46" w:rsidRPr="00F245E6" w14:paraId="4027D347" w14:textId="77777777" w:rsidTr="00117FAC">
        <w:tc>
          <w:tcPr>
            <w:tcW w:w="988" w:type="dxa"/>
          </w:tcPr>
          <w:p w14:paraId="06055DF0" w14:textId="77777777" w:rsidR="008D5B46" w:rsidRPr="00F245E6" w:rsidRDefault="008D5B46" w:rsidP="00305183">
            <w:pPr>
              <w:rPr>
                <w:rFonts w:cs="Calibri Light"/>
              </w:rPr>
            </w:pPr>
            <w:r w:rsidRPr="00F245E6">
              <w:rPr>
                <w:rFonts w:cs="Calibri Light"/>
              </w:rPr>
              <w:t>H.4.2.b</w:t>
            </w:r>
          </w:p>
        </w:tc>
        <w:tc>
          <w:tcPr>
            <w:tcW w:w="6646" w:type="dxa"/>
          </w:tcPr>
          <w:p w14:paraId="16F182E0" w14:textId="77777777" w:rsidR="008D5B46" w:rsidRPr="00F245E6" w:rsidRDefault="008D5B46" w:rsidP="00305183">
            <w:pPr>
              <w:rPr>
                <w:rFonts w:cs="Calibri Light"/>
              </w:rPr>
            </w:pPr>
            <w:r w:rsidRPr="00F245E6">
              <w:rPr>
                <w:rFonts w:cs="Calibri Light"/>
              </w:rPr>
              <w:t>Wurde eine umfassende Zivil- und Katastrophenschutzübung unter Einbezug aller Einsatzorganisationen und Einbindung der Bevölkerung innerhalb der letzten 10 Jahre durchgeführt?</w:t>
            </w:r>
          </w:p>
          <w:p w14:paraId="4A36982D" w14:textId="77777777" w:rsidR="008D5B46" w:rsidRPr="00F245E6" w:rsidRDefault="008D5B46" w:rsidP="00305183">
            <w:pPr>
              <w:rPr>
                <w:rFonts w:cs="Calibri Light"/>
              </w:rPr>
            </w:pPr>
            <w:r w:rsidRPr="00F245E6">
              <w:rPr>
                <w:rFonts w:cs="Calibri Light"/>
              </w:rPr>
              <w:t>(Ja = 3 Punkte)</w:t>
            </w:r>
          </w:p>
        </w:tc>
        <w:tc>
          <w:tcPr>
            <w:tcW w:w="826" w:type="dxa"/>
            <w:vMerge w:val="restart"/>
          </w:tcPr>
          <w:p w14:paraId="2B78D728" w14:textId="77777777" w:rsidR="008D5B46" w:rsidRPr="00F245E6" w:rsidRDefault="008D5B46" w:rsidP="00305183">
            <w:pPr>
              <w:rPr>
                <w:rFonts w:cs="Calibri Light"/>
              </w:rPr>
            </w:pPr>
            <w:r w:rsidRPr="00F245E6">
              <w:rPr>
                <w:rFonts w:cs="Calibri Light"/>
              </w:rPr>
              <w:t>mögl.</w:t>
            </w:r>
          </w:p>
          <w:p w14:paraId="55E2E715" w14:textId="77777777" w:rsidR="008D5B46" w:rsidRPr="00F245E6" w:rsidRDefault="008D5B46" w:rsidP="00305183">
            <w:pPr>
              <w:jc w:val="center"/>
              <w:rPr>
                <w:rFonts w:cs="Calibri Light"/>
                <w:b/>
              </w:rPr>
            </w:pPr>
            <w:r w:rsidRPr="00F245E6">
              <w:rPr>
                <w:rFonts w:cs="Calibri Light"/>
                <w:b/>
              </w:rPr>
              <w:t>3 (K)</w:t>
            </w:r>
          </w:p>
        </w:tc>
        <w:tc>
          <w:tcPr>
            <w:tcW w:w="827" w:type="dxa"/>
            <w:vMerge w:val="restart"/>
          </w:tcPr>
          <w:p w14:paraId="7CC7EA64" w14:textId="77777777" w:rsidR="008D5B46" w:rsidRPr="00F245E6" w:rsidRDefault="008D5B46" w:rsidP="00305183">
            <w:pPr>
              <w:rPr>
                <w:rFonts w:cs="Calibri Light"/>
              </w:rPr>
            </w:pPr>
            <w:r w:rsidRPr="00F245E6">
              <w:rPr>
                <w:rFonts w:cs="Calibri Light"/>
              </w:rPr>
              <w:t>tats.</w:t>
            </w:r>
          </w:p>
          <w:p w14:paraId="1C77EF66" w14:textId="77777777" w:rsidR="008D5B46" w:rsidRPr="00F245E6" w:rsidRDefault="008D5B46" w:rsidP="00305183">
            <w:pPr>
              <w:jc w:val="center"/>
              <w:rPr>
                <w:rFonts w:cs="Calibri Light"/>
                <w:b/>
              </w:rPr>
            </w:pPr>
          </w:p>
        </w:tc>
      </w:tr>
      <w:tr w:rsidR="008D5B46" w:rsidRPr="00F245E6" w14:paraId="3908073C" w14:textId="77777777" w:rsidTr="00117FAC">
        <w:tc>
          <w:tcPr>
            <w:tcW w:w="988" w:type="dxa"/>
          </w:tcPr>
          <w:p w14:paraId="52E11F9C" w14:textId="77777777" w:rsidR="008D5B46" w:rsidRPr="00F245E6" w:rsidRDefault="008D5B46" w:rsidP="00305183">
            <w:pPr>
              <w:rPr>
                <w:rFonts w:cs="Calibri Light"/>
              </w:rPr>
            </w:pPr>
          </w:p>
        </w:tc>
        <w:tc>
          <w:tcPr>
            <w:tcW w:w="6646" w:type="dxa"/>
          </w:tcPr>
          <w:p w14:paraId="21869531" w14:textId="77777777" w:rsidR="008D5B46" w:rsidRPr="00F245E6" w:rsidRDefault="008D5B46" w:rsidP="00305183">
            <w:pPr>
              <w:rPr>
                <w:rFonts w:cs="Calibri Light"/>
                <w:color w:val="C00000"/>
              </w:rPr>
            </w:pPr>
          </w:p>
        </w:tc>
        <w:tc>
          <w:tcPr>
            <w:tcW w:w="826" w:type="dxa"/>
            <w:vMerge/>
          </w:tcPr>
          <w:p w14:paraId="43163365" w14:textId="77777777" w:rsidR="008D5B46" w:rsidRPr="00F245E6" w:rsidRDefault="008D5B46" w:rsidP="00305183">
            <w:pPr>
              <w:rPr>
                <w:rFonts w:cs="Calibri Light"/>
              </w:rPr>
            </w:pPr>
          </w:p>
        </w:tc>
        <w:tc>
          <w:tcPr>
            <w:tcW w:w="827" w:type="dxa"/>
            <w:vMerge/>
          </w:tcPr>
          <w:p w14:paraId="45BE852E" w14:textId="77777777" w:rsidR="008D5B46" w:rsidRPr="00F245E6" w:rsidRDefault="008D5B46" w:rsidP="00305183">
            <w:pPr>
              <w:rPr>
                <w:rFonts w:cs="Calibri Light"/>
              </w:rPr>
            </w:pPr>
          </w:p>
        </w:tc>
      </w:tr>
    </w:tbl>
    <w:p w14:paraId="040A5441"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4"/>
        <w:gridCol w:w="827"/>
        <w:gridCol w:w="828"/>
      </w:tblGrid>
      <w:tr w:rsidR="008D5B46" w:rsidRPr="00F245E6" w14:paraId="01174BF6" w14:textId="77777777" w:rsidTr="00117FAC">
        <w:tc>
          <w:tcPr>
            <w:tcW w:w="988" w:type="dxa"/>
          </w:tcPr>
          <w:p w14:paraId="1B4EF1B8" w14:textId="77777777" w:rsidR="008D5B46" w:rsidRPr="00F245E6" w:rsidRDefault="008D5B46" w:rsidP="00305183">
            <w:pPr>
              <w:rPr>
                <w:rFonts w:cs="Calibri Light"/>
              </w:rPr>
            </w:pPr>
            <w:r w:rsidRPr="00F245E6">
              <w:rPr>
                <w:rFonts w:cs="Calibri Light"/>
              </w:rPr>
              <w:t>H.4.2.c</w:t>
            </w:r>
          </w:p>
        </w:tc>
        <w:tc>
          <w:tcPr>
            <w:tcW w:w="6644" w:type="dxa"/>
          </w:tcPr>
          <w:p w14:paraId="3E9BEAD9" w14:textId="77777777" w:rsidR="008D5B46" w:rsidRPr="00F245E6" w:rsidRDefault="008D5B46" w:rsidP="00305183">
            <w:pPr>
              <w:rPr>
                <w:rFonts w:cs="Calibri Light"/>
              </w:rPr>
            </w:pPr>
            <w:r w:rsidRPr="00F245E6">
              <w:rPr>
                <w:rFonts w:cs="Calibri Light"/>
              </w:rPr>
              <w:t>Gibt es jährliche Tests des Alarmierungsplanes innerhalb der letzten 5 Jahre?</w:t>
            </w:r>
          </w:p>
          <w:p w14:paraId="7E8D59D9" w14:textId="77777777" w:rsidR="008D5B46" w:rsidRPr="00F245E6" w:rsidRDefault="008D5B46" w:rsidP="00305183">
            <w:pPr>
              <w:rPr>
                <w:rFonts w:cs="Calibri Light"/>
              </w:rPr>
            </w:pPr>
            <w:r w:rsidRPr="00F245E6">
              <w:rPr>
                <w:rFonts w:cs="Calibri Light"/>
              </w:rPr>
              <w:t>(Ja = 2 Punkte)</w:t>
            </w:r>
          </w:p>
        </w:tc>
        <w:tc>
          <w:tcPr>
            <w:tcW w:w="827" w:type="dxa"/>
            <w:vMerge w:val="restart"/>
          </w:tcPr>
          <w:p w14:paraId="0FBCE3EE" w14:textId="77777777" w:rsidR="008D5B46" w:rsidRPr="00F245E6" w:rsidRDefault="008D5B46" w:rsidP="00305183">
            <w:pPr>
              <w:rPr>
                <w:rFonts w:cs="Calibri Light"/>
              </w:rPr>
            </w:pPr>
            <w:r w:rsidRPr="00F245E6">
              <w:rPr>
                <w:rFonts w:cs="Calibri Light"/>
              </w:rPr>
              <w:t>mögl.</w:t>
            </w:r>
          </w:p>
          <w:p w14:paraId="5C80CBF2" w14:textId="77777777" w:rsidR="008D5B46" w:rsidRPr="00F245E6" w:rsidRDefault="008D5B46" w:rsidP="00305183">
            <w:pPr>
              <w:jc w:val="center"/>
              <w:rPr>
                <w:rFonts w:cs="Calibri Light"/>
                <w:b/>
              </w:rPr>
            </w:pPr>
            <w:r w:rsidRPr="00F245E6">
              <w:rPr>
                <w:rFonts w:cs="Calibri Light"/>
                <w:b/>
              </w:rPr>
              <w:t>2 (K)</w:t>
            </w:r>
          </w:p>
        </w:tc>
        <w:tc>
          <w:tcPr>
            <w:tcW w:w="828" w:type="dxa"/>
            <w:vMerge w:val="restart"/>
          </w:tcPr>
          <w:p w14:paraId="541CDC61" w14:textId="77777777" w:rsidR="008D5B46" w:rsidRPr="00F245E6" w:rsidRDefault="008D5B46" w:rsidP="00305183">
            <w:pPr>
              <w:rPr>
                <w:rFonts w:cs="Calibri Light"/>
              </w:rPr>
            </w:pPr>
            <w:r w:rsidRPr="00F245E6">
              <w:rPr>
                <w:rFonts w:cs="Calibri Light"/>
              </w:rPr>
              <w:t>tats.</w:t>
            </w:r>
          </w:p>
          <w:p w14:paraId="723F4A6E" w14:textId="77777777" w:rsidR="008D5B46" w:rsidRPr="00F245E6" w:rsidRDefault="008D5B46" w:rsidP="00305183">
            <w:pPr>
              <w:jc w:val="center"/>
              <w:rPr>
                <w:rFonts w:cs="Calibri Light"/>
                <w:b/>
              </w:rPr>
            </w:pPr>
          </w:p>
        </w:tc>
      </w:tr>
      <w:tr w:rsidR="008D5B46" w:rsidRPr="00F245E6" w14:paraId="50FB2AC9" w14:textId="77777777" w:rsidTr="00117FAC">
        <w:tc>
          <w:tcPr>
            <w:tcW w:w="988" w:type="dxa"/>
          </w:tcPr>
          <w:p w14:paraId="75C9C25A" w14:textId="77777777" w:rsidR="008D5B46" w:rsidRPr="00F245E6" w:rsidRDefault="008D5B46" w:rsidP="00305183">
            <w:pPr>
              <w:rPr>
                <w:rFonts w:cs="Calibri Light"/>
              </w:rPr>
            </w:pPr>
          </w:p>
        </w:tc>
        <w:tc>
          <w:tcPr>
            <w:tcW w:w="6644" w:type="dxa"/>
          </w:tcPr>
          <w:p w14:paraId="5831FA6B" w14:textId="77777777" w:rsidR="008D5B46" w:rsidRPr="00F245E6" w:rsidRDefault="008D5B46" w:rsidP="00305183">
            <w:pPr>
              <w:rPr>
                <w:rFonts w:cs="Calibri Light"/>
                <w:color w:val="C00000"/>
              </w:rPr>
            </w:pPr>
          </w:p>
        </w:tc>
        <w:tc>
          <w:tcPr>
            <w:tcW w:w="827" w:type="dxa"/>
            <w:vMerge/>
          </w:tcPr>
          <w:p w14:paraId="1060CCB1" w14:textId="77777777" w:rsidR="008D5B46" w:rsidRPr="00F245E6" w:rsidRDefault="008D5B46" w:rsidP="00305183">
            <w:pPr>
              <w:rPr>
                <w:rFonts w:cs="Calibri Light"/>
              </w:rPr>
            </w:pPr>
          </w:p>
        </w:tc>
        <w:tc>
          <w:tcPr>
            <w:tcW w:w="828" w:type="dxa"/>
            <w:vMerge/>
          </w:tcPr>
          <w:p w14:paraId="6C995267" w14:textId="77777777" w:rsidR="008D5B46" w:rsidRPr="00F245E6" w:rsidRDefault="008D5B46" w:rsidP="00305183">
            <w:pPr>
              <w:rPr>
                <w:rFonts w:cs="Calibri Light"/>
              </w:rPr>
            </w:pPr>
          </w:p>
        </w:tc>
      </w:tr>
    </w:tbl>
    <w:p w14:paraId="4EA5341D"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57747ED9" w14:textId="77777777" w:rsidTr="00117FAC">
        <w:tc>
          <w:tcPr>
            <w:tcW w:w="988" w:type="dxa"/>
          </w:tcPr>
          <w:p w14:paraId="32CD273C" w14:textId="77777777" w:rsidR="008D5B46" w:rsidRPr="00F245E6" w:rsidRDefault="008D5B46" w:rsidP="00305183">
            <w:pPr>
              <w:rPr>
                <w:rFonts w:cs="Calibri Light"/>
              </w:rPr>
            </w:pPr>
            <w:r w:rsidRPr="00F245E6">
              <w:rPr>
                <w:rFonts w:cs="Calibri Light"/>
              </w:rPr>
              <w:t>H.4.2.d</w:t>
            </w:r>
          </w:p>
        </w:tc>
        <w:tc>
          <w:tcPr>
            <w:tcW w:w="6645" w:type="dxa"/>
          </w:tcPr>
          <w:p w14:paraId="0366F574" w14:textId="77777777" w:rsidR="008D5B46" w:rsidRPr="00F245E6" w:rsidRDefault="008D5B46" w:rsidP="00305183">
            <w:pPr>
              <w:rPr>
                <w:rFonts w:cs="Calibri Light"/>
              </w:rPr>
            </w:pPr>
            <w:r w:rsidRPr="00F245E6">
              <w:rPr>
                <w:rFonts w:cs="Calibri Light"/>
              </w:rPr>
              <w:t>Wurden die negativen Erfahrungen aus mindestens 3 konkreten Schadensfällen innerhalb der letzten 5 Jahre aufgearbeitet?</w:t>
            </w:r>
          </w:p>
          <w:p w14:paraId="1FE30FA6" w14:textId="77777777" w:rsidR="008D5B46" w:rsidRPr="00F245E6" w:rsidRDefault="008D5B46" w:rsidP="00305183">
            <w:pPr>
              <w:rPr>
                <w:rFonts w:cs="Calibri Light"/>
              </w:rPr>
            </w:pPr>
            <w:r w:rsidRPr="00F245E6">
              <w:rPr>
                <w:rFonts w:cs="Calibri Light"/>
              </w:rPr>
              <w:t>(Ja = 1 Punkt)</w:t>
            </w:r>
          </w:p>
        </w:tc>
        <w:tc>
          <w:tcPr>
            <w:tcW w:w="827" w:type="dxa"/>
            <w:vMerge w:val="restart"/>
          </w:tcPr>
          <w:p w14:paraId="64DC2918" w14:textId="77777777" w:rsidR="008D5B46" w:rsidRPr="00F245E6" w:rsidRDefault="008D5B46" w:rsidP="00305183">
            <w:pPr>
              <w:rPr>
                <w:rFonts w:cs="Calibri Light"/>
              </w:rPr>
            </w:pPr>
            <w:r w:rsidRPr="00F245E6">
              <w:rPr>
                <w:rFonts w:cs="Calibri Light"/>
              </w:rPr>
              <w:t>mögl.</w:t>
            </w:r>
          </w:p>
          <w:p w14:paraId="6D217D18" w14:textId="77777777" w:rsidR="008D5B46" w:rsidRPr="00F245E6" w:rsidRDefault="008D5B46" w:rsidP="00305183">
            <w:pPr>
              <w:jc w:val="center"/>
              <w:rPr>
                <w:rFonts w:cs="Calibri Light"/>
                <w:b/>
              </w:rPr>
            </w:pPr>
            <w:r w:rsidRPr="00F245E6">
              <w:rPr>
                <w:rFonts w:cs="Calibri Light"/>
                <w:b/>
              </w:rPr>
              <w:t>1 (K)</w:t>
            </w:r>
          </w:p>
        </w:tc>
        <w:tc>
          <w:tcPr>
            <w:tcW w:w="827" w:type="dxa"/>
            <w:vMerge w:val="restart"/>
          </w:tcPr>
          <w:p w14:paraId="38C8F9D4" w14:textId="77777777" w:rsidR="008D5B46" w:rsidRPr="00F245E6" w:rsidRDefault="008D5B46" w:rsidP="00305183">
            <w:pPr>
              <w:rPr>
                <w:rFonts w:cs="Calibri Light"/>
              </w:rPr>
            </w:pPr>
            <w:r w:rsidRPr="00F245E6">
              <w:rPr>
                <w:rFonts w:cs="Calibri Light"/>
              </w:rPr>
              <w:t>tats.</w:t>
            </w:r>
          </w:p>
          <w:p w14:paraId="11251A74" w14:textId="77777777" w:rsidR="008D5B46" w:rsidRPr="00F245E6" w:rsidRDefault="008D5B46" w:rsidP="00305183">
            <w:pPr>
              <w:jc w:val="center"/>
              <w:rPr>
                <w:rFonts w:cs="Calibri Light"/>
                <w:b/>
              </w:rPr>
            </w:pPr>
          </w:p>
        </w:tc>
      </w:tr>
      <w:tr w:rsidR="008D5B46" w:rsidRPr="00F245E6" w14:paraId="1C7CF63A" w14:textId="77777777" w:rsidTr="00117FAC">
        <w:tc>
          <w:tcPr>
            <w:tcW w:w="988" w:type="dxa"/>
          </w:tcPr>
          <w:p w14:paraId="2B333934" w14:textId="77777777" w:rsidR="008D5B46" w:rsidRPr="00F245E6" w:rsidRDefault="008D5B46" w:rsidP="00305183">
            <w:pPr>
              <w:rPr>
                <w:rFonts w:cs="Calibri Light"/>
              </w:rPr>
            </w:pPr>
          </w:p>
        </w:tc>
        <w:tc>
          <w:tcPr>
            <w:tcW w:w="6645" w:type="dxa"/>
          </w:tcPr>
          <w:p w14:paraId="672648B8" w14:textId="77777777" w:rsidR="008D5B46" w:rsidRPr="00F245E6" w:rsidRDefault="008D5B46" w:rsidP="00305183">
            <w:pPr>
              <w:rPr>
                <w:rFonts w:cs="Calibri Light"/>
                <w:color w:val="C00000"/>
              </w:rPr>
            </w:pPr>
          </w:p>
        </w:tc>
        <w:tc>
          <w:tcPr>
            <w:tcW w:w="827" w:type="dxa"/>
            <w:vMerge/>
          </w:tcPr>
          <w:p w14:paraId="42C0A9F6" w14:textId="77777777" w:rsidR="008D5B46" w:rsidRPr="00F245E6" w:rsidRDefault="008D5B46" w:rsidP="00305183">
            <w:pPr>
              <w:rPr>
                <w:rFonts w:cs="Calibri Light"/>
              </w:rPr>
            </w:pPr>
          </w:p>
        </w:tc>
        <w:tc>
          <w:tcPr>
            <w:tcW w:w="827" w:type="dxa"/>
            <w:vMerge/>
          </w:tcPr>
          <w:p w14:paraId="74452A84" w14:textId="77777777" w:rsidR="008D5B46" w:rsidRPr="00F245E6" w:rsidRDefault="008D5B46" w:rsidP="00305183">
            <w:pPr>
              <w:rPr>
                <w:rFonts w:cs="Calibri Light"/>
              </w:rPr>
            </w:pPr>
          </w:p>
        </w:tc>
      </w:tr>
    </w:tbl>
    <w:p w14:paraId="00FED4AF"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544DBFFE" w14:textId="77777777" w:rsidTr="00117FAC">
        <w:tc>
          <w:tcPr>
            <w:tcW w:w="988" w:type="dxa"/>
          </w:tcPr>
          <w:p w14:paraId="4B31E73C" w14:textId="77777777" w:rsidR="008D5B46" w:rsidRPr="00F245E6" w:rsidRDefault="008D5B46" w:rsidP="00305183">
            <w:pPr>
              <w:rPr>
                <w:rFonts w:cs="Calibri Light"/>
              </w:rPr>
            </w:pPr>
            <w:r w:rsidRPr="00F245E6">
              <w:rPr>
                <w:rFonts w:cs="Calibri Light"/>
              </w:rPr>
              <w:t>H.4.2.e</w:t>
            </w:r>
          </w:p>
        </w:tc>
        <w:tc>
          <w:tcPr>
            <w:tcW w:w="6645" w:type="dxa"/>
          </w:tcPr>
          <w:p w14:paraId="5480C256" w14:textId="77777777" w:rsidR="008D5B46" w:rsidRPr="00F245E6" w:rsidRDefault="008D5B46" w:rsidP="00305183">
            <w:pPr>
              <w:rPr>
                <w:rFonts w:cs="Calibri Light"/>
              </w:rPr>
            </w:pPr>
            <w:r w:rsidRPr="00F245E6">
              <w:rPr>
                <w:rFonts w:cs="Calibri Light"/>
              </w:rPr>
              <w:t>Wurde ein Sicherheitstag für die Bevölkerung mit allen Sicherheitsorganisationen der Gemeinde in den vergangenen 5 Jahren durchgeführt?</w:t>
            </w:r>
          </w:p>
          <w:p w14:paraId="6AAC44DE" w14:textId="77777777" w:rsidR="008D5B46" w:rsidRPr="00F245E6" w:rsidRDefault="008D5B46" w:rsidP="00305183">
            <w:pPr>
              <w:rPr>
                <w:rFonts w:cs="Calibri Light"/>
              </w:rPr>
            </w:pPr>
            <w:r w:rsidRPr="00F245E6">
              <w:rPr>
                <w:rFonts w:cs="Calibri Light"/>
              </w:rPr>
              <w:t>(Ja = 3 Punkte)</w:t>
            </w:r>
          </w:p>
        </w:tc>
        <w:tc>
          <w:tcPr>
            <w:tcW w:w="827" w:type="dxa"/>
            <w:vMerge w:val="restart"/>
          </w:tcPr>
          <w:p w14:paraId="6DDADA81" w14:textId="77777777" w:rsidR="008D5B46" w:rsidRPr="00F245E6" w:rsidRDefault="008D5B46" w:rsidP="00305183">
            <w:pPr>
              <w:rPr>
                <w:rFonts w:cs="Calibri Light"/>
              </w:rPr>
            </w:pPr>
            <w:r w:rsidRPr="00F245E6">
              <w:rPr>
                <w:rFonts w:cs="Calibri Light"/>
              </w:rPr>
              <w:t>mögl.</w:t>
            </w:r>
          </w:p>
          <w:p w14:paraId="7FFD693E" w14:textId="77777777" w:rsidR="008D5B46" w:rsidRPr="00F245E6" w:rsidRDefault="008D5B46" w:rsidP="00305183">
            <w:pPr>
              <w:jc w:val="center"/>
              <w:rPr>
                <w:rFonts w:cs="Calibri Light"/>
                <w:b/>
              </w:rPr>
            </w:pPr>
            <w:r w:rsidRPr="00F245E6">
              <w:rPr>
                <w:rFonts w:cs="Calibri Light"/>
                <w:b/>
              </w:rPr>
              <w:t>3 (K)</w:t>
            </w:r>
          </w:p>
        </w:tc>
        <w:tc>
          <w:tcPr>
            <w:tcW w:w="827" w:type="dxa"/>
            <w:vMerge w:val="restart"/>
          </w:tcPr>
          <w:p w14:paraId="37BB5C65" w14:textId="77777777" w:rsidR="008D5B46" w:rsidRPr="00F245E6" w:rsidRDefault="008D5B46" w:rsidP="00305183">
            <w:pPr>
              <w:rPr>
                <w:rFonts w:cs="Calibri Light"/>
              </w:rPr>
            </w:pPr>
            <w:r w:rsidRPr="00F245E6">
              <w:rPr>
                <w:rFonts w:cs="Calibri Light"/>
              </w:rPr>
              <w:t>tats.</w:t>
            </w:r>
          </w:p>
          <w:p w14:paraId="29D465AF" w14:textId="77777777" w:rsidR="008D5B46" w:rsidRPr="00F245E6" w:rsidRDefault="008D5B46" w:rsidP="00305183">
            <w:pPr>
              <w:jc w:val="center"/>
              <w:rPr>
                <w:rFonts w:cs="Calibri Light"/>
                <w:b/>
              </w:rPr>
            </w:pPr>
          </w:p>
        </w:tc>
      </w:tr>
      <w:tr w:rsidR="008D5B46" w:rsidRPr="00F245E6" w14:paraId="401337A8" w14:textId="77777777" w:rsidTr="00117FAC">
        <w:tc>
          <w:tcPr>
            <w:tcW w:w="988" w:type="dxa"/>
          </w:tcPr>
          <w:p w14:paraId="45CB4FCF" w14:textId="77777777" w:rsidR="008D5B46" w:rsidRPr="00F245E6" w:rsidRDefault="008D5B46" w:rsidP="00305183">
            <w:pPr>
              <w:rPr>
                <w:rFonts w:cs="Calibri Light"/>
              </w:rPr>
            </w:pPr>
          </w:p>
        </w:tc>
        <w:tc>
          <w:tcPr>
            <w:tcW w:w="6645" w:type="dxa"/>
          </w:tcPr>
          <w:p w14:paraId="23C19E8E" w14:textId="77777777" w:rsidR="008D5B46" w:rsidRPr="00F245E6" w:rsidRDefault="008D5B46" w:rsidP="00305183">
            <w:pPr>
              <w:rPr>
                <w:rFonts w:cs="Calibri Light"/>
                <w:color w:val="C00000"/>
              </w:rPr>
            </w:pPr>
          </w:p>
        </w:tc>
        <w:tc>
          <w:tcPr>
            <w:tcW w:w="827" w:type="dxa"/>
            <w:vMerge/>
          </w:tcPr>
          <w:p w14:paraId="55EC65B5" w14:textId="77777777" w:rsidR="008D5B46" w:rsidRPr="00F245E6" w:rsidRDefault="008D5B46" w:rsidP="00305183">
            <w:pPr>
              <w:rPr>
                <w:rFonts w:cs="Calibri Light"/>
              </w:rPr>
            </w:pPr>
          </w:p>
        </w:tc>
        <w:tc>
          <w:tcPr>
            <w:tcW w:w="827" w:type="dxa"/>
            <w:vMerge/>
          </w:tcPr>
          <w:p w14:paraId="6906AC77" w14:textId="77777777" w:rsidR="008D5B46" w:rsidRPr="00F245E6" w:rsidRDefault="008D5B46" w:rsidP="00305183">
            <w:pPr>
              <w:rPr>
                <w:rFonts w:cs="Calibri Light"/>
              </w:rPr>
            </w:pPr>
          </w:p>
        </w:tc>
      </w:tr>
    </w:tbl>
    <w:p w14:paraId="3C4B0D7C"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8D5B46" w:rsidRPr="00F245E6" w14:paraId="0A913C56" w14:textId="77777777" w:rsidTr="00117FAC">
        <w:tc>
          <w:tcPr>
            <w:tcW w:w="988" w:type="dxa"/>
          </w:tcPr>
          <w:p w14:paraId="265125A4" w14:textId="77777777" w:rsidR="008D5B46" w:rsidRPr="00F245E6" w:rsidRDefault="008D5B46" w:rsidP="00305183">
            <w:pPr>
              <w:rPr>
                <w:rFonts w:cs="Calibri Light"/>
              </w:rPr>
            </w:pPr>
            <w:r w:rsidRPr="00F245E6">
              <w:rPr>
                <w:rFonts w:cs="Calibri Light"/>
              </w:rPr>
              <w:t>H.4.1.b</w:t>
            </w:r>
          </w:p>
        </w:tc>
        <w:tc>
          <w:tcPr>
            <w:tcW w:w="6645" w:type="dxa"/>
          </w:tcPr>
          <w:p w14:paraId="121DC505" w14:textId="77777777" w:rsidR="008D5B46" w:rsidRPr="00F245E6" w:rsidRDefault="008D5B46" w:rsidP="00305183">
            <w:pPr>
              <w:rPr>
                <w:rFonts w:cs="Calibri Light"/>
              </w:rPr>
            </w:pPr>
            <w:r w:rsidRPr="00F245E6">
              <w:rPr>
                <w:rFonts w:cs="Calibri Light"/>
              </w:rPr>
              <w:t>Gibt es einen Gefahrenzonenplan? Wie alt ist dieser?</w:t>
            </w:r>
          </w:p>
          <w:p w14:paraId="1B1C0C63" w14:textId="77777777" w:rsidR="008D5B46" w:rsidRPr="00F245E6" w:rsidRDefault="008D5B46" w:rsidP="00305183">
            <w:pPr>
              <w:rPr>
                <w:rFonts w:cs="Calibri Light"/>
              </w:rPr>
            </w:pPr>
            <w:r w:rsidRPr="00F245E6">
              <w:rPr>
                <w:rFonts w:cs="Calibri Light"/>
              </w:rPr>
              <w:t>(Ja = 1 Punkt + 1 Punkt, wenn nicht älter als 10 Jahre)</w:t>
            </w:r>
          </w:p>
        </w:tc>
        <w:tc>
          <w:tcPr>
            <w:tcW w:w="827" w:type="dxa"/>
            <w:vMerge w:val="restart"/>
          </w:tcPr>
          <w:p w14:paraId="1E13F4F4" w14:textId="77777777" w:rsidR="008D5B46" w:rsidRPr="00F245E6" w:rsidRDefault="008D5B46" w:rsidP="00305183">
            <w:pPr>
              <w:rPr>
                <w:rFonts w:cs="Calibri Light"/>
              </w:rPr>
            </w:pPr>
            <w:r w:rsidRPr="00F245E6">
              <w:rPr>
                <w:rFonts w:cs="Calibri Light"/>
              </w:rPr>
              <w:t>mögl.</w:t>
            </w:r>
          </w:p>
          <w:p w14:paraId="7EA8F6F3" w14:textId="77777777" w:rsidR="008D5B46" w:rsidRPr="00F245E6" w:rsidRDefault="008D5B46" w:rsidP="00305183">
            <w:pPr>
              <w:jc w:val="center"/>
              <w:rPr>
                <w:rFonts w:cs="Calibri Light"/>
                <w:b/>
              </w:rPr>
            </w:pPr>
            <w:r w:rsidRPr="00F245E6">
              <w:rPr>
                <w:rFonts w:cs="Calibri Light"/>
                <w:b/>
              </w:rPr>
              <w:t>2 (K)</w:t>
            </w:r>
          </w:p>
        </w:tc>
        <w:tc>
          <w:tcPr>
            <w:tcW w:w="827" w:type="dxa"/>
            <w:vMerge w:val="restart"/>
          </w:tcPr>
          <w:p w14:paraId="3316BEF7" w14:textId="77777777" w:rsidR="008D5B46" w:rsidRPr="00F245E6" w:rsidRDefault="008D5B46" w:rsidP="00305183">
            <w:pPr>
              <w:rPr>
                <w:rFonts w:cs="Calibri Light"/>
              </w:rPr>
            </w:pPr>
            <w:r w:rsidRPr="00F245E6">
              <w:rPr>
                <w:rFonts w:cs="Calibri Light"/>
              </w:rPr>
              <w:t>tats.</w:t>
            </w:r>
          </w:p>
          <w:p w14:paraId="0AA8D8C9" w14:textId="77777777" w:rsidR="008D5B46" w:rsidRPr="00F245E6" w:rsidRDefault="008D5B46" w:rsidP="00305183">
            <w:pPr>
              <w:jc w:val="center"/>
              <w:rPr>
                <w:rFonts w:cs="Calibri Light"/>
                <w:b/>
              </w:rPr>
            </w:pPr>
          </w:p>
        </w:tc>
      </w:tr>
      <w:tr w:rsidR="008D5B46" w:rsidRPr="00F245E6" w14:paraId="481F0773" w14:textId="77777777" w:rsidTr="00117FAC">
        <w:tc>
          <w:tcPr>
            <w:tcW w:w="988" w:type="dxa"/>
          </w:tcPr>
          <w:p w14:paraId="00C47441" w14:textId="77777777" w:rsidR="008D5B46" w:rsidRPr="00F245E6" w:rsidRDefault="008D5B46" w:rsidP="00305183">
            <w:pPr>
              <w:rPr>
                <w:rFonts w:cs="Calibri Light"/>
              </w:rPr>
            </w:pPr>
          </w:p>
        </w:tc>
        <w:tc>
          <w:tcPr>
            <w:tcW w:w="6645" w:type="dxa"/>
          </w:tcPr>
          <w:p w14:paraId="0BACA042" w14:textId="77777777" w:rsidR="008D5B46" w:rsidRPr="00F245E6" w:rsidRDefault="008D5B46" w:rsidP="00305183">
            <w:pPr>
              <w:rPr>
                <w:rFonts w:cs="Calibri Light"/>
                <w:color w:val="C00000"/>
              </w:rPr>
            </w:pPr>
          </w:p>
        </w:tc>
        <w:tc>
          <w:tcPr>
            <w:tcW w:w="827" w:type="dxa"/>
            <w:vMerge/>
          </w:tcPr>
          <w:p w14:paraId="788CB1C1" w14:textId="77777777" w:rsidR="008D5B46" w:rsidRPr="00F245E6" w:rsidRDefault="008D5B46" w:rsidP="00305183">
            <w:pPr>
              <w:rPr>
                <w:rFonts w:cs="Calibri Light"/>
              </w:rPr>
            </w:pPr>
          </w:p>
        </w:tc>
        <w:tc>
          <w:tcPr>
            <w:tcW w:w="827" w:type="dxa"/>
            <w:vMerge/>
          </w:tcPr>
          <w:p w14:paraId="488C4424" w14:textId="77777777" w:rsidR="008D5B46" w:rsidRPr="00F245E6" w:rsidRDefault="008D5B46" w:rsidP="00305183">
            <w:pPr>
              <w:rPr>
                <w:rFonts w:cs="Calibri Light"/>
              </w:rPr>
            </w:pPr>
          </w:p>
        </w:tc>
      </w:tr>
    </w:tbl>
    <w:p w14:paraId="696D8F9B"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45EE4" w:rsidRPr="00F245E6" w14:paraId="1A1053B0" w14:textId="77777777" w:rsidTr="00117FAC">
        <w:tc>
          <w:tcPr>
            <w:tcW w:w="988" w:type="dxa"/>
          </w:tcPr>
          <w:p w14:paraId="2B2B1C6E" w14:textId="77777777" w:rsidR="00C45EE4" w:rsidRPr="00F245E6" w:rsidRDefault="00C45EE4" w:rsidP="00305183">
            <w:pPr>
              <w:rPr>
                <w:rFonts w:cs="Calibri Light"/>
              </w:rPr>
            </w:pPr>
            <w:r w:rsidRPr="00F245E6">
              <w:rPr>
                <w:rFonts w:cs="Calibri Light"/>
              </w:rPr>
              <w:t>H.4.3.a</w:t>
            </w:r>
          </w:p>
        </w:tc>
        <w:tc>
          <w:tcPr>
            <w:tcW w:w="6645" w:type="dxa"/>
          </w:tcPr>
          <w:p w14:paraId="2FEE69C0" w14:textId="77777777" w:rsidR="00C45EE4" w:rsidRPr="00F245E6" w:rsidRDefault="00C45EE4" w:rsidP="00305183">
            <w:pPr>
              <w:rPr>
                <w:rFonts w:cs="Calibri Light"/>
              </w:rPr>
            </w:pPr>
            <w:r w:rsidRPr="00F245E6">
              <w:rPr>
                <w:rFonts w:cs="Calibri Light"/>
              </w:rPr>
              <w:t>Wurde die gelbe Gefahrenzone in den letzten 10 Jahren gehalten oder erweitert? (Keine Reduktion der Schutzkategorie durch Schutzbauten)</w:t>
            </w:r>
          </w:p>
          <w:p w14:paraId="685BB0A8" w14:textId="77777777" w:rsidR="00C45EE4" w:rsidRPr="00F245E6" w:rsidRDefault="00C45EE4" w:rsidP="00305183">
            <w:pPr>
              <w:rPr>
                <w:rFonts w:cs="Calibri Light"/>
              </w:rPr>
            </w:pPr>
            <w:r w:rsidRPr="00F245E6">
              <w:rPr>
                <w:rFonts w:cs="Calibri Light"/>
              </w:rPr>
              <w:t>(Ja = 1 Punkt)</w:t>
            </w:r>
          </w:p>
        </w:tc>
        <w:tc>
          <w:tcPr>
            <w:tcW w:w="827" w:type="dxa"/>
            <w:vMerge w:val="restart"/>
          </w:tcPr>
          <w:p w14:paraId="209508EE" w14:textId="77777777" w:rsidR="00C45EE4" w:rsidRPr="00F245E6" w:rsidRDefault="00C45EE4" w:rsidP="00305183">
            <w:pPr>
              <w:rPr>
                <w:rFonts w:cs="Calibri Light"/>
              </w:rPr>
            </w:pPr>
            <w:r w:rsidRPr="00F245E6">
              <w:rPr>
                <w:rFonts w:cs="Calibri Light"/>
              </w:rPr>
              <w:t>mögl.</w:t>
            </w:r>
          </w:p>
          <w:p w14:paraId="10845B85" w14:textId="77777777" w:rsidR="00C45EE4" w:rsidRPr="00F245E6" w:rsidRDefault="00C45EE4" w:rsidP="00305183">
            <w:pPr>
              <w:jc w:val="center"/>
              <w:rPr>
                <w:rFonts w:cs="Calibri Light"/>
                <w:b/>
              </w:rPr>
            </w:pPr>
            <w:r w:rsidRPr="00F245E6">
              <w:rPr>
                <w:rFonts w:cs="Calibri Light"/>
                <w:b/>
              </w:rPr>
              <w:t>1 (K)</w:t>
            </w:r>
          </w:p>
        </w:tc>
        <w:tc>
          <w:tcPr>
            <w:tcW w:w="827" w:type="dxa"/>
            <w:vMerge w:val="restart"/>
          </w:tcPr>
          <w:p w14:paraId="40B7B49D" w14:textId="77777777" w:rsidR="00C45EE4" w:rsidRPr="00F245E6" w:rsidRDefault="00C45EE4" w:rsidP="00305183">
            <w:pPr>
              <w:rPr>
                <w:rFonts w:cs="Calibri Light"/>
              </w:rPr>
            </w:pPr>
            <w:r w:rsidRPr="00F245E6">
              <w:rPr>
                <w:rFonts w:cs="Calibri Light"/>
              </w:rPr>
              <w:t>tats.</w:t>
            </w:r>
          </w:p>
          <w:p w14:paraId="6298C6D2" w14:textId="77777777" w:rsidR="00C45EE4" w:rsidRPr="00F245E6" w:rsidRDefault="00C45EE4" w:rsidP="00305183">
            <w:pPr>
              <w:jc w:val="center"/>
              <w:rPr>
                <w:rFonts w:cs="Calibri Light"/>
                <w:b/>
              </w:rPr>
            </w:pPr>
          </w:p>
        </w:tc>
      </w:tr>
      <w:tr w:rsidR="00C45EE4" w:rsidRPr="00F245E6" w14:paraId="11BC99EC" w14:textId="77777777" w:rsidTr="00117FAC">
        <w:tc>
          <w:tcPr>
            <w:tcW w:w="988" w:type="dxa"/>
          </w:tcPr>
          <w:p w14:paraId="7F6741E7" w14:textId="77777777" w:rsidR="00C45EE4" w:rsidRPr="00F245E6" w:rsidRDefault="00C45EE4" w:rsidP="00305183">
            <w:pPr>
              <w:rPr>
                <w:rFonts w:cs="Calibri Light"/>
              </w:rPr>
            </w:pPr>
          </w:p>
        </w:tc>
        <w:tc>
          <w:tcPr>
            <w:tcW w:w="6645" w:type="dxa"/>
          </w:tcPr>
          <w:p w14:paraId="3758393F" w14:textId="77777777" w:rsidR="00C45EE4" w:rsidRPr="00F245E6" w:rsidRDefault="00C45EE4" w:rsidP="00305183">
            <w:pPr>
              <w:rPr>
                <w:rFonts w:cs="Calibri Light"/>
                <w:color w:val="C00000"/>
              </w:rPr>
            </w:pPr>
          </w:p>
        </w:tc>
        <w:tc>
          <w:tcPr>
            <w:tcW w:w="827" w:type="dxa"/>
            <w:vMerge/>
          </w:tcPr>
          <w:p w14:paraId="4E990951" w14:textId="77777777" w:rsidR="00C45EE4" w:rsidRPr="00F245E6" w:rsidRDefault="00C45EE4" w:rsidP="00305183">
            <w:pPr>
              <w:rPr>
                <w:rFonts w:cs="Calibri Light"/>
              </w:rPr>
            </w:pPr>
          </w:p>
        </w:tc>
        <w:tc>
          <w:tcPr>
            <w:tcW w:w="827" w:type="dxa"/>
            <w:vMerge/>
          </w:tcPr>
          <w:p w14:paraId="600743B0" w14:textId="77777777" w:rsidR="00C45EE4" w:rsidRPr="00F245E6" w:rsidRDefault="00C45EE4" w:rsidP="00305183">
            <w:pPr>
              <w:rPr>
                <w:rFonts w:cs="Calibri Light"/>
              </w:rPr>
            </w:pPr>
          </w:p>
        </w:tc>
      </w:tr>
    </w:tbl>
    <w:p w14:paraId="0B69A431"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45EE4" w:rsidRPr="00F245E6" w14:paraId="118025A9" w14:textId="77777777" w:rsidTr="00117FAC">
        <w:tc>
          <w:tcPr>
            <w:tcW w:w="988" w:type="dxa"/>
          </w:tcPr>
          <w:p w14:paraId="6ECC9AC7" w14:textId="77777777" w:rsidR="00C45EE4" w:rsidRPr="00F245E6" w:rsidRDefault="00C45EE4" w:rsidP="00305183">
            <w:pPr>
              <w:rPr>
                <w:rFonts w:cs="Calibri Light"/>
              </w:rPr>
            </w:pPr>
            <w:r w:rsidRPr="00F245E6">
              <w:rPr>
                <w:rFonts w:cs="Calibri Light"/>
              </w:rPr>
              <w:t>H.4.3.b</w:t>
            </w:r>
          </w:p>
        </w:tc>
        <w:tc>
          <w:tcPr>
            <w:tcW w:w="6645" w:type="dxa"/>
          </w:tcPr>
          <w:p w14:paraId="3A5AC03A" w14:textId="77777777" w:rsidR="00C45EE4" w:rsidRPr="00F245E6" w:rsidRDefault="00C45EE4" w:rsidP="00305183">
            <w:pPr>
              <w:rPr>
                <w:rFonts w:cs="Calibri Light"/>
              </w:rPr>
            </w:pPr>
            <w:r w:rsidRPr="00F245E6">
              <w:rPr>
                <w:rFonts w:cs="Calibri Light"/>
              </w:rPr>
              <w:t>Wurden in der gelben Gefahrenzone in den letzten 10 Jahren keine neuen Gebäude errichtet?</w:t>
            </w:r>
          </w:p>
          <w:p w14:paraId="468D3554" w14:textId="77777777" w:rsidR="00C45EE4" w:rsidRPr="00F245E6" w:rsidRDefault="00C45EE4" w:rsidP="00305183">
            <w:pPr>
              <w:rPr>
                <w:rFonts w:cs="Calibri Light"/>
              </w:rPr>
            </w:pPr>
            <w:r w:rsidRPr="00F245E6">
              <w:rPr>
                <w:rFonts w:cs="Calibri Light"/>
              </w:rPr>
              <w:t>(Ja = 2 Punkte)</w:t>
            </w:r>
          </w:p>
        </w:tc>
        <w:tc>
          <w:tcPr>
            <w:tcW w:w="827" w:type="dxa"/>
            <w:vMerge w:val="restart"/>
          </w:tcPr>
          <w:p w14:paraId="3243C390" w14:textId="77777777" w:rsidR="00C45EE4" w:rsidRPr="00F245E6" w:rsidRDefault="00C45EE4" w:rsidP="00305183">
            <w:pPr>
              <w:rPr>
                <w:rFonts w:cs="Calibri Light"/>
              </w:rPr>
            </w:pPr>
            <w:r w:rsidRPr="00F245E6">
              <w:rPr>
                <w:rFonts w:cs="Calibri Light"/>
              </w:rPr>
              <w:t>mögl.</w:t>
            </w:r>
          </w:p>
          <w:p w14:paraId="6CB2424D" w14:textId="77777777" w:rsidR="00C45EE4" w:rsidRPr="00F245E6" w:rsidRDefault="00C45EE4" w:rsidP="00305183">
            <w:pPr>
              <w:jc w:val="center"/>
              <w:rPr>
                <w:rFonts w:cs="Calibri Light"/>
                <w:b/>
              </w:rPr>
            </w:pPr>
            <w:r w:rsidRPr="00F245E6">
              <w:rPr>
                <w:rFonts w:cs="Calibri Light"/>
                <w:b/>
              </w:rPr>
              <w:t>2 (K)</w:t>
            </w:r>
          </w:p>
        </w:tc>
        <w:tc>
          <w:tcPr>
            <w:tcW w:w="827" w:type="dxa"/>
            <w:vMerge w:val="restart"/>
          </w:tcPr>
          <w:p w14:paraId="0DA67FC2" w14:textId="77777777" w:rsidR="00C45EE4" w:rsidRPr="00F245E6" w:rsidRDefault="00C45EE4" w:rsidP="00305183">
            <w:pPr>
              <w:rPr>
                <w:rFonts w:cs="Calibri Light"/>
              </w:rPr>
            </w:pPr>
            <w:r w:rsidRPr="00F245E6">
              <w:rPr>
                <w:rFonts w:cs="Calibri Light"/>
              </w:rPr>
              <w:t>tats.</w:t>
            </w:r>
          </w:p>
          <w:p w14:paraId="477FEBA6" w14:textId="77777777" w:rsidR="00C45EE4" w:rsidRPr="00F245E6" w:rsidRDefault="00C45EE4" w:rsidP="00305183">
            <w:pPr>
              <w:jc w:val="center"/>
              <w:rPr>
                <w:rFonts w:cs="Calibri Light"/>
                <w:b/>
              </w:rPr>
            </w:pPr>
          </w:p>
        </w:tc>
      </w:tr>
      <w:tr w:rsidR="00C45EE4" w:rsidRPr="00F245E6" w14:paraId="5A460DA2" w14:textId="77777777" w:rsidTr="00117FAC">
        <w:tc>
          <w:tcPr>
            <w:tcW w:w="988" w:type="dxa"/>
          </w:tcPr>
          <w:p w14:paraId="7C317C83" w14:textId="77777777" w:rsidR="00C45EE4" w:rsidRPr="00F245E6" w:rsidRDefault="00C45EE4" w:rsidP="00305183">
            <w:pPr>
              <w:rPr>
                <w:rFonts w:cs="Calibri Light"/>
              </w:rPr>
            </w:pPr>
          </w:p>
        </w:tc>
        <w:tc>
          <w:tcPr>
            <w:tcW w:w="6645" w:type="dxa"/>
          </w:tcPr>
          <w:p w14:paraId="1182AFAB" w14:textId="77777777" w:rsidR="00C45EE4" w:rsidRPr="00F245E6" w:rsidRDefault="00C45EE4" w:rsidP="00305183">
            <w:pPr>
              <w:rPr>
                <w:rFonts w:cs="Calibri Light"/>
                <w:color w:val="C00000"/>
              </w:rPr>
            </w:pPr>
          </w:p>
        </w:tc>
        <w:tc>
          <w:tcPr>
            <w:tcW w:w="827" w:type="dxa"/>
            <w:vMerge/>
          </w:tcPr>
          <w:p w14:paraId="5D99F32F" w14:textId="77777777" w:rsidR="00C45EE4" w:rsidRPr="00F245E6" w:rsidRDefault="00C45EE4" w:rsidP="00305183">
            <w:pPr>
              <w:rPr>
                <w:rFonts w:cs="Calibri Light"/>
              </w:rPr>
            </w:pPr>
          </w:p>
        </w:tc>
        <w:tc>
          <w:tcPr>
            <w:tcW w:w="827" w:type="dxa"/>
            <w:vMerge/>
          </w:tcPr>
          <w:p w14:paraId="76133786" w14:textId="77777777" w:rsidR="00C45EE4" w:rsidRPr="00F245E6" w:rsidRDefault="00C45EE4" w:rsidP="00305183">
            <w:pPr>
              <w:rPr>
                <w:rFonts w:cs="Calibri Light"/>
              </w:rPr>
            </w:pPr>
          </w:p>
        </w:tc>
      </w:tr>
    </w:tbl>
    <w:p w14:paraId="4C85E6BA"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4"/>
        <w:gridCol w:w="827"/>
        <w:gridCol w:w="828"/>
      </w:tblGrid>
      <w:tr w:rsidR="00C45EE4" w:rsidRPr="00F245E6" w14:paraId="2A933591" w14:textId="77777777" w:rsidTr="00117FAC">
        <w:tc>
          <w:tcPr>
            <w:tcW w:w="988" w:type="dxa"/>
          </w:tcPr>
          <w:p w14:paraId="47F15678" w14:textId="77777777" w:rsidR="00C45EE4" w:rsidRPr="00F245E6" w:rsidRDefault="00C45EE4" w:rsidP="00305183">
            <w:pPr>
              <w:rPr>
                <w:rFonts w:cs="Calibri Light"/>
              </w:rPr>
            </w:pPr>
            <w:r w:rsidRPr="00F245E6">
              <w:rPr>
                <w:rFonts w:cs="Calibri Light"/>
              </w:rPr>
              <w:t>H.4.3.c</w:t>
            </w:r>
          </w:p>
        </w:tc>
        <w:tc>
          <w:tcPr>
            <w:tcW w:w="6644" w:type="dxa"/>
          </w:tcPr>
          <w:p w14:paraId="108F1ED3" w14:textId="77777777" w:rsidR="00C45EE4" w:rsidRPr="00F245E6" w:rsidRDefault="00C45EE4" w:rsidP="00305183">
            <w:pPr>
              <w:rPr>
                <w:rFonts w:cs="Calibri Light"/>
              </w:rPr>
            </w:pPr>
            <w:r w:rsidRPr="00F245E6">
              <w:rPr>
                <w:rFonts w:cs="Calibri Light"/>
              </w:rPr>
              <w:t>Wurde die rote Gefahrenzone in den letzten 10 Jahren gehalten oder erweitert? (Keine Reduktion der Schutzkategorie durch Schutzbauten)</w:t>
            </w:r>
          </w:p>
          <w:p w14:paraId="5D9E4756" w14:textId="77777777" w:rsidR="00C45EE4" w:rsidRPr="00F245E6" w:rsidRDefault="00C45EE4" w:rsidP="00305183">
            <w:pPr>
              <w:rPr>
                <w:rFonts w:cs="Calibri Light"/>
              </w:rPr>
            </w:pPr>
            <w:r w:rsidRPr="00F245E6">
              <w:rPr>
                <w:rFonts w:cs="Calibri Light"/>
              </w:rPr>
              <w:t>(Ja = 1 Punkt)</w:t>
            </w:r>
          </w:p>
        </w:tc>
        <w:tc>
          <w:tcPr>
            <w:tcW w:w="827" w:type="dxa"/>
            <w:vMerge w:val="restart"/>
          </w:tcPr>
          <w:p w14:paraId="1C23A169" w14:textId="77777777" w:rsidR="00C45EE4" w:rsidRPr="00F245E6" w:rsidRDefault="00C45EE4" w:rsidP="00305183">
            <w:pPr>
              <w:rPr>
                <w:rFonts w:cs="Calibri Light"/>
              </w:rPr>
            </w:pPr>
            <w:r w:rsidRPr="00F245E6">
              <w:rPr>
                <w:rFonts w:cs="Calibri Light"/>
              </w:rPr>
              <w:t>mögl.</w:t>
            </w:r>
          </w:p>
          <w:p w14:paraId="1DF3F397" w14:textId="77777777" w:rsidR="00C45EE4" w:rsidRPr="00F245E6" w:rsidRDefault="00C45EE4" w:rsidP="00305183">
            <w:pPr>
              <w:jc w:val="center"/>
              <w:rPr>
                <w:rFonts w:cs="Calibri Light"/>
                <w:b/>
              </w:rPr>
            </w:pPr>
            <w:r w:rsidRPr="00F245E6">
              <w:rPr>
                <w:rFonts w:cs="Calibri Light"/>
                <w:b/>
              </w:rPr>
              <w:t>1 (K)</w:t>
            </w:r>
          </w:p>
        </w:tc>
        <w:tc>
          <w:tcPr>
            <w:tcW w:w="828" w:type="dxa"/>
            <w:vMerge w:val="restart"/>
          </w:tcPr>
          <w:p w14:paraId="32D4B568" w14:textId="77777777" w:rsidR="00C45EE4" w:rsidRPr="00F245E6" w:rsidRDefault="00C45EE4" w:rsidP="00305183">
            <w:pPr>
              <w:rPr>
                <w:rFonts w:cs="Calibri Light"/>
              </w:rPr>
            </w:pPr>
            <w:r w:rsidRPr="00F245E6">
              <w:rPr>
                <w:rFonts w:cs="Calibri Light"/>
              </w:rPr>
              <w:t>tats.</w:t>
            </w:r>
          </w:p>
          <w:p w14:paraId="2540308C" w14:textId="77777777" w:rsidR="00C45EE4" w:rsidRPr="00F245E6" w:rsidRDefault="00C45EE4" w:rsidP="00305183">
            <w:pPr>
              <w:jc w:val="center"/>
              <w:rPr>
                <w:rFonts w:cs="Calibri Light"/>
                <w:b/>
              </w:rPr>
            </w:pPr>
          </w:p>
        </w:tc>
      </w:tr>
      <w:tr w:rsidR="00C45EE4" w:rsidRPr="00F245E6" w14:paraId="6065A182" w14:textId="77777777" w:rsidTr="00117FAC">
        <w:tc>
          <w:tcPr>
            <w:tcW w:w="988" w:type="dxa"/>
          </w:tcPr>
          <w:p w14:paraId="6C7AB2D2" w14:textId="77777777" w:rsidR="00C45EE4" w:rsidRPr="00F245E6" w:rsidRDefault="00C45EE4" w:rsidP="00305183">
            <w:pPr>
              <w:rPr>
                <w:rFonts w:cs="Calibri Light"/>
              </w:rPr>
            </w:pPr>
          </w:p>
        </w:tc>
        <w:tc>
          <w:tcPr>
            <w:tcW w:w="6644" w:type="dxa"/>
          </w:tcPr>
          <w:p w14:paraId="3A2B1681" w14:textId="77777777" w:rsidR="00C45EE4" w:rsidRPr="00F245E6" w:rsidRDefault="00C45EE4" w:rsidP="00305183">
            <w:pPr>
              <w:rPr>
                <w:rFonts w:cs="Calibri Light"/>
                <w:color w:val="C00000"/>
              </w:rPr>
            </w:pPr>
          </w:p>
        </w:tc>
        <w:tc>
          <w:tcPr>
            <w:tcW w:w="827" w:type="dxa"/>
            <w:vMerge/>
          </w:tcPr>
          <w:p w14:paraId="220B2237" w14:textId="77777777" w:rsidR="00C45EE4" w:rsidRPr="00F245E6" w:rsidRDefault="00C45EE4" w:rsidP="00305183">
            <w:pPr>
              <w:rPr>
                <w:rFonts w:cs="Calibri Light"/>
              </w:rPr>
            </w:pPr>
          </w:p>
        </w:tc>
        <w:tc>
          <w:tcPr>
            <w:tcW w:w="828" w:type="dxa"/>
            <w:vMerge/>
          </w:tcPr>
          <w:p w14:paraId="202C592C" w14:textId="77777777" w:rsidR="00C45EE4" w:rsidRPr="00F245E6" w:rsidRDefault="00C45EE4" w:rsidP="00305183">
            <w:pPr>
              <w:rPr>
                <w:rFonts w:cs="Calibri Light"/>
              </w:rPr>
            </w:pPr>
          </w:p>
        </w:tc>
      </w:tr>
    </w:tbl>
    <w:p w14:paraId="35F1DEBB"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45EE4" w:rsidRPr="00F245E6" w14:paraId="109AECF4" w14:textId="77777777" w:rsidTr="00117FAC">
        <w:tc>
          <w:tcPr>
            <w:tcW w:w="988" w:type="dxa"/>
          </w:tcPr>
          <w:p w14:paraId="1AFA71FE" w14:textId="77777777" w:rsidR="00C45EE4" w:rsidRPr="00F245E6" w:rsidRDefault="00C45EE4" w:rsidP="00305183">
            <w:pPr>
              <w:rPr>
                <w:rFonts w:cs="Calibri Light"/>
              </w:rPr>
            </w:pPr>
            <w:r w:rsidRPr="00F245E6">
              <w:rPr>
                <w:rFonts w:cs="Calibri Light"/>
              </w:rPr>
              <w:t>H.4.3.d</w:t>
            </w:r>
          </w:p>
        </w:tc>
        <w:tc>
          <w:tcPr>
            <w:tcW w:w="6645" w:type="dxa"/>
          </w:tcPr>
          <w:p w14:paraId="14F3F0BF" w14:textId="77777777" w:rsidR="00C45EE4" w:rsidRPr="00F245E6" w:rsidRDefault="00C45EE4" w:rsidP="00305183">
            <w:pPr>
              <w:rPr>
                <w:rFonts w:cs="Calibri Light"/>
              </w:rPr>
            </w:pPr>
            <w:r w:rsidRPr="00F245E6">
              <w:rPr>
                <w:rFonts w:cs="Calibri Light"/>
              </w:rPr>
              <w:t>Wurden in der roten Gefahrenzone in den letzten 10 Jahren keine neuen Gebäude errichtet?</w:t>
            </w:r>
          </w:p>
          <w:p w14:paraId="6D679032" w14:textId="77777777" w:rsidR="00C45EE4" w:rsidRPr="00F245E6" w:rsidRDefault="00C45EE4" w:rsidP="00305183">
            <w:pPr>
              <w:rPr>
                <w:rFonts w:cs="Calibri Light"/>
              </w:rPr>
            </w:pPr>
            <w:r w:rsidRPr="00F245E6">
              <w:rPr>
                <w:rFonts w:cs="Calibri Light"/>
              </w:rPr>
              <w:t>(Ja = 2 Punkte)</w:t>
            </w:r>
          </w:p>
        </w:tc>
        <w:tc>
          <w:tcPr>
            <w:tcW w:w="827" w:type="dxa"/>
            <w:vMerge w:val="restart"/>
          </w:tcPr>
          <w:p w14:paraId="3913D2F0" w14:textId="77777777" w:rsidR="00C45EE4" w:rsidRPr="00F245E6" w:rsidRDefault="00C45EE4" w:rsidP="00305183">
            <w:pPr>
              <w:rPr>
                <w:rFonts w:cs="Calibri Light"/>
              </w:rPr>
            </w:pPr>
            <w:r w:rsidRPr="00F245E6">
              <w:rPr>
                <w:rFonts w:cs="Calibri Light"/>
              </w:rPr>
              <w:t>mögl.</w:t>
            </w:r>
          </w:p>
          <w:p w14:paraId="489015EE" w14:textId="77777777" w:rsidR="00C45EE4" w:rsidRPr="00F245E6" w:rsidRDefault="00C45EE4" w:rsidP="00305183">
            <w:pPr>
              <w:jc w:val="center"/>
              <w:rPr>
                <w:rFonts w:cs="Calibri Light"/>
                <w:b/>
              </w:rPr>
            </w:pPr>
            <w:r w:rsidRPr="00F245E6">
              <w:rPr>
                <w:rFonts w:cs="Calibri Light"/>
                <w:b/>
              </w:rPr>
              <w:t>2 (K)</w:t>
            </w:r>
          </w:p>
        </w:tc>
        <w:tc>
          <w:tcPr>
            <w:tcW w:w="827" w:type="dxa"/>
            <w:vMerge w:val="restart"/>
          </w:tcPr>
          <w:p w14:paraId="5AA63602" w14:textId="77777777" w:rsidR="00C45EE4" w:rsidRPr="00F245E6" w:rsidRDefault="00C45EE4" w:rsidP="00305183">
            <w:pPr>
              <w:rPr>
                <w:rFonts w:cs="Calibri Light"/>
              </w:rPr>
            </w:pPr>
            <w:r w:rsidRPr="00F245E6">
              <w:rPr>
                <w:rFonts w:cs="Calibri Light"/>
              </w:rPr>
              <w:t>tats.</w:t>
            </w:r>
          </w:p>
          <w:p w14:paraId="3572CFCE" w14:textId="77777777" w:rsidR="00C45EE4" w:rsidRPr="00F245E6" w:rsidRDefault="00C45EE4" w:rsidP="00305183">
            <w:pPr>
              <w:jc w:val="center"/>
              <w:rPr>
                <w:rFonts w:cs="Calibri Light"/>
                <w:b/>
              </w:rPr>
            </w:pPr>
          </w:p>
        </w:tc>
      </w:tr>
      <w:tr w:rsidR="00C45EE4" w:rsidRPr="00F245E6" w14:paraId="6D3BA192" w14:textId="77777777" w:rsidTr="00117FAC">
        <w:tc>
          <w:tcPr>
            <w:tcW w:w="988" w:type="dxa"/>
          </w:tcPr>
          <w:p w14:paraId="2280FB53" w14:textId="77777777" w:rsidR="00C45EE4" w:rsidRPr="00F245E6" w:rsidRDefault="00C45EE4" w:rsidP="00305183">
            <w:pPr>
              <w:rPr>
                <w:rFonts w:cs="Calibri Light"/>
              </w:rPr>
            </w:pPr>
          </w:p>
        </w:tc>
        <w:tc>
          <w:tcPr>
            <w:tcW w:w="6645" w:type="dxa"/>
          </w:tcPr>
          <w:p w14:paraId="493658D9" w14:textId="77777777" w:rsidR="00C45EE4" w:rsidRPr="00F245E6" w:rsidRDefault="00C45EE4" w:rsidP="00305183">
            <w:pPr>
              <w:rPr>
                <w:rFonts w:cs="Calibri Light"/>
                <w:color w:val="C00000"/>
              </w:rPr>
            </w:pPr>
          </w:p>
        </w:tc>
        <w:tc>
          <w:tcPr>
            <w:tcW w:w="827" w:type="dxa"/>
            <w:vMerge/>
          </w:tcPr>
          <w:p w14:paraId="44FB516D" w14:textId="77777777" w:rsidR="00C45EE4" w:rsidRPr="00F245E6" w:rsidRDefault="00C45EE4" w:rsidP="00305183">
            <w:pPr>
              <w:rPr>
                <w:rFonts w:cs="Calibri Light"/>
              </w:rPr>
            </w:pPr>
          </w:p>
        </w:tc>
        <w:tc>
          <w:tcPr>
            <w:tcW w:w="827" w:type="dxa"/>
            <w:vMerge/>
          </w:tcPr>
          <w:p w14:paraId="786F9F35" w14:textId="77777777" w:rsidR="00C45EE4" w:rsidRPr="00F245E6" w:rsidRDefault="00C45EE4" w:rsidP="00305183">
            <w:pPr>
              <w:rPr>
                <w:rFonts w:cs="Calibri Light"/>
              </w:rPr>
            </w:pPr>
          </w:p>
        </w:tc>
      </w:tr>
    </w:tbl>
    <w:p w14:paraId="23B25ED8"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45EE4" w:rsidRPr="00F245E6" w14:paraId="0899C697" w14:textId="77777777" w:rsidTr="00117FAC">
        <w:tc>
          <w:tcPr>
            <w:tcW w:w="988" w:type="dxa"/>
          </w:tcPr>
          <w:p w14:paraId="0CED413D" w14:textId="77777777" w:rsidR="00C45EE4" w:rsidRPr="00F245E6" w:rsidRDefault="00C45EE4" w:rsidP="00305183">
            <w:pPr>
              <w:rPr>
                <w:rFonts w:cs="Calibri Light"/>
              </w:rPr>
            </w:pPr>
            <w:r w:rsidRPr="00F245E6">
              <w:rPr>
                <w:rFonts w:cs="Calibri Light"/>
              </w:rPr>
              <w:t>H.3.2.a</w:t>
            </w:r>
          </w:p>
        </w:tc>
        <w:tc>
          <w:tcPr>
            <w:tcW w:w="6645" w:type="dxa"/>
          </w:tcPr>
          <w:p w14:paraId="04EC808E" w14:textId="2330D8DF" w:rsidR="00C45EE4" w:rsidRPr="00F245E6" w:rsidRDefault="00C45EE4" w:rsidP="00305183">
            <w:pPr>
              <w:rPr>
                <w:rFonts w:cs="Calibri Light"/>
              </w:rPr>
            </w:pPr>
            <w:r w:rsidRPr="00F245E6">
              <w:rPr>
                <w:rFonts w:cs="Calibri Light"/>
              </w:rPr>
              <w:t xml:space="preserve">Gibt es ein Konzept zur Festlegung von Blauen Zonen als potentielle </w:t>
            </w:r>
            <w:proofErr w:type="spellStart"/>
            <w:r w:rsidRPr="00F245E6">
              <w:rPr>
                <w:rFonts w:cs="Calibri Light"/>
              </w:rPr>
              <w:t>Flutungsgebiete</w:t>
            </w:r>
            <w:proofErr w:type="spellEnd"/>
            <w:r w:rsidRPr="00F245E6">
              <w:rPr>
                <w:rFonts w:cs="Calibri Light"/>
              </w:rPr>
              <w:t xml:space="preserve"> bei Hochwasser? Darstellung im Plan M</w:t>
            </w:r>
            <w:r w:rsidR="00A359BE">
              <w:rPr>
                <w:rFonts w:cs="Calibri Light"/>
              </w:rPr>
              <w:t xml:space="preserve"> </w:t>
            </w:r>
            <w:r w:rsidRPr="00F245E6">
              <w:rPr>
                <w:rFonts w:cs="Calibri Light"/>
              </w:rPr>
              <w:t>1:5000.</w:t>
            </w:r>
          </w:p>
          <w:p w14:paraId="000C6E54" w14:textId="77777777" w:rsidR="00C45EE4" w:rsidRPr="00F245E6" w:rsidRDefault="00C45EE4" w:rsidP="00305183">
            <w:pPr>
              <w:rPr>
                <w:rFonts w:cs="Calibri Light"/>
              </w:rPr>
            </w:pPr>
            <w:r w:rsidRPr="00F245E6">
              <w:rPr>
                <w:rFonts w:cs="Calibri Light"/>
              </w:rPr>
              <w:t>(Ja =2 Punkte)</w:t>
            </w:r>
          </w:p>
        </w:tc>
        <w:tc>
          <w:tcPr>
            <w:tcW w:w="827" w:type="dxa"/>
            <w:vMerge w:val="restart"/>
          </w:tcPr>
          <w:p w14:paraId="77F13C77" w14:textId="77777777" w:rsidR="00C45EE4" w:rsidRPr="00F245E6" w:rsidRDefault="00C45EE4" w:rsidP="00305183">
            <w:pPr>
              <w:rPr>
                <w:rFonts w:cs="Calibri Light"/>
              </w:rPr>
            </w:pPr>
            <w:r w:rsidRPr="00F245E6">
              <w:rPr>
                <w:rFonts w:cs="Calibri Light"/>
              </w:rPr>
              <w:t>mögl.</w:t>
            </w:r>
          </w:p>
          <w:p w14:paraId="7CA9AB06" w14:textId="77777777" w:rsidR="00C45EE4" w:rsidRPr="00F245E6" w:rsidRDefault="00C45EE4" w:rsidP="00305183">
            <w:pPr>
              <w:jc w:val="center"/>
              <w:rPr>
                <w:rFonts w:cs="Calibri Light"/>
                <w:b/>
              </w:rPr>
            </w:pPr>
            <w:r w:rsidRPr="00F245E6">
              <w:rPr>
                <w:rFonts w:cs="Calibri Light"/>
                <w:b/>
              </w:rPr>
              <w:t>2 (K)</w:t>
            </w:r>
          </w:p>
        </w:tc>
        <w:tc>
          <w:tcPr>
            <w:tcW w:w="827" w:type="dxa"/>
            <w:vMerge w:val="restart"/>
          </w:tcPr>
          <w:p w14:paraId="1412EE28" w14:textId="77777777" w:rsidR="00C45EE4" w:rsidRPr="00F245E6" w:rsidRDefault="00C45EE4" w:rsidP="00305183">
            <w:pPr>
              <w:rPr>
                <w:rFonts w:cs="Calibri Light"/>
              </w:rPr>
            </w:pPr>
            <w:r w:rsidRPr="00F245E6">
              <w:rPr>
                <w:rFonts w:cs="Calibri Light"/>
              </w:rPr>
              <w:t>tats.</w:t>
            </w:r>
          </w:p>
          <w:p w14:paraId="35473A71" w14:textId="77777777" w:rsidR="00C45EE4" w:rsidRPr="00F245E6" w:rsidRDefault="00C45EE4" w:rsidP="00305183">
            <w:pPr>
              <w:jc w:val="center"/>
              <w:rPr>
                <w:rFonts w:cs="Calibri Light"/>
                <w:b/>
              </w:rPr>
            </w:pPr>
          </w:p>
        </w:tc>
      </w:tr>
      <w:tr w:rsidR="00C45EE4" w:rsidRPr="00F245E6" w14:paraId="57423670" w14:textId="77777777" w:rsidTr="00117FAC">
        <w:tc>
          <w:tcPr>
            <w:tcW w:w="988" w:type="dxa"/>
          </w:tcPr>
          <w:p w14:paraId="0E64318D" w14:textId="77777777" w:rsidR="00C45EE4" w:rsidRPr="00F245E6" w:rsidRDefault="00C45EE4" w:rsidP="00305183">
            <w:pPr>
              <w:rPr>
                <w:rFonts w:cs="Calibri Light"/>
              </w:rPr>
            </w:pPr>
          </w:p>
        </w:tc>
        <w:tc>
          <w:tcPr>
            <w:tcW w:w="6645" w:type="dxa"/>
          </w:tcPr>
          <w:p w14:paraId="34CDA585" w14:textId="77777777" w:rsidR="00C45EE4" w:rsidRPr="00F245E6" w:rsidRDefault="00C45EE4" w:rsidP="00305183">
            <w:pPr>
              <w:rPr>
                <w:rFonts w:cs="Calibri Light"/>
                <w:color w:val="C00000"/>
              </w:rPr>
            </w:pPr>
          </w:p>
        </w:tc>
        <w:tc>
          <w:tcPr>
            <w:tcW w:w="827" w:type="dxa"/>
            <w:vMerge/>
          </w:tcPr>
          <w:p w14:paraId="5053BB1A" w14:textId="77777777" w:rsidR="00C45EE4" w:rsidRPr="00F245E6" w:rsidRDefault="00C45EE4" w:rsidP="00305183">
            <w:pPr>
              <w:rPr>
                <w:rFonts w:cs="Calibri Light"/>
              </w:rPr>
            </w:pPr>
          </w:p>
        </w:tc>
        <w:tc>
          <w:tcPr>
            <w:tcW w:w="827" w:type="dxa"/>
            <w:vMerge/>
          </w:tcPr>
          <w:p w14:paraId="373DC1D7" w14:textId="77777777" w:rsidR="00C45EE4" w:rsidRPr="00F245E6" w:rsidRDefault="00C45EE4" w:rsidP="00305183">
            <w:pPr>
              <w:rPr>
                <w:rFonts w:cs="Calibri Light"/>
              </w:rPr>
            </w:pPr>
          </w:p>
        </w:tc>
      </w:tr>
    </w:tbl>
    <w:p w14:paraId="222F3EA8"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C45EE4" w:rsidRPr="00F245E6" w14:paraId="3310D075" w14:textId="77777777" w:rsidTr="00117FAC">
        <w:tc>
          <w:tcPr>
            <w:tcW w:w="988" w:type="dxa"/>
          </w:tcPr>
          <w:p w14:paraId="09836FF4" w14:textId="77777777" w:rsidR="00C45EE4" w:rsidRPr="00F245E6" w:rsidRDefault="00C45EE4" w:rsidP="00305183">
            <w:pPr>
              <w:rPr>
                <w:rFonts w:cs="Calibri Light"/>
              </w:rPr>
            </w:pPr>
            <w:r w:rsidRPr="00F245E6">
              <w:rPr>
                <w:rFonts w:cs="Calibri Light"/>
              </w:rPr>
              <w:t>H.3.2.b</w:t>
            </w:r>
          </w:p>
        </w:tc>
        <w:tc>
          <w:tcPr>
            <w:tcW w:w="6646" w:type="dxa"/>
          </w:tcPr>
          <w:p w14:paraId="126A8A9B" w14:textId="23FCA4BA" w:rsidR="00C45EE4" w:rsidRPr="00F245E6" w:rsidRDefault="00C45EE4" w:rsidP="00305183">
            <w:pPr>
              <w:rPr>
                <w:rFonts w:cs="Calibri Light"/>
              </w:rPr>
            </w:pPr>
            <w:r w:rsidRPr="00F245E6">
              <w:rPr>
                <w:rFonts w:cs="Calibri Light"/>
              </w:rPr>
              <w:t>Gibt es ein Konzept zur Festlegung von Weißen Zonen („Urwaldgebiet“) mit absolutem Bau- und Veränderungsverbot (Jagd ist möglich) als Ausgleichsflächen für die zunehmende Bebauung und Sicherungsmaßnahmen im Gemeindegebiet? Darstellung im Plan M</w:t>
            </w:r>
            <w:r w:rsidR="00A359BE">
              <w:rPr>
                <w:rFonts w:cs="Calibri Light"/>
              </w:rPr>
              <w:t xml:space="preserve"> </w:t>
            </w:r>
            <w:r w:rsidRPr="00F245E6">
              <w:rPr>
                <w:rFonts w:cs="Calibri Light"/>
              </w:rPr>
              <w:t xml:space="preserve">1:5000. </w:t>
            </w:r>
          </w:p>
          <w:p w14:paraId="1C54212C" w14:textId="77777777" w:rsidR="00C45EE4" w:rsidRPr="00F245E6" w:rsidRDefault="00C45EE4" w:rsidP="00305183">
            <w:pPr>
              <w:rPr>
                <w:rFonts w:cs="Calibri Light"/>
              </w:rPr>
            </w:pPr>
            <w:r w:rsidRPr="00F245E6">
              <w:rPr>
                <w:rFonts w:cs="Calibri Light"/>
              </w:rPr>
              <w:t>(Ja = 2 Punkte)</w:t>
            </w:r>
          </w:p>
        </w:tc>
        <w:tc>
          <w:tcPr>
            <w:tcW w:w="826" w:type="dxa"/>
            <w:vMerge w:val="restart"/>
          </w:tcPr>
          <w:p w14:paraId="628945B0" w14:textId="77777777" w:rsidR="00C45EE4" w:rsidRPr="00F245E6" w:rsidRDefault="00C45EE4" w:rsidP="00305183">
            <w:pPr>
              <w:rPr>
                <w:rFonts w:cs="Calibri Light"/>
              </w:rPr>
            </w:pPr>
            <w:r w:rsidRPr="00F245E6">
              <w:rPr>
                <w:rFonts w:cs="Calibri Light"/>
              </w:rPr>
              <w:t>mögl.</w:t>
            </w:r>
          </w:p>
          <w:p w14:paraId="47434D53" w14:textId="77777777" w:rsidR="00C45EE4" w:rsidRPr="00F245E6" w:rsidRDefault="00C45EE4" w:rsidP="00305183">
            <w:pPr>
              <w:jc w:val="center"/>
              <w:rPr>
                <w:rFonts w:cs="Calibri Light"/>
                <w:b/>
              </w:rPr>
            </w:pPr>
            <w:r w:rsidRPr="00F245E6">
              <w:rPr>
                <w:rFonts w:cs="Calibri Light"/>
                <w:b/>
              </w:rPr>
              <w:t>2 (K)</w:t>
            </w:r>
          </w:p>
        </w:tc>
        <w:tc>
          <w:tcPr>
            <w:tcW w:w="827" w:type="dxa"/>
            <w:vMerge w:val="restart"/>
          </w:tcPr>
          <w:p w14:paraId="7BFA4190" w14:textId="77777777" w:rsidR="00C45EE4" w:rsidRPr="00F245E6" w:rsidRDefault="00C45EE4" w:rsidP="00305183">
            <w:pPr>
              <w:rPr>
                <w:rFonts w:cs="Calibri Light"/>
              </w:rPr>
            </w:pPr>
            <w:r w:rsidRPr="00F245E6">
              <w:rPr>
                <w:rFonts w:cs="Calibri Light"/>
              </w:rPr>
              <w:t>tats.</w:t>
            </w:r>
          </w:p>
          <w:p w14:paraId="4AB23E67" w14:textId="77777777" w:rsidR="00C45EE4" w:rsidRPr="00F245E6" w:rsidRDefault="00C45EE4" w:rsidP="00305183">
            <w:pPr>
              <w:jc w:val="center"/>
              <w:rPr>
                <w:rFonts w:cs="Calibri Light"/>
                <w:b/>
              </w:rPr>
            </w:pPr>
          </w:p>
        </w:tc>
      </w:tr>
      <w:tr w:rsidR="00C45EE4" w:rsidRPr="00F245E6" w14:paraId="23607B9C" w14:textId="77777777" w:rsidTr="00117FAC">
        <w:tc>
          <w:tcPr>
            <w:tcW w:w="988" w:type="dxa"/>
          </w:tcPr>
          <w:p w14:paraId="2719E695" w14:textId="77777777" w:rsidR="00C45EE4" w:rsidRPr="00F245E6" w:rsidRDefault="00C45EE4" w:rsidP="00305183">
            <w:pPr>
              <w:rPr>
                <w:rFonts w:cs="Calibri Light"/>
              </w:rPr>
            </w:pPr>
          </w:p>
        </w:tc>
        <w:tc>
          <w:tcPr>
            <w:tcW w:w="6646" w:type="dxa"/>
          </w:tcPr>
          <w:p w14:paraId="27AF9FF2" w14:textId="77777777" w:rsidR="00C45EE4" w:rsidRPr="00F245E6" w:rsidRDefault="00C45EE4" w:rsidP="00305183">
            <w:pPr>
              <w:rPr>
                <w:rFonts w:cs="Calibri Light"/>
                <w:color w:val="C00000"/>
              </w:rPr>
            </w:pPr>
          </w:p>
        </w:tc>
        <w:tc>
          <w:tcPr>
            <w:tcW w:w="826" w:type="dxa"/>
            <w:vMerge/>
          </w:tcPr>
          <w:p w14:paraId="1797DB23" w14:textId="77777777" w:rsidR="00C45EE4" w:rsidRPr="00F245E6" w:rsidRDefault="00C45EE4" w:rsidP="00305183">
            <w:pPr>
              <w:rPr>
                <w:rFonts w:cs="Calibri Light"/>
              </w:rPr>
            </w:pPr>
          </w:p>
        </w:tc>
        <w:tc>
          <w:tcPr>
            <w:tcW w:w="827" w:type="dxa"/>
            <w:vMerge/>
          </w:tcPr>
          <w:p w14:paraId="37BE877C" w14:textId="77777777" w:rsidR="00C45EE4" w:rsidRPr="00F245E6" w:rsidRDefault="00C45EE4" w:rsidP="00305183">
            <w:pPr>
              <w:rPr>
                <w:rFonts w:cs="Calibri Light"/>
              </w:rPr>
            </w:pPr>
          </w:p>
        </w:tc>
      </w:tr>
    </w:tbl>
    <w:p w14:paraId="4772E829"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45EE4" w:rsidRPr="00F245E6" w14:paraId="2758FF74" w14:textId="77777777" w:rsidTr="00117FAC">
        <w:tc>
          <w:tcPr>
            <w:tcW w:w="988" w:type="dxa"/>
          </w:tcPr>
          <w:p w14:paraId="1E415A98" w14:textId="77777777" w:rsidR="00C45EE4" w:rsidRPr="00F245E6" w:rsidRDefault="00C45EE4" w:rsidP="00305183">
            <w:pPr>
              <w:rPr>
                <w:rFonts w:cs="Calibri Light"/>
              </w:rPr>
            </w:pPr>
            <w:r w:rsidRPr="00F245E6">
              <w:rPr>
                <w:rFonts w:cs="Calibri Light"/>
              </w:rPr>
              <w:t>H.4.5.a</w:t>
            </w:r>
          </w:p>
        </w:tc>
        <w:tc>
          <w:tcPr>
            <w:tcW w:w="6645" w:type="dxa"/>
          </w:tcPr>
          <w:p w14:paraId="4C3D29B2" w14:textId="77777777" w:rsidR="00C45EE4" w:rsidRPr="00F245E6" w:rsidRDefault="00C45EE4" w:rsidP="00305183">
            <w:pPr>
              <w:rPr>
                <w:rFonts w:cs="Calibri Light"/>
              </w:rPr>
            </w:pPr>
            <w:r w:rsidRPr="00F245E6">
              <w:rPr>
                <w:rFonts w:cs="Calibri Light"/>
              </w:rPr>
              <w:t>Gibt es Informationen inklusive Verhaltensregeln an die Bevölkerung für den Selbstschutz bei den vorhandenen Risiken innerhalb der letzten 10 Jahre?</w:t>
            </w:r>
          </w:p>
          <w:p w14:paraId="61757F82" w14:textId="77777777" w:rsidR="00C45EE4" w:rsidRPr="00F245E6" w:rsidRDefault="00C45EE4" w:rsidP="00305183">
            <w:pPr>
              <w:rPr>
                <w:rFonts w:cs="Calibri Light"/>
              </w:rPr>
            </w:pPr>
            <w:r w:rsidRPr="00F245E6">
              <w:rPr>
                <w:rFonts w:cs="Calibri Light"/>
              </w:rPr>
              <w:t>(Ja = 2 Punkte)</w:t>
            </w:r>
          </w:p>
        </w:tc>
        <w:tc>
          <w:tcPr>
            <w:tcW w:w="827" w:type="dxa"/>
            <w:vMerge w:val="restart"/>
          </w:tcPr>
          <w:p w14:paraId="73A98301" w14:textId="77777777" w:rsidR="00C45EE4" w:rsidRPr="00F245E6" w:rsidRDefault="00C45EE4" w:rsidP="00305183">
            <w:pPr>
              <w:rPr>
                <w:rFonts w:cs="Calibri Light"/>
              </w:rPr>
            </w:pPr>
            <w:r w:rsidRPr="00F245E6">
              <w:rPr>
                <w:rFonts w:cs="Calibri Light"/>
              </w:rPr>
              <w:t>mögl.</w:t>
            </w:r>
          </w:p>
          <w:p w14:paraId="4913A2F7" w14:textId="77777777" w:rsidR="00C45EE4" w:rsidRPr="00F245E6" w:rsidRDefault="00C45EE4" w:rsidP="00305183">
            <w:pPr>
              <w:jc w:val="center"/>
              <w:rPr>
                <w:rFonts w:cs="Calibri Light"/>
                <w:b/>
              </w:rPr>
            </w:pPr>
            <w:r w:rsidRPr="00F245E6">
              <w:rPr>
                <w:rFonts w:cs="Calibri Light"/>
                <w:b/>
              </w:rPr>
              <w:t>2 (K)</w:t>
            </w:r>
          </w:p>
        </w:tc>
        <w:tc>
          <w:tcPr>
            <w:tcW w:w="827" w:type="dxa"/>
            <w:vMerge w:val="restart"/>
          </w:tcPr>
          <w:p w14:paraId="115FC343" w14:textId="77777777" w:rsidR="00C45EE4" w:rsidRPr="00F245E6" w:rsidRDefault="00C45EE4" w:rsidP="00305183">
            <w:pPr>
              <w:rPr>
                <w:rFonts w:cs="Calibri Light"/>
              </w:rPr>
            </w:pPr>
            <w:r w:rsidRPr="00F245E6">
              <w:rPr>
                <w:rFonts w:cs="Calibri Light"/>
              </w:rPr>
              <w:t>tats.</w:t>
            </w:r>
          </w:p>
          <w:p w14:paraId="21D2998A" w14:textId="77777777" w:rsidR="00C45EE4" w:rsidRPr="00F245E6" w:rsidRDefault="00C45EE4" w:rsidP="00305183">
            <w:pPr>
              <w:jc w:val="center"/>
              <w:rPr>
                <w:rFonts w:cs="Calibri Light"/>
                <w:b/>
              </w:rPr>
            </w:pPr>
          </w:p>
        </w:tc>
      </w:tr>
      <w:tr w:rsidR="00C45EE4" w:rsidRPr="00F245E6" w14:paraId="38FDAA63" w14:textId="77777777" w:rsidTr="00117FAC">
        <w:tc>
          <w:tcPr>
            <w:tcW w:w="988" w:type="dxa"/>
          </w:tcPr>
          <w:p w14:paraId="1C4CC116" w14:textId="77777777" w:rsidR="00C45EE4" w:rsidRPr="00F245E6" w:rsidRDefault="00C45EE4" w:rsidP="00305183">
            <w:pPr>
              <w:rPr>
                <w:rFonts w:cs="Calibri Light"/>
              </w:rPr>
            </w:pPr>
          </w:p>
        </w:tc>
        <w:tc>
          <w:tcPr>
            <w:tcW w:w="6645" w:type="dxa"/>
          </w:tcPr>
          <w:p w14:paraId="47982875" w14:textId="77777777" w:rsidR="00C45EE4" w:rsidRPr="00F245E6" w:rsidRDefault="00C45EE4" w:rsidP="00305183">
            <w:pPr>
              <w:rPr>
                <w:rFonts w:cs="Calibri Light"/>
                <w:color w:val="C00000"/>
              </w:rPr>
            </w:pPr>
          </w:p>
        </w:tc>
        <w:tc>
          <w:tcPr>
            <w:tcW w:w="827" w:type="dxa"/>
            <w:vMerge/>
          </w:tcPr>
          <w:p w14:paraId="3354E493" w14:textId="77777777" w:rsidR="00C45EE4" w:rsidRPr="00F245E6" w:rsidRDefault="00C45EE4" w:rsidP="00305183">
            <w:pPr>
              <w:rPr>
                <w:rFonts w:cs="Calibri Light"/>
              </w:rPr>
            </w:pPr>
          </w:p>
        </w:tc>
        <w:tc>
          <w:tcPr>
            <w:tcW w:w="827" w:type="dxa"/>
            <w:vMerge/>
          </w:tcPr>
          <w:p w14:paraId="5AD1AD99" w14:textId="77777777" w:rsidR="00C45EE4" w:rsidRPr="00F245E6" w:rsidRDefault="00C45EE4" w:rsidP="00305183">
            <w:pPr>
              <w:rPr>
                <w:rFonts w:cs="Calibri Light"/>
              </w:rPr>
            </w:pPr>
          </w:p>
        </w:tc>
      </w:tr>
    </w:tbl>
    <w:p w14:paraId="767E6FB4"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C45EE4" w:rsidRPr="00F245E6" w14:paraId="3A9AC7DB" w14:textId="77777777" w:rsidTr="00117FAC">
        <w:tc>
          <w:tcPr>
            <w:tcW w:w="988" w:type="dxa"/>
          </w:tcPr>
          <w:p w14:paraId="6B904120" w14:textId="77777777" w:rsidR="00C45EE4" w:rsidRPr="00F245E6" w:rsidRDefault="00C45EE4" w:rsidP="00305183">
            <w:pPr>
              <w:rPr>
                <w:rFonts w:cs="Calibri Light"/>
              </w:rPr>
            </w:pPr>
            <w:r w:rsidRPr="00F245E6">
              <w:rPr>
                <w:rFonts w:cs="Calibri Light"/>
              </w:rPr>
              <w:t>H.4.5.b</w:t>
            </w:r>
          </w:p>
        </w:tc>
        <w:tc>
          <w:tcPr>
            <w:tcW w:w="6646" w:type="dxa"/>
          </w:tcPr>
          <w:p w14:paraId="181F68D4" w14:textId="77777777" w:rsidR="00C45EE4" w:rsidRPr="00F245E6" w:rsidRDefault="00C45EE4" w:rsidP="00305183">
            <w:pPr>
              <w:rPr>
                <w:rFonts w:cs="Calibri Light"/>
              </w:rPr>
            </w:pPr>
            <w:r w:rsidRPr="00F245E6">
              <w:rPr>
                <w:rFonts w:cs="Calibri Light"/>
              </w:rPr>
              <w:t>Gibt es Informationen inklusive Verhaltensregeln für die Einsatzorganisationen, die Betreiber der wichtigsten Infrastrukturen und den Bauhof bei den vorhandenen Risiken innerhalb der letzten 10 Jahre?</w:t>
            </w:r>
          </w:p>
          <w:p w14:paraId="08055EC4" w14:textId="77777777" w:rsidR="00C45EE4" w:rsidRPr="00F245E6" w:rsidRDefault="00C45EE4" w:rsidP="00305183">
            <w:pPr>
              <w:rPr>
                <w:rFonts w:cs="Calibri Light"/>
              </w:rPr>
            </w:pPr>
            <w:r w:rsidRPr="00F245E6">
              <w:rPr>
                <w:rFonts w:cs="Calibri Light"/>
              </w:rPr>
              <w:t>(Ja = 2 Punkte)</w:t>
            </w:r>
          </w:p>
        </w:tc>
        <w:tc>
          <w:tcPr>
            <w:tcW w:w="826" w:type="dxa"/>
            <w:vMerge w:val="restart"/>
          </w:tcPr>
          <w:p w14:paraId="51113F32" w14:textId="77777777" w:rsidR="00C45EE4" w:rsidRPr="00F245E6" w:rsidRDefault="00C45EE4" w:rsidP="00305183">
            <w:pPr>
              <w:rPr>
                <w:rFonts w:cs="Calibri Light"/>
              </w:rPr>
            </w:pPr>
            <w:r w:rsidRPr="00F245E6">
              <w:rPr>
                <w:rFonts w:cs="Calibri Light"/>
              </w:rPr>
              <w:t>mögl.</w:t>
            </w:r>
          </w:p>
          <w:p w14:paraId="1DB251A2" w14:textId="77777777" w:rsidR="00C45EE4" w:rsidRPr="00F245E6" w:rsidRDefault="00C45EE4" w:rsidP="00305183">
            <w:pPr>
              <w:jc w:val="center"/>
              <w:rPr>
                <w:rFonts w:cs="Calibri Light"/>
                <w:b/>
              </w:rPr>
            </w:pPr>
            <w:r w:rsidRPr="00F245E6">
              <w:rPr>
                <w:rFonts w:cs="Calibri Light"/>
                <w:b/>
              </w:rPr>
              <w:t>2 (K)</w:t>
            </w:r>
          </w:p>
        </w:tc>
        <w:tc>
          <w:tcPr>
            <w:tcW w:w="827" w:type="dxa"/>
            <w:vMerge w:val="restart"/>
          </w:tcPr>
          <w:p w14:paraId="5CF27FFA" w14:textId="77777777" w:rsidR="00C45EE4" w:rsidRPr="00F245E6" w:rsidRDefault="00C45EE4" w:rsidP="00305183">
            <w:pPr>
              <w:rPr>
                <w:rFonts w:cs="Calibri Light"/>
              </w:rPr>
            </w:pPr>
            <w:r w:rsidRPr="00F245E6">
              <w:rPr>
                <w:rFonts w:cs="Calibri Light"/>
              </w:rPr>
              <w:t>tats.</w:t>
            </w:r>
          </w:p>
          <w:p w14:paraId="5E2488A3" w14:textId="77777777" w:rsidR="00C45EE4" w:rsidRPr="00F245E6" w:rsidRDefault="00C45EE4" w:rsidP="00305183">
            <w:pPr>
              <w:jc w:val="center"/>
              <w:rPr>
                <w:rFonts w:cs="Calibri Light"/>
                <w:b/>
              </w:rPr>
            </w:pPr>
          </w:p>
        </w:tc>
      </w:tr>
      <w:tr w:rsidR="00C45EE4" w:rsidRPr="00F245E6" w14:paraId="5CDAE5FD" w14:textId="77777777" w:rsidTr="00117FAC">
        <w:tc>
          <w:tcPr>
            <w:tcW w:w="988" w:type="dxa"/>
          </w:tcPr>
          <w:p w14:paraId="5EF1F2F3" w14:textId="77777777" w:rsidR="00C45EE4" w:rsidRPr="00F245E6" w:rsidRDefault="00C45EE4" w:rsidP="00305183">
            <w:pPr>
              <w:rPr>
                <w:rFonts w:cs="Calibri Light"/>
              </w:rPr>
            </w:pPr>
          </w:p>
        </w:tc>
        <w:tc>
          <w:tcPr>
            <w:tcW w:w="6646" w:type="dxa"/>
          </w:tcPr>
          <w:p w14:paraId="03023EAE" w14:textId="77777777" w:rsidR="00C45EE4" w:rsidRPr="00F245E6" w:rsidRDefault="00C45EE4" w:rsidP="00305183">
            <w:pPr>
              <w:rPr>
                <w:rFonts w:cs="Calibri Light"/>
                <w:color w:val="C00000"/>
              </w:rPr>
            </w:pPr>
          </w:p>
        </w:tc>
        <w:tc>
          <w:tcPr>
            <w:tcW w:w="826" w:type="dxa"/>
            <w:vMerge/>
          </w:tcPr>
          <w:p w14:paraId="082B49FE" w14:textId="77777777" w:rsidR="00C45EE4" w:rsidRPr="00F245E6" w:rsidRDefault="00C45EE4" w:rsidP="00305183">
            <w:pPr>
              <w:rPr>
                <w:rFonts w:cs="Calibri Light"/>
              </w:rPr>
            </w:pPr>
          </w:p>
        </w:tc>
        <w:tc>
          <w:tcPr>
            <w:tcW w:w="827" w:type="dxa"/>
            <w:vMerge/>
          </w:tcPr>
          <w:p w14:paraId="7FC25244" w14:textId="77777777" w:rsidR="00C45EE4" w:rsidRPr="00F245E6" w:rsidRDefault="00C45EE4" w:rsidP="00305183">
            <w:pPr>
              <w:rPr>
                <w:rFonts w:cs="Calibri Light"/>
              </w:rPr>
            </w:pPr>
          </w:p>
        </w:tc>
      </w:tr>
    </w:tbl>
    <w:p w14:paraId="54B6102C"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4"/>
        <w:gridCol w:w="827"/>
        <w:gridCol w:w="828"/>
      </w:tblGrid>
      <w:tr w:rsidR="00C45EE4" w:rsidRPr="00F245E6" w14:paraId="668C3B2D" w14:textId="77777777" w:rsidTr="00117FAC">
        <w:tc>
          <w:tcPr>
            <w:tcW w:w="988" w:type="dxa"/>
          </w:tcPr>
          <w:p w14:paraId="67974C16" w14:textId="77777777" w:rsidR="00C45EE4" w:rsidRPr="00F245E6" w:rsidRDefault="00C45EE4" w:rsidP="00305183">
            <w:pPr>
              <w:rPr>
                <w:rFonts w:cs="Calibri Light"/>
              </w:rPr>
            </w:pPr>
            <w:r w:rsidRPr="00F245E6">
              <w:rPr>
                <w:rFonts w:cs="Calibri Light"/>
              </w:rPr>
              <w:t>H.4.5.c</w:t>
            </w:r>
          </w:p>
        </w:tc>
        <w:tc>
          <w:tcPr>
            <w:tcW w:w="6644" w:type="dxa"/>
          </w:tcPr>
          <w:p w14:paraId="324EDB9C" w14:textId="77777777" w:rsidR="00C45EE4" w:rsidRPr="00F245E6" w:rsidRDefault="00C45EE4" w:rsidP="00305183">
            <w:pPr>
              <w:rPr>
                <w:rFonts w:cs="Calibri Light"/>
              </w:rPr>
            </w:pPr>
            <w:r w:rsidRPr="00F245E6">
              <w:rPr>
                <w:rFonts w:cs="Calibri Light"/>
              </w:rPr>
              <w:t>Gibt es Pläne für die Einbindung und Steuerung der Bevölkerung in der Behebung von eingetretenen Schäden?</w:t>
            </w:r>
          </w:p>
          <w:p w14:paraId="164BAD91" w14:textId="77777777" w:rsidR="00C45EE4" w:rsidRPr="00F245E6" w:rsidRDefault="00C45EE4" w:rsidP="00305183">
            <w:pPr>
              <w:rPr>
                <w:rFonts w:cs="Calibri Light"/>
              </w:rPr>
            </w:pPr>
            <w:r w:rsidRPr="00F245E6">
              <w:rPr>
                <w:rFonts w:cs="Calibri Light"/>
              </w:rPr>
              <w:t>(Ja = 1 Punkt)</w:t>
            </w:r>
          </w:p>
        </w:tc>
        <w:tc>
          <w:tcPr>
            <w:tcW w:w="827" w:type="dxa"/>
            <w:vMerge w:val="restart"/>
          </w:tcPr>
          <w:p w14:paraId="704E487F" w14:textId="77777777" w:rsidR="00C45EE4" w:rsidRPr="00F245E6" w:rsidRDefault="00C45EE4" w:rsidP="00305183">
            <w:pPr>
              <w:rPr>
                <w:rFonts w:cs="Calibri Light"/>
              </w:rPr>
            </w:pPr>
            <w:r w:rsidRPr="00F245E6">
              <w:rPr>
                <w:rFonts w:cs="Calibri Light"/>
              </w:rPr>
              <w:t>mögl.</w:t>
            </w:r>
          </w:p>
          <w:p w14:paraId="06403284" w14:textId="77777777" w:rsidR="00C45EE4" w:rsidRPr="00F245E6" w:rsidRDefault="00C45EE4" w:rsidP="00305183">
            <w:pPr>
              <w:jc w:val="center"/>
              <w:rPr>
                <w:rFonts w:cs="Calibri Light"/>
                <w:b/>
              </w:rPr>
            </w:pPr>
            <w:r w:rsidRPr="00F245E6">
              <w:rPr>
                <w:rFonts w:cs="Calibri Light"/>
                <w:b/>
              </w:rPr>
              <w:t>1 (K)</w:t>
            </w:r>
          </w:p>
        </w:tc>
        <w:tc>
          <w:tcPr>
            <w:tcW w:w="828" w:type="dxa"/>
            <w:vMerge w:val="restart"/>
          </w:tcPr>
          <w:p w14:paraId="67DEA786" w14:textId="77777777" w:rsidR="00C45EE4" w:rsidRPr="00F245E6" w:rsidRDefault="00C45EE4" w:rsidP="00305183">
            <w:pPr>
              <w:rPr>
                <w:rFonts w:cs="Calibri Light"/>
              </w:rPr>
            </w:pPr>
            <w:r w:rsidRPr="00F245E6">
              <w:rPr>
                <w:rFonts w:cs="Calibri Light"/>
              </w:rPr>
              <w:t>tats.</w:t>
            </w:r>
          </w:p>
          <w:p w14:paraId="63CDBB03" w14:textId="77777777" w:rsidR="00C45EE4" w:rsidRPr="00F245E6" w:rsidRDefault="00C45EE4" w:rsidP="00305183">
            <w:pPr>
              <w:jc w:val="center"/>
              <w:rPr>
                <w:rFonts w:cs="Calibri Light"/>
                <w:b/>
              </w:rPr>
            </w:pPr>
          </w:p>
        </w:tc>
      </w:tr>
      <w:tr w:rsidR="00C45EE4" w:rsidRPr="00F245E6" w14:paraId="1EFD5B05" w14:textId="77777777" w:rsidTr="00117FAC">
        <w:tc>
          <w:tcPr>
            <w:tcW w:w="988" w:type="dxa"/>
          </w:tcPr>
          <w:p w14:paraId="2CC72C6D" w14:textId="77777777" w:rsidR="00C45EE4" w:rsidRPr="00F245E6" w:rsidRDefault="00C45EE4" w:rsidP="00305183">
            <w:pPr>
              <w:rPr>
                <w:rFonts w:cs="Calibri Light"/>
              </w:rPr>
            </w:pPr>
          </w:p>
        </w:tc>
        <w:tc>
          <w:tcPr>
            <w:tcW w:w="6644" w:type="dxa"/>
          </w:tcPr>
          <w:p w14:paraId="70002DD5" w14:textId="77777777" w:rsidR="00C45EE4" w:rsidRPr="00F245E6" w:rsidRDefault="00C45EE4" w:rsidP="00305183">
            <w:pPr>
              <w:rPr>
                <w:rFonts w:cs="Calibri Light"/>
                <w:color w:val="C00000"/>
              </w:rPr>
            </w:pPr>
          </w:p>
        </w:tc>
        <w:tc>
          <w:tcPr>
            <w:tcW w:w="827" w:type="dxa"/>
            <w:vMerge/>
          </w:tcPr>
          <w:p w14:paraId="51EB3538" w14:textId="77777777" w:rsidR="00C45EE4" w:rsidRPr="00F245E6" w:rsidRDefault="00C45EE4" w:rsidP="00305183">
            <w:pPr>
              <w:rPr>
                <w:rFonts w:cs="Calibri Light"/>
              </w:rPr>
            </w:pPr>
          </w:p>
        </w:tc>
        <w:tc>
          <w:tcPr>
            <w:tcW w:w="828" w:type="dxa"/>
            <w:vMerge/>
          </w:tcPr>
          <w:p w14:paraId="47659476" w14:textId="77777777" w:rsidR="00C45EE4" w:rsidRPr="00F245E6" w:rsidRDefault="00C45EE4" w:rsidP="00305183">
            <w:pPr>
              <w:rPr>
                <w:rFonts w:cs="Calibri Light"/>
              </w:rPr>
            </w:pPr>
          </w:p>
        </w:tc>
      </w:tr>
    </w:tbl>
    <w:p w14:paraId="789994B9"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6"/>
        <w:gridCol w:w="826"/>
        <w:gridCol w:w="827"/>
      </w:tblGrid>
      <w:tr w:rsidR="00C45EE4" w:rsidRPr="00F245E6" w14:paraId="101BD6AA" w14:textId="77777777" w:rsidTr="00117FAC">
        <w:tc>
          <w:tcPr>
            <w:tcW w:w="988" w:type="dxa"/>
          </w:tcPr>
          <w:p w14:paraId="36EB691B" w14:textId="77777777" w:rsidR="00C45EE4" w:rsidRPr="00F245E6" w:rsidRDefault="00C45EE4" w:rsidP="00305183">
            <w:pPr>
              <w:rPr>
                <w:rFonts w:cs="Calibri Light"/>
              </w:rPr>
            </w:pPr>
            <w:r w:rsidRPr="00F245E6">
              <w:rPr>
                <w:rFonts w:cs="Calibri Light"/>
              </w:rPr>
              <w:t>H.4.5.d</w:t>
            </w:r>
          </w:p>
        </w:tc>
        <w:tc>
          <w:tcPr>
            <w:tcW w:w="6646" w:type="dxa"/>
          </w:tcPr>
          <w:p w14:paraId="002BF9DE" w14:textId="2E483283" w:rsidR="00C45EE4" w:rsidRPr="00F245E6" w:rsidRDefault="00C45EE4" w:rsidP="00305183">
            <w:pPr>
              <w:rPr>
                <w:rFonts w:cs="Calibri Light"/>
              </w:rPr>
            </w:pPr>
            <w:r w:rsidRPr="00F245E6">
              <w:rPr>
                <w:rFonts w:cs="Calibri Light"/>
              </w:rPr>
              <w:t>Wurden innerhalb der letzten 10 Jahre eine öffentliche Informationsveranstaltung zum Gemeindekatastrophenschutzplan und ähnlichen Themen durchgeführt?</w:t>
            </w:r>
          </w:p>
          <w:p w14:paraId="321D70F2" w14:textId="77777777" w:rsidR="00C45EE4" w:rsidRPr="00F245E6" w:rsidRDefault="00C45EE4" w:rsidP="00305183">
            <w:pPr>
              <w:rPr>
                <w:rFonts w:cs="Calibri Light"/>
              </w:rPr>
            </w:pPr>
            <w:r w:rsidRPr="00F245E6">
              <w:rPr>
                <w:rFonts w:cs="Calibri Light"/>
              </w:rPr>
              <w:t>(Ja = 2 Punkte)</w:t>
            </w:r>
          </w:p>
        </w:tc>
        <w:tc>
          <w:tcPr>
            <w:tcW w:w="826" w:type="dxa"/>
            <w:vMerge w:val="restart"/>
          </w:tcPr>
          <w:p w14:paraId="2E82CFB4" w14:textId="77777777" w:rsidR="00C45EE4" w:rsidRPr="00F245E6" w:rsidRDefault="00C45EE4" w:rsidP="00305183">
            <w:pPr>
              <w:rPr>
                <w:rFonts w:cs="Calibri Light"/>
              </w:rPr>
            </w:pPr>
            <w:r w:rsidRPr="00F245E6">
              <w:rPr>
                <w:rFonts w:cs="Calibri Light"/>
              </w:rPr>
              <w:t>mögl.</w:t>
            </w:r>
          </w:p>
          <w:p w14:paraId="6B6701CE" w14:textId="77777777" w:rsidR="00C45EE4" w:rsidRPr="00F245E6" w:rsidRDefault="00C45EE4" w:rsidP="00305183">
            <w:pPr>
              <w:jc w:val="center"/>
              <w:rPr>
                <w:rFonts w:cs="Calibri Light"/>
                <w:b/>
              </w:rPr>
            </w:pPr>
            <w:r w:rsidRPr="00F245E6">
              <w:rPr>
                <w:rFonts w:cs="Calibri Light"/>
                <w:b/>
              </w:rPr>
              <w:t>2 (K)</w:t>
            </w:r>
          </w:p>
        </w:tc>
        <w:tc>
          <w:tcPr>
            <w:tcW w:w="827" w:type="dxa"/>
            <w:vMerge w:val="restart"/>
          </w:tcPr>
          <w:p w14:paraId="69BD3EBC" w14:textId="77777777" w:rsidR="00C45EE4" w:rsidRPr="00F245E6" w:rsidRDefault="00C45EE4" w:rsidP="00305183">
            <w:pPr>
              <w:rPr>
                <w:rFonts w:cs="Calibri Light"/>
              </w:rPr>
            </w:pPr>
            <w:r w:rsidRPr="00F245E6">
              <w:rPr>
                <w:rFonts w:cs="Calibri Light"/>
              </w:rPr>
              <w:t>tats.</w:t>
            </w:r>
          </w:p>
          <w:p w14:paraId="1C1C98BA" w14:textId="77777777" w:rsidR="00C45EE4" w:rsidRPr="00F245E6" w:rsidRDefault="00C45EE4" w:rsidP="00305183">
            <w:pPr>
              <w:jc w:val="center"/>
              <w:rPr>
                <w:rFonts w:cs="Calibri Light"/>
                <w:b/>
              </w:rPr>
            </w:pPr>
          </w:p>
        </w:tc>
      </w:tr>
      <w:tr w:rsidR="00C45EE4" w:rsidRPr="00F245E6" w14:paraId="1449217C" w14:textId="77777777" w:rsidTr="00117FAC">
        <w:tc>
          <w:tcPr>
            <w:tcW w:w="988" w:type="dxa"/>
          </w:tcPr>
          <w:p w14:paraId="1706E8FD" w14:textId="77777777" w:rsidR="00C45EE4" w:rsidRPr="00F245E6" w:rsidRDefault="00C45EE4" w:rsidP="00305183">
            <w:pPr>
              <w:rPr>
                <w:rFonts w:cs="Calibri Light"/>
              </w:rPr>
            </w:pPr>
          </w:p>
        </w:tc>
        <w:tc>
          <w:tcPr>
            <w:tcW w:w="6646" w:type="dxa"/>
          </w:tcPr>
          <w:p w14:paraId="7F24F258" w14:textId="77777777" w:rsidR="00C45EE4" w:rsidRPr="00F245E6" w:rsidRDefault="00C45EE4" w:rsidP="00305183">
            <w:pPr>
              <w:rPr>
                <w:rFonts w:cs="Calibri Light"/>
                <w:color w:val="C00000"/>
              </w:rPr>
            </w:pPr>
          </w:p>
        </w:tc>
        <w:tc>
          <w:tcPr>
            <w:tcW w:w="826" w:type="dxa"/>
            <w:vMerge/>
          </w:tcPr>
          <w:p w14:paraId="47722243" w14:textId="77777777" w:rsidR="00C45EE4" w:rsidRPr="00F245E6" w:rsidRDefault="00C45EE4" w:rsidP="00305183">
            <w:pPr>
              <w:rPr>
                <w:rFonts w:cs="Calibri Light"/>
              </w:rPr>
            </w:pPr>
          </w:p>
        </w:tc>
        <w:tc>
          <w:tcPr>
            <w:tcW w:w="827" w:type="dxa"/>
            <w:vMerge/>
          </w:tcPr>
          <w:p w14:paraId="00994DC5" w14:textId="77777777" w:rsidR="00C45EE4" w:rsidRPr="00F245E6" w:rsidRDefault="00C45EE4" w:rsidP="00305183">
            <w:pPr>
              <w:rPr>
                <w:rFonts w:cs="Calibri Light"/>
              </w:rPr>
            </w:pPr>
          </w:p>
        </w:tc>
      </w:tr>
    </w:tbl>
    <w:p w14:paraId="54965E40"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45EE4" w:rsidRPr="00F245E6" w14:paraId="3CE796AD" w14:textId="77777777" w:rsidTr="00117FAC">
        <w:tc>
          <w:tcPr>
            <w:tcW w:w="988" w:type="dxa"/>
          </w:tcPr>
          <w:p w14:paraId="27AA982D" w14:textId="77777777" w:rsidR="00C45EE4" w:rsidRPr="00F245E6" w:rsidRDefault="00C45EE4" w:rsidP="00305183">
            <w:pPr>
              <w:rPr>
                <w:rFonts w:cs="Calibri Light"/>
              </w:rPr>
            </w:pPr>
            <w:r w:rsidRPr="00F245E6">
              <w:rPr>
                <w:rFonts w:cs="Calibri Light"/>
              </w:rPr>
              <w:t>H.4.5.e</w:t>
            </w:r>
          </w:p>
        </w:tc>
        <w:tc>
          <w:tcPr>
            <w:tcW w:w="6645" w:type="dxa"/>
          </w:tcPr>
          <w:p w14:paraId="569CCD1D" w14:textId="77777777" w:rsidR="00C45EE4" w:rsidRPr="00F245E6" w:rsidRDefault="00C45EE4" w:rsidP="00305183">
            <w:pPr>
              <w:rPr>
                <w:rFonts w:cs="Calibri Light"/>
              </w:rPr>
            </w:pPr>
            <w:r w:rsidRPr="00F245E6">
              <w:rPr>
                <w:rFonts w:cs="Calibri Light"/>
              </w:rPr>
              <w:t>Wurden weitere Maßnahmen der Öffentlichkeitsarbeit z.B. Aktionstag etc. durchgeführt? Beschreibung</w:t>
            </w:r>
          </w:p>
          <w:p w14:paraId="5875B869" w14:textId="77777777" w:rsidR="00C45EE4" w:rsidRPr="00F245E6" w:rsidRDefault="00C45EE4" w:rsidP="00305183">
            <w:pPr>
              <w:rPr>
                <w:rFonts w:cs="Calibri Light"/>
              </w:rPr>
            </w:pPr>
            <w:r w:rsidRPr="00F245E6">
              <w:rPr>
                <w:rFonts w:cs="Calibri Light"/>
              </w:rPr>
              <w:t>(Ja + Beschreibung, 1 Punkt je Maßnahme)</w:t>
            </w:r>
          </w:p>
        </w:tc>
        <w:tc>
          <w:tcPr>
            <w:tcW w:w="827" w:type="dxa"/>
            <w:vMerge w:val="restart"/>
          </w:tcPr>
          <w:p w14:paraId="37307D0C" w14:textId="77777777" w:rsidR="00C45EE4" w:rsidRPr="00F245E6" w:rsidRDefault="00C45EE4" w:rsidP="00305183">
            <w:pPr>
              <w:rPr>
                <w:rFonts w:cs="Calibri Light"/>
              </w:rPr>
            </w:pPr>
            <w:r w:rsidRPr="00F245E6">
              <w:rPr>
                <w:rFonts w:cs="Calibri Light"/>
              </w:rPr>
              <w:t>mögl.</w:t>
            </w:r>
          </w:p>
          <w:p w14:paraId="5A39F439" w14:textId="77777777" w:rsidR="00C45EE4" w:rsidRPr="00F245E6" w:rsidRDefault="00C45EE4" w:rsidP="00305183">
            <w:pPr>
              <w:jc w:val="center"/>
              <w:rPr>
                <w:rFonts w:cs="Calibri Light"/>
                <w:b/>
              </w:rPr>
            </w:pPr>
            <w:r w:rsidRPr="00F245E6">
              <w:rPr>
                <w:rFonts w:cs="Calibri Light"/>
                <w:b/>
              </w:rPr>
              <w:t>2 (K)</w:t>
            </w:r>
          </w:p>
        </w:tc>
        <w:tc>
          <w:tcPr>
            <w:tcW w:w="827" w:type="dxa"/>
            <w:vMerge w:val="restart"/>
          </w:tcPr>
          <w:p w14:paraId="7C5B17C1" w14:textId="77777777" w:rsidR="00C45EE4" w:rsidRPr="00F245E6" w:rsidRDefault="00C45EE4" w:rsidP="00305183">
            <w:pPr>
              <w:rPr>
                <w:rFonts w:cs="Calibri Light"/>
              </w:rPr>
            </w:pPr>
            <w:r w:rsidRPr="00F245E6">
              <w:rPr>
                <w:rFonts w:cs="Calibri Light"/>
              </w:rPr>
              <w:t>tats.</w:t>
            </w:r>
          </w:p>
          <w:p w14:paraId="4DAB3A47" w14:textId="77777777" w:rsidR="00C45EE4" w:rsidRPr="00F245E6" w:rsidRDefault="00C45EE4" w:rsidP="00305183">
            <w:pPr>
              <w:jc w:val="center"/>
              <w:rPr>
                <w:rFonts w:cs="Calibri Light"/>
                <w:b/>
              </w:rPr>
            </w:pPr>
          </w:p>
        </w:tc>
      </w:tr>
      <w:tr w:rsidR="00C45EE4" w:rsidRPr="00F245E6" w14:paraId="24E536EE" w14:textId="77777777" w:rsidTr="00117FAC">
        <w:tc>
          <w:tcPr>
            <w:tcW w:w="988" w:type="dxa"/>
          </w:tcPr>
          <w:p w14:paraId="1B8C3F5F" w14:textId="77777777" w:rsidR="00C45EE4" w:rsidRPr="00F245E6" w:rsidRDefault="00C45EE4" w:rsidP="00305183">
            <w:pPr>
              <w:rPr>
                <w:rFonts w:cs="Calibri Light"/>
              </w:rPr>
            </w:pPr>
          </w:p>
        </w:tc>
        <w:tc>
          <w:tcPr>
            <w:tcW w:w="6645" w:type="dxa"/>
          </w:tcPr>
          <w:p w14:paraId="6E67CECA" w14:textId="77777777" w:rsidR="00C45EE4" w:rsidRPr="00F245E6" w:rsidRDefault="00C45EE4" w:rsidP="00305183">
            <w:pPr>
              <w:rPr>
                <w:rFonts w:cs="Calibri Light"/>
                <w:color w:val="C00000"/>
              </w:rPr>
            </w:pPr>
          </w:p>
        </w:tc>
        <w:tc>
          <w:tcPr>
            <w:tcW w:w="827" w:type="dxa"/>
            <w:vMerge/>
          </w:tcPr>
          <w:p w14:paraId="1F750CD4" w14:textId="77777777" w:rsidR="00C45EE4" w:rsidRPr="00F245E6" w:rsidRDefault="00C45EE4" w:rsidP="00305183">
            <w:pPr>
              <w:rPr>
                <w:rFonts w:cs="Calibri Light"/>
              </w:rPr>
            </w:pPr>
          </w:p>
        </w:tc>
        <w:tc>
          <w:tcPr>
            <w:tcW w:w="827" w:type="dxa"/>
            <w:vMerge/>
          </w:tcPr>
          <w:p w14:paraId="6879D4CA" w14:textId="77777777" w:rsidR="00C45EE4" w:rsidRPr="00F245E6" w:rsidRDefault="00C45EE4" w:rsidP="00305183">
            <w:pPr>
              <w:rPr>
                <w:rFonts w:cs="Calibri Light"/>
              </w:rPr>
            </w:pPr>
          </w:p>
        </w:tc>
      </w:tr>
    </w:tbl>
    <w:p w14:paraId="0879115F"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45EE4" w:rsidRPr="00F245E6" w14:paraId="34EC70B1" w14:textId="77777777" w:rsidTr="00117FAC">
        <w:tc>
          <w:tcPr>
            <w:tcW w:w="988" w:type="dxa"/>
          </w:tcPr>
          <w:p w14:paraId="279C12E0" w14:textId="77777777" w:rsidR="00C45EE4" w:rsidRPr="00F245E6" w:rsidRDefault="00C45EE4" w:rsidP="00305183">
            <w:pPr>
              <w:rPr>
                <w:rFonts w:cs="Calibri Light"/>
              </w:rPr>
            </w:pPr>
            <w:r w:rsidRPr="00F245E6">
              <w:rPr>
                <w:rFonts w:cs="Calibri Light"/>
              </w:rPr>
              <w:t>H.2.4.a</w:t>
            </w:r>
          </w:p>
        </w:tc>
        <w:tc>
          <w:tcPr>
            <w:tcW w:w="6645" w:type="dxa"/>
          </w:tcPr>
          <w:p w14:paraId="298CD90B" w14:textId="77777777" w:rsidR="00C45EE4" w:rsidRPr="00F245E6" w:rsidRDefault="00C45EE4" w:rsidP="00305183">
            <w:pPr>
              <w:rPr>
                <w:rFonts w:cs="Calibri Light"/>
              </w:rPr>
            </w:pPr>
            <w:r w:rsidRPr="00F245E6">
              <w:rPr>
                <w:rFonts w:cs="Calibri Light"/>
              </w:rPr>
              <w:t>Gibt es Ängste oder Kritik der Bevölkerung über Unsicherheitsempfinden? Falls ja, welche Bereiche betrifft das? (Achtung NEIN ist positiv zu bewerten)</w:t>
            </w:r>
          </w:p>
          <w:p w14:paraId="1B6F4148" w14:textId="77777777" w:rsidR="00C45EE4" w:rsidRPr="00F245E6" w:rsidRDefault="00C45EE4" w:rsidP="00305183">
            <w:pPr>
              <w:rPr>
                <w:rFonts w:cs="Calibri Light"/>
              </w:rPr>
            </w:pPr>
            <w:r w:rsidRPr="00F245E6">
              <w:rPr>
                <w:rFonts w:cs="Calibri Light"/>
              </w:rPr>
              <w:t>(Nein = 3 Punkte oder Beschreibung 3 Punkte)</w:t>
            </w:r>
          </w:p>
        </w:tc>
        <w:tc>
          <w:tcPr>
            <w:tcW w:w="827" w:type="dxa"/>
            <w:vMerge w:val="restart"/>
          </w:tcPr>
          <w:p w14:paraId="1628292C" w14:textId="77777777" w:rsidR="00C45EE4" w:rsidRPr="00F245E6" w:rsidRDefault="00C45EE4" w:rsidP="00305183">
            <w:pPr>
              <w:rPr>
                <w:rFonts w:cs="Calibri Light"/>
              </w:rPr>
            </w:pPr>
            <w:r w:rsidRPr="00F245E6">
              <w:rPr>
                <w:rFonts w:cs="Calibri Light"/>
              </w:rPr>
              <w:t>mögl.</w:t>
            </w:r>
          </w:p>
          <w:p w14:paraId="1DC03170" w14:textId="77777777" w:rsidR="00C45EE4" w:rsidRPr="00F245E6" w:rsidRDefault="00C45EE4" w:rsidP="00305183">
            <w:pPr>
              <w:jc w:val="center"/>
              <w:rPr>
                <w:rFonts w:cs="Calibri Light"/>
                <w:b/>
              </w:rPr>
            </w:pPr>
            <w:r w:rsidRPr="00F245E6">
              <w:rPr>
                <w:rFonts w:cs="Calibri Light"/>
                <w:b/>
              </w:rPr>
              <w:t>3 (K)</w:t>
            </w:r>
          </w:p>
        </w:tc>
        <w:tc>
          <w:tcPr>
            <w:tcW w:w="827" w:type="dxa"/>
            <w:vMerge w:val="restart"/>
          </w:tcPr>
          <w:p w14:paraId="71354EDB" w14:textId="77777777" w:rsidR="00C45EE4" w:rsidRPr="00F245E6" w:rsidRDefault="00C45EE4" w:rsidP="00305183">
            <w:pPr>
              <w:rPr>
                <w:rFonts w:cs="Calibri Light"/>
              </w:rPr>
            </w:pPr>
            <w:r w:rsidRPr="00F245E6">
              <w:rPr>
                <w:rFonts w:cs="Calibri Light"/>
              </w:rPr>
              <w:t>tats.</w:t>
            </w:r>
          </w:p>
          <w:p w14:paraId="251F181A" w14:textId="77777777" w:rsidR="00C45EE4" w:rsidRPr="00F245E6" w:rsidRDefault="00C45EE4" w:rsidP="00305183">
            <w:pPr>
              <w:jc w:val="center"/>
              <w:rPr>
                <w:rFonts w:cs="Calibri Light"/>
                <w:b/>
              </w:rPr>
            </w:pPr>
          </w:p>
        </w:tc>
      </w:tr>
      <w:tr w:rsidR="00C45EE4" w:rsidRPr="00F245E6" w14:paraId="2BA04995" w14:textId="77777777" w:rsidTr="00117FAC">
        <w:tc>
          <w:tcPr>
            <w:tcW w:w="988" w:type="dxa"/>
          </w:tcPr>
          <w:p w14:paraId="6DAC0892" w14:textId="77777777" w:rsidR="00C45EE4" w:rsidRPr="00F245E6" w:rsidRDefault="00C45EE4" w:rsidP="00305183">
            <w:pPr>
              <w:rPr>
                <w:rFonts w:cs="Calibri Light"/>
              </w:rPr>
            </w:pPr>
          </w:p>
        </w:tc>
        <w:tc>
          <w:tcPr>
            <w:tcW w:w="6645" w:type="dxa"/>
          </w:tcPr>
          <w:p w14:paraId="7BD1B3CF" w14:textId="77777777" w:rsidR="00C45EE4" w:rsidRPr="00F245E6" w:rsidRDefault="00C45EE4" w:rsidP="00305183">
            <w:pPr>
              <w:rPr>
                <w:rFonts w:cs="Calibri Light"/>
                <w:color w:val="C00000"/>
              </w:rPr>
            </w:pPr>
          </w:p>
        </w:tc>
        <w:tc>
          <w:tcPr>
            <w:tcW w:w="827" w:type="dxa"/>
            <w:vMerge/>
          </w:tcPr>
          <w:p w14:paraId="36EC0642" w14:textId="77777777" w:rsidR="00C45EE4" w:rsidRPr="00F245E6" w:rsidRDefault="00C45EE4" w:rsidP="00305183">
            <w:pPr>
              <w:rPr>
                <w:rFonts w:cs="Calibri Light"/>
              </w:rPr>
            </w:pPr>
          </w:p>
        </w:tc>
        <w:tc>
          <w:tcPr>
            <w:tcW w:w="827" w:type="dxa"/>
            <w:vMerge/>
          </w:tcPr>
          <w:p w14:paraId="17B8E7C6" w14:textId="77777777" w:rsidR="00C45EE4" w:rsidRPr="00F245E6" w:rsidRDefault="00C45EE4" w:rsidP="00305183">
            <w:pPr>
              <w:rPr>
                <w:rFonts w:cs="Calibri Light"/>
              </w:rPr>
            </w:pPr>
          </w:p>
        </w:tc>
      </w:tr>
    </w:tbl>
    <w:p w14:paraId="3F33AAE0"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45EE4" w:rsidRPr="00F245E6" w14:paraId="4596A03A" w14:textId="77777777" w:rsidTr="00117FAC">
        <w:tc>
          <w:tcPr>
            <w:tcW w:w="988" w:type="dxa"/>
          </w:tcPr>
          <w:p w14:paraId="3C2F33BC" w14:textId="77777777" w:rsidR="00C45EE4" w:rsidRPr="00F245E6" w:rsidRDefault="00C45EE4" w:rsidP="00305183">
            <w:pPr>
              <w:rPr>
                <w:rFonts w:cs="Calibri Light"/>
              </w:rPr>
            </w:pPr>
            <w:r w:rsidRPr="00F245E6">
              <w:rPr>
                <w:rFonts w:cs="Calibri Light"/>
              </w:rPr>
              <w:t>H.3.4.a</w:t>
            </w:r>
          </w:p>
        </w:tc>
        <w:tc>
          <w:tcPr>
            <w:tcW w:w="6645" w:type="dxa"/>
          </w:tcPr>
          <w:p w14:paraId="79E07D66" w14:textId="77777777" w:rsidR="00C45EE4" w:rsidRPr="00F245E6" w:rsidRDefault="00C45EE4" w:rsidP="00305183">
            <w:pPr>
              <w:rPr>
                <w:rFonts w:cs="Calibri Light"/>
              </w:rPr>
            </w:pPr>
            <w:r w:rsidRPr="00F245E6">
              <w:rPr>
                <w:rFonts w:cs="Calibri Light"/>
              </w:rPr>
              <w:t>Gibt es ein Konzept für das Sicherheitsempfinden der Bevölkerung im öffentlichen Raum (Polizeipräsenz, Beleuchtung, Einsichtigkeit etc.)? (Beschreibung)?</w:t>
            </w:r>
          </w:p>
          <w:p w14:paraId="3437A48C" w14:textId="77777777" w:rsidR="00C45EE4" w:rsidRPr="00F245E6" w:rsidRDefault="00C45EE4" w:rsidP="00305183">
            <w:pPr>
              <w:rPr>
                <w:rFonts w:cs="Calibri Light"/>
              </w:rPr>
            </w:pPr>
            <w:r w:rsidRPr="00F245E6">
              <w:rPr>
                <w:rFonts w:cs="Calibri Light"/>
              </w:rPr>
              <w:t>(Ja+ Beschreibung = 2 Punkte + jährliche Impulse = 1 Punkt)</w:t>
            </w:r>
          </w:p>
        </w:tc>
        <w:tc>
          <w:tcPr>
            <w:tcW w:w="827" w:type="dxa"/>
            <w:vMerge w:val="restart"/>
          </w:tcPr>
          <w:p w14:paraId="55B05750" w14:textId="77777777" w:rsidR="00C45EE4" w:rsidRPr="00F245E6" w:rsidRDefault="00C45EE4" w:rsidP="00305183">
            <w:pPr>
              <w:rPr>
                <w:rFonts w:cs="Calibri Light"/>
              </w:rPr>
            </w:pPr>
            <w:r w:rsidRPr="00F245E6">
              <w:rPr>
                <w:rFonts w:cs="Calibri Light"/>
              </w:rPr>
              <w:t>mögl.</w:t>
            </w:r>
          </w:p>
          <w:p w14:paraId="69128AB3" w14:textId="77777777" w:rsidR="00C45EE4" w:rsidRPr="00F245E6" w:rsidRDefault="00C45EE4" w:rsidP="00305183">
            <w:pPr>
              <w:jc w:val="center"/>
              <w:rPr>
                <w:rFonts w:cs="Calibri Light"/>
                <w:b/>
              </w:rPr>
            </w:pPr>
            <w:r w:rsidRPr="00F245E6">
              <w:rPr>
                <w:rFonts w:cs="Calibri Light"/>
                <w:b/>
              </w:rPr>
              <w:t>3 (K)</w:t>
            </w:r>
          </w:p>
        </w:tc>
        <w:tc>
          <w:tcPr>
            <w:tcW w:w="827" w:type="dxa"/>
            <w:vMerge w:val="restart"/>
          </w:tcPr>
          <w:p w14:paraId="075FF1C9" w14:textId="77777777" w:rsidR="00C45EE4" w:rsidRPr="00F245E6" w:rsidRDefault="00C45EE4" w:rsidP="00305183">
            <w:pPr>
              <w:rPr>
                <w:rFonts w:cs="Calibri Light"/>
              </w:rPr>
            </w:pPr>
            <w:r w:rsidRPr="00F245E6">
              <w:rPr>
                <w:rFonts w:cs="Calibri Light"/>
              </w:rPr>
              <w:t>tats.</w:t>
            </w:r>
          </w:p>
          <w:p w14:paraId="06CB700F" w14:textId="77777777" w:rsidR="00C45EE4" w:rsidRPr="00F245E6" w:rsidRDefault="00C45EE4" w:rsidP="00305183">
            <w:pPr>
              <w:jc w:val="center"/>
              <w:rPr>
                <w:rFonts w:cs="Calibri Light"/>
                <w:b/>
              </w:rPr>
            </w:pPr>
          </w:p>
        </w:tc>
      </w:tr>
      <w:tr w:rsidR="00C45EE4" w:rsidRPr="00F245E6" w14:paraId="252B6DC9" w14:textId="77777777" w:rsidTr="00117FAC">
        <w:tc>
          <w:tcPr>
            <w:tcW w:w="988" w:type="dxa"/>
          </w:tcPr>
          <w:p w14:paraId="3E8DB46D" w14:textId="77777777" w:rsidR="00C45EE4" w:rsidRPr="00F245E6" w:rsidRDefault="00C45EE4" w:rsidP="00305183">
            <w:pPr>
              <w:rPr>
                <w:rFonts w:cs="Calibri Light"/>
              </w:rPr>
            </w:pPr>
          </w:p>
        </w:tc>
        <w:tc>
          <w:tcPr>
            <w:tcW w:w="6645" w:type="dxa"/>
          </w:tcPr>
          <w:p w14:paraId="5D4F8DE4" w14:textId="77777777" w:rsidR="00C45EE4" w:rsidRPr="00F245E6" w:rsidRDefault="00C45EE4" w:rsidP="00305183">
            <w:pPr>
              <w:rPr>
                <w:rFonts w:cs="Calibri Light"/>
                <w:color w:val="C00000"/>
              </w:rPr>
            </w:pPr>
          </w:p>
        </w:tc>
        <w:tc>
          <w:tcPr>
            <w:tcW w:w="827" w:type="dxa"/>
            <w:vMerge/>
          </w:tcPr>
          <w:p w14:paraId="50034AEE" w14:textId="77777777" w:rsidR="00C45EE4" w:rsidRPr="00F245E6" w:rsidRDefault="00C45EE4" w:rsidP="00305183">
            <w:pPr>
              <w:rPr>
                <w:rFonts w:cs="Calibri Light"/>
              </w:rPr>
            </w:pPr>
          </w:p>
        </w:tc>
        <w:tc>
          <w:tcPr>
            <w:tcW w:w="827" w:type="dxa"/>
            <w:vMerge/>
          </w:tcPr>
          <w:p w14:paraId="295E63E7" w14:textId="77777777" w:rsidR="00C45EE4" w:rsidRPr="00F245E6" w:rsidRDefault="00C45EE4" w:rsidP="00305183">
            <w:pPr>
              <w:rPr>
                <w:rFonts w:cs="Calibri Light"/>
              </w:rPr>
            </w:pPr>
          </w:p>
        </w:tc>
      </w:tr>
    </w:tbl>
    <w:p w14:paraId="0E1F7BD5"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45EE4" w:rsidRPr="00F245E6" w14:paraId="51C6172B" w14:textId="77777777" w:rsidTr="00117FAC">
        <w:tc>
          <w:tcPr>
            <w:tcW w:w="988" w:type="dxa"/>
          </w:tcPr>
          <w:p w14:paraId="68DE5C9D" w14:textId="77777777" w:rsidR="00C45EE4" w:rsidRPr="00F245E6" w:rsidRDefault="00C45EE4" w:rsidP="00305183">
            <w:pPr>
              <w:rPr>
                <w:rFonts w:cs="Calibri Light"/>
              </w:rPr>
            </w:pPr>
            <w:r w:rsidRPr="00F245E6">
              <w:rPr>
                <w:rFonts w:cs="Calibri Light"/>
              </w:rPr>
              <w:t>H.4.6.a</w:t>
            </w:r>
          </w:p>
        </w:tc>
        <w:tc>
          <w:tcPr>
            <w:tcW w:w="6645" w:type="dxa"/>
          </w:tcPr>
          <w:p w14:paraId="3593E2C1" w14:textId="77777777" w:rsidR="00C45EE4" w:rsidRPr="00F245E6" w:rsidRDefault="00C45EE4" w:rsidP="00305183">
            <w:pPr>
              <w:rPr>
                <w:rFonts w:cs="Calibri Light"/>
              </w:rPr>
            </w:pPr>
            <w:r w:rsidRPr="00F245E6">
              <w:rPr>
                <w:rFonts w:cs="Calibri Light"/>
              </w:rPr>
              <w:t>Umsetzungen von Maßnahmen für die Verbesserung des Sicherheitsempfinden in der Gemeinde in den letzten 5 Jahren? (Beschreibung)</w:t>
            </w:r>
          </w:p>
          <w:p w14:paraId="056ED94A" w14:textId="77777777" w:rsidR="00C45EE4" w:rsidRPr="00F245E6" w:rsidRDefault="00C45EE4" w:rsidP="00305183">
            <w:pPr>
              <w:rPr>
                <w:rFonts w:cs="Calibri Light"/>
              </w:rPr>
            </w:pPr>
            <w:r w:rsidRPr="00F245E6">
              <w:rPr>
                <w:rFonts w:cs="Calibri Light"/>
              </w:rPr>
              <w:t>(Ja + Beschreibung, 1 Punkt je Maßnahme)</w:t>
            </w:r>
          </w:p>
        </w:tc>
        <w:tc>
          <w:tcPr>
            <w:tcW w:w="827" w:type="dxa"/>
            <w:vMerge w:val="restart"/>
          </w:tcPr>
          <w:p w14:paraId="089290D4" w14:textId="77777777" w:rsidR="00C45EE4" w:rsidRPr="00F245E6" w:rsidRDefault="00C45EE4" w:rsidP="00305183">
            <w:pPr>
              <w:rPr>
                <w:rFonts w:cs="Calibri Light"/>
              </w:rPr>
            </w:pPr>
            <w:r w:rsidRPr="00F245E6">
              <w:rPr>
                <w:rFonts w:cs="Calibri Light"/>
              </w:rPr>
              <w:t>mögl.</w:t>
            </w:r>
          </w:p>
          <w:p w14:paraId="79CAB72E" w14:textId="77777777" w:rsidR="00C45EE4" w:rsidRPr="00F245E6" w:rsidRDefault="00C45EE4" w:rsidP="00305183">
            <w:pPr>
              <w:jc w:val="center"/>
              <w:rPr>
                <w:rFonts w:cs="Calibri Light"/>
                <w:b/>
              </w:rPr>
            </w:pPr>
            <w:r w:rsidRPr="00F245E6">
              <w:rPr>
                <w:rFonts w:cs="Calibri Light"/>
                <w:b/>
              </w:rPr>
              <w:t>2 (K)</w:t>
            </w:r>
          </w:p>
        </w:tc>
        <w:tc>
          <w:tcPr>
            <w:tcW w:w="827" w:type="dxa"/>
            <w:vMerge w:val="restart"/>
          </w:tcPr>
          <w:p w14:paraId="70E25951" w14:textId="77777777" w:rsidR="00C45EE4" w:rsidRPr="00F245E6" w:rsidRDefault="00C45EE4" w:rsidP="00305183">
            <w:pPr>
              <w:rPr>
                <w:rFonts w:cs="Calibri Light"/>
              </w:rPr>
            </w:pPr>
            <w:r w:rsidRPr="00F245E6">
              <w:rPr>
                <w:rFonts w:cs="Calibri Light"/>
              </w:rPr>
              <w:t>tats.</w:t>
            </w:r>
          </w:p>
          <w:p w14:paraId="36897123" w14:textId="77777777" w:rsidR="00C45EE4" w:rsidRPr="00F245E6" w:rsidRDefault="00C45EE4" w:rsidP="00305183">
            <w:pPr>
              <w:jc w:val="center"/>
              <w:rPr>
                <w:rFonts w:cs="Calibri Light"/>
                <w:b/>
              </w:rPr>
            </w:pPr>
          </w:p>
        </w:tc>
      </w:tr>
      <w:tr w:rsidR="00C45EE4" w:rsidRPr="00F245E6" w14:paraId="5D32D36D" w14:textId="77777777" w:rsidTr="00117FAC">
        <w:tc>
          <w:tcPr>
            <w:tcW w:w="988" w:type="dxa"/>
          </w:tcPr>
          <w:p w14:paraId="3773A317" w14:textId="77777777" w:rsidR="00C45EE4" w:rsidRPr="00F245E6" w:rsidRDefault="00C45EE4" w:rsidP="00305183">
            <w:pPr>
              <w:rPr>
                <w:rFonts w:cs="Calibri Light"/>
              </w:rPr>
            </w:pPr>
          </w:p>
        </w:tc>
        <w:tc>
          <w:tcPr>
            <w:tcW w:w="6645" w:type="dxa"/>
          </w:tcPr>
          <w:p w14:paraId="6A44745B" w14:textId="77777777" w:rsidR="00C45EE4" w:rsidRPr="00F245E6" w:rsidRDefault="00C45EE4" w:rsidP="00305183">
            <w:pPr>
              <w:rPr>
                <w:rFonts w:cs="Calibri Light"/>
                <w:color w:val="C00000"/>
              </w:rPr>
            </w:pPr>
          </w:p>
        </w:tc>
        <w:tc>
          <w:tcPr>
            <w:tcW w:w="827" w:type="dxa"/>
            <w:vMerge/>
          </w:tcPr>
          <w:p w14:paraId="5F30C071" w14:textId="77777777" w:rsidR="00C45EE4" w:rsidRPr="00F245E6" w:rsidRDefault="00C45EE4" w:rsidP="00305183">
            <w:pPr>
              <w:rPr>
                <w:rFonts w:cs="Calibri Light"/>
              </w:rPr>
            </w:pPr>
          </w:p>
        </w:tc>
        <w:tc>
          <w:tcPr>
            <w:tcW w:w="827" w:type="dxa"/>
            <w:vMerge/>
          </w:tcPr>
          <w:p w14:paraId="6C5392C7" w14:textId="77777777" w:rsidR="00C45EE4" w:rsidRPr="00F245E6" w:rsidRDefault="00C45EE4" w:rsidP="00305183">
            <w:pPr>
              <w:rPr>
                <w:rFonts w:cs="Calibri Light"/>
              </w:rPr>
            </w:pPr>
          </w:p>
        </w:tc>
      </w:tr>
    </w:tbl>
    <w:p w14:paraId="01E5F59C"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45EE4" w:rsidRPr="00F245E6" w14:paraId="015612CD" w14:textId="77777777" w:rsidTr="00117FAC">
        <w:tc>
          <w:tcPr>
            <w:tcW w:w="988" w:type="dxa"/>
          </w:tcPr>
          <w:p w14:paraId="6E0C228F" w14:textId="77777777" w:rsidR="00C45EE4" w:rsidRPr="00F245E6" w:rsidRDefault="00C45EE4" w:rsidP="00305183">
            <w:pPr>
              <w:rPr>
                <w:rFonts w:cs="Calibri Light"/>
              </w:rPr>
            </w:pPr>
            <w:r w:rsidRPr="00F245E6">
              <w:rPr>
                <w:rFonts w:cs="Calibri Light"/>
              </w:rPr>
              <w:t>H.4.6.b</w:t>
            </w:r>
          </w:p>
        </w:tc>
        <w:tc>
          <w:tcPr>
            <w:tcW w:w="6645" w:type="dxa"/>
          </w:tcPr>
          <w:p w14:paraId="6296AD54" w14:textId="77777777" w:rsidR="00C45EE4" w:rsidRPr="00F245E6" w:rsidRDefault="00C45EE4" w:rsidP="00305183">
            <w:pPr>
              <w:rPr>
                <w:rFonts w:cs="Calibri Light"/>
              </w:rPr>
            </w:pPr>
            <w:r w:rsidRPr="00F245E6">
              <w:rPr>
                <w:rFonts w:cs="Calibri Light"/>
              </w:rPr>
              <w:t>Gibt es Weiterbildungsveranstaltungen, Exkursionen, Netzwerke oder Ähnliches zur Stärkung der Persönlichkeit im Umgang mit dem öffentlichen Raum? (Beschreibung)</w:t>
            </w:r>
          </w:p>
          <w:p w14:paraId="49845724" w14:textId="77777777" w:rsidR="00C45EE4" w:rsidRPr="00F245E6" w:rsidRDefault="00C45EE4" w:rsidP="00305183">
            <w:pPr>
              <w:rPr>
                <w:rFonts w:cs="Calibri Light"/>
              </w:rPr>
            </w:pPr>
            <w:r w:rsidRPr="00F245E6">
              <w:rPr>
                <w:rFonts w:cs="Calibri Light"/>
              </w:rPr>
              <w:t>(Beschreibung = 1 Punkt)</w:t>
            </w:r>
          </w:p>
        </w:tc>
        <w:tc>
          <w:tcPr>
            <w:tcW w:w="827" w:type="dxa"/>
            <w:vMerge w:val="restart"/>
          </w:tcPr>
          <w:p w14:paraId="750FE1EE" w14:textId="77777777" w:rsidR="00C45EE4" w:rsidRPr="00F245E6" w:rsidRDefault="00C45EE4" w:rsidP="00305183">
            <w:pPr>
              <w:rPr>
                <w:rFonts w:cs="Calibri Light"/>
              </w:rPr>
            </w:pPr>
            <w:r w:rsidRPr="00F245E6">
              <w:rPr>
                <w:rFonts w:cs="Calibri Light"/>
              </w:rPr>
              <w:t>mögl.</w:t>
            </w:r>
          </w:p>
          <w:p w14:paraId="7D5B7034" w14:textId="77777777" w:rsidR="00C45EE4" w:rsidRPr="00F245E6" w:rsidRDefault="00C45EE4" w:rsidP="00305183">
            <w:pPr>
              <w:jc w:val="center"/>
              <w:rPr>
                <w:rFonts w:cs="Calibri Light"/>
                <w:b/>
              </w:rPr>
            </w:pPr>
            <w:r w:rsidRPr="00F245E6">
              <w:rPr>
                <w:rFonts w:cs="Calibri Light"/>
                <w:b/>
              </w:rPr>
              <w:t>1 (K)</w:t>
            </w:r>
          </w:p>
        </w:tc>
        <w:tc>
          <w:tcPr>
            <w:tcW w:w="827" w:type="dxa"/>
            <w:vMerge w:val="restart"/>
          </w:tcPr>
          <w:p w14:paraId="37EC67C3" w14:textId="77777777" w:rsidR="00C45EE4" w:rsidRPr="00F245E6" w:rsidRDefault="00C45EE4" w:rsidP="00305183">
            <w:pPr>
              <w:rPr>
                <w:rFonts w:cs="Calibri Light"/>
              </w:rPr>
            </w:pPr>
            <w:r w:rsidRPr="00F245E6">
              <w:rPr>
                <w:rFonts w:cs="Calibri Light"/>
              </w:rPr>
              <w:t>tats.</w:t>
            </w:r>
          </w:p>
          <w:p w14:paraId="03557AD6" w14:textId="77777777" w:rsidR="00C45EE4" w:rsidRPr="00F245E6" w:rsidRDefault="00C45EE4" w:rsidP="00305183">
            <w:pPr>
              <w:jc w:val="center"/>
              <w:rPr>
                <w:rFonts w:cs="Calibri Light"/>
                <w:b/>
              </w:rPr>
            </w:pPr>
          </w:p>
        </w:tc>
      </w:tr>
      <w:tr w:rsidR="00C45EE4" w:rsidRPr="00F245E6" w14:paraId="0BB63162" w14:textId="77777777" w:rsidTr="00117FAC">
        <w:tc>
          <w:tcPr>
            <w:tcW w:w="988" w:type="dxa"/>
          </w:tcPr>
          <w:p w14:paraId="5E1BF8A5" w14:textId="77777777" w:rsidR="00C45EE4" w:rsidRPr="00F245E6" w:rsidRDefault="00C45EE4" w:rsidP="00305183">
            <w:pPr>
              <w:rPr>
                <w:rFonts w:cs="Calibri Light"/>
              </w:rPr>
            </w:pPr>
          </w:p>
        </w:tc>
        <w:tc>
          <w:tcPr>
            <w:tcW w:w="6645" w:type="dxa"/>
          </w:tcPr>
          <w:p w14:paraId="721EB84B" w14:textId="77777777" w:rsidR="00C45EE4" w:rsidRPr="00F245E6" w:rsidRDefault="00C45EE4" w:rsidP="00305183">
            <w:pPr>
              <w:rPr>
                <w:rFonts w:cs="Calibri Light"/>
                <w:color w:val="C00000"/>
              </w:rPr>
            </w:pPr>
          </w:p>
        </w:tc>
        <w:tc>
          <w:tcPr>
            <w:tcW w:w="827" w:type="dxa"/>
            <w:vMerge/>
          </w:tcPr>
          <w:p w14:paraId="1F90FF32" w14:textId="77777777" w:rsidR="00C45EE4" w:rsidRPr="00F245E6" w:rsidRDefault="00C45EE4" w:rsidP="00305183">
            <w:pPr>
              <w:rPr>
                <w:rFonts w:cs="Calibri Light"/>
              </w:rPr>
            </w:pPr>
          </w:p>
        </w:tc>
        <w:tc>
          <w:tcPr>
            <w:tcW w:w="827" w:type="dxa"/>
            <w:vMerge/>
          </w:tcPr>
          <w:p w14:paraId="189AF503" w14:textId="77777777" w:rsidR="00C45EE4" w:rsidRPr="00F245E6" w:rsidRDefault="00C45EE4" w:rsidP="00305183">
            <w:pPr>
              <w:rPr>
                <w:rFonts w:cs="Calibri Light"/>
              </w:rPr>
            </w:pPr>
          </w:p>
        </w:tc>
      </w:tr>
    </w:tbl>
    <w:p w14:paraId="67914667"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5"/>
        <w:gridCol w:w="827"/>
        <w:gridCol w:w="827"/>
      </w:tblGrid>
      <w:tr w:rsidR="00C45EE4" w:rsidRPr="00F245E6" w14:paraId="1D440F7F" w14:textId="77777777" w:rsidTr="00117FAC">
        <w:tc>
          <w:tcPr>
            <w:tcW w:w="988" w:type="dxa"/>
          </w:tcPr>
          <w:p w14:paraId="4B46DA66" w14:textId="77777777" w:rsidR="00C45EE4" w:rsidRPr="00F245E6" w:rsidRDefault="00C45EE4" w:rsidP="00305183">
            <w:pPr>
              <w:rPr>
                <w:rFonts w:cs="Calibri Light"/>
              </w:rPr>
            </w:pPr>
            <w:r w:rsidRPr="00F245E6">
              <w:rPr>
                <w:rFonts w:cs="Calibri Light"/>
              </w:rPr>
              <w:t>H.2.3.e</w:t>
            </w:r>
          </w:p>
        </w:tc>
        <w:tc>
          <w:tcPr>
            <w:tcW w:w="6645" w:type="dxa"/>
          </w:tcPr>
          <w:p w14:paraId="783553FE" w14:textId="22C6953F" w:rsidR="00C45EE4" w:rsidRPr="00F245E6" w:rsidRDefault="00C45EE4" w:rsidP="00305183">
            <w:pPr>
              <w:rPr>
                <w:rFonts w:cs="Calibri Light"/>
              </w:rPr>
            </w:pPr>
            <w:r w:rsidRPr="00F245E6">
              <w:rPr>
                <w:rFonts w:cs="Calibri Light"/>
              </w:rPr>
              <w:t>Welche Unterstützung benötigt bzw. welche Wünsche hat die Gemeinde an die Landesregierung bezüglich der Nutzung der Chancen des Wandels? (Differenzierung nach fachlicher/idee</w:t>
            </w:r>
            <w:r w:rsidR="00A359BE">
              <w:rPr>
                <w:rFonts w:cs="Calibri Light"/>
              </w:rPr>
              <w:t>l</w:t>
            </w:r>
            <w:r w:rsidRPr="00F245E6">
              <w:rPr>
                <w:rFonts w:cs="Calibri Light"/>
              </w:rPr>
              <w:t>ler/finanzieller Unterstützung)</w:t>
            </w:r>
          </w:p>
          <w:p w14:paraId="30E4286B" w14:textId="77777777" w:rsidR="00C45EE4" w:rsidRPr="00F245E6" w:rsidRDefault="00C45EE4" w:rsidP="00305183">
            <w:pPr>
              <w:rPr>
                <w:rFonts w:cs="Calibri Light"/>
              </w:rPr>
            </w:pPr>
            <w:r w:rsidRPr="00F245E6">
              <w:rPr>
                <w:rFonts w:cs="Calibri Light"/>
              </w:rPr>
              <w:t>(Beschreibung 0,5 Punkte je Wunsch)</w:t>
            </w:r>
          </w:p>
        </w:tc>
        <w:tc>
          <w:tcPr>
            <w:tcW w:w="827" w:type="dxa"/>
            <w:vMerge w:val="restart"/>
          </w:tcPr>
          <w:p w14:paraId="3BEF4F23" w14:textId="77777777" w:rsidR="00C45EE4" w:rsidRPr="00F245E6" w:rsidRDefault="00C45EE4" w:rsidP="00305183">
            <w:pPr>
              <w:rPr>
                <w:rFonts w:cs="Calibri Light"/>
              </w:rPr>
            </w:pPr>
            <w:r w:rsidRPr="00F245E6">
              <w:rPr>
                <w:rFonts w:cs="Calibri Light"/>
              </w:rPr>
              <w:t>mögl.</w:t>
            </w:r>
          </w:p>
          <w:p w14:paraId="66BBC961" w14:textId="77777777" w:rsidR="00C45EE4" w:rsidRPr="00F245E6" w:rsidRDefault="00C45EE4" w:rsidP="00305183">
            <w:pPr>
              <w:jc w:val="center"/>
              <w:rPr>
                <w:rFonts w:cs="Calibri Light"/>
                <w:b/>
              </w:rPr>
            </w:pPr>
            <w:r w:rsidRPr="00F245E6">
              <w:rPr>
                <w:rFonts w:cs="Calibri Light"/>
                <w:b/>
              </w:rPr>
              <w:t>2 (K)</w:t>
            </w:r>
          </w:p>
        </w:tc>
        <w:tc>
          <w:tcPr>
            <w:tcW w:w="827" w:type="dxa"/>
            <w:vMerge w:val="restart"/>
          </w:tcPr>
          <w:p w14:paraId="4D297C02" w14:textId="77777777" w:rsidR="00C45EE4" w:rsidRPr="00F245E6" w:rsidRDefault="00C45EE4" w:rsidP="00305183">
            <w:pPr>
              <w:rPr>
                <w:rFonts w:cs="Calibri Light"/>
              </w:rPr>
            </w:pPr>
            <w:r w:rsidRPr="00F245E6">
              <w:rPr>
                <w:rFonts w:cs="Calibri Light"/>
              </w:rPr>
              <w:t>tats.</w:t>
            </w:r>
          </w:p>
          <w:p w14:paraId="4B873689" w14:textId="77777777" w:rsidR="00C45EE4" w:rsidRPr="00F245E6" w:rsidRDefault="00C45EE4" w:rsidP="00305183">
            <w:pPr>
              <w:jc w:val="center"/>
              <w:rPr>
                <w:rFonts w:cs="Calibri Light"/>
                <w:b/>
              </w:rPr>
            </w:pPr>
          </w:p>
        </w:tc>
      </w:tr>
      <w:tr w:rsidR="00C45EE4" w:rsidRPr="00F245E6" w14:paraId="31BD9098" w14:textId="77777777" w:rsidTr="00117FAC">
        <w:tc>
          <w:tcPr>
            <w:tcW w:w="988" w:type="dxa"/>
          </w:tcPr>
          <w:p w14:paraId="571339ED" w14:textId="77777777" w:rsidR="00C45EE4" w:rsidRPr="00F245E6" w:rsidRDefault="00C45EE4" w:rsidP="00305183">
            <w:pPr>
              <w:rPr>
                <w:rFonts w:cs="Calibri Light"/>
              </w:rPr>
            </w:pPr>
          </w:p>
        </w:tc>
        <w:tc>
          <w:tcPr>
            <w:tcW w:w="6645" w:type="dxa"/>
          </w:tcPr>
          <w:p w14:paraId="17A21B2E" w14:textId="77777777" w:rsidR="00C45EE4" w:rsidRPr="00F245E6" w:rsidRDefault="00C45EE4" w:rsidP="00305183">
            <w:pPr>
              <w:rPr>
                <w:rFonts w:cs="Calibri Light"/>
                <w:color w:val="C00000"/>
              </w:rPr>
            </w:pPr>
          </w:p>
        </w:tc>
        <w:tc>
          <w:tcPr>
            <w:tcW w:w="827" w:type="dxa"/>
            <w:vMerge/>
          </w:tcPr>
          <w:p w14:paraId="40F984A2" w14:textId="77777777" w:rsidR="00C45EE4" w:rsidRPr="00F245E6" w:rsidRDefault="00C45EE4" w:rsidP="00305183">
            <w:pPr>
              <w:rPr>
                <w:rFonts w:cs="Calibri Light"/>
              </w:rPr>
            </w:pPr>
          </w:p>
        </w:tc>
        <w:tc>
          <w:tcPr>
            <w:tcW w:w="827" w:type="dxa"/>
            <w:vMerge/>
          </w:tcPr>
          <w:p w14:paraId="3F621B49" w14:textId="77777777" w:rsidR="00C45EE4" w:rsidRPr="00F245E6" w:rsidRDefault="00C45EE4" w:rsidP="00305183">
            <w:pPr>
              <w:rPr>
                <w:rFonts w:cs="Calibri Light"/>
              </w:rPr>
            </w:pPr>
          </w:p>
        </w:tc>
      </w:tr>
    </w:tbl>
    <w:p w14:paraId="5060DF39" w14:textId="77777777" w:rsidR="00350F44" w:rsidRPr="00F245E6" w:rsidRDefault="00350F44" w:rsidP="00350F44">
      <w:pPr>
        <w:rPr>
          <w:rFonts w:cs="Calibri Light"/>
        </w:rPr>
      </w:pPr>
    </w:p>
    <w:tbl>
      <w:tblPr>
        <w:tblStyle w:val="Tabellenraster"/>
        <w:tblW w:w="9287" w:type="dxa"/>
        <w:tblInd w:w="0" w:type="dxa"/>
        <w:tblLook w:val="04A0" w:firstRow="1" w:lastRow="0" w:firstColumn="1" w:lastColumn="0" w:noHBand="0" w:noVBand="1"/>
      </w:tblPr>
      <w:tblGrid>
        <w:gridCol w:w="988"/>
        <w:gridCol w:w="6643"/>
        <w:gridCol w:w="828"/>
        <w:gridCol w:w="828"/>
      </w:tblGrid>
      <w:tr w:rsidR="00C45EE4" w:rsidRPr="00F245E6" w14:paraId="428CB32D" w14:textId="77777777" w:rsidTr="00117FAC">
        <w:tc>
          <w:tcPr>
            <w:tcW w:w="988" w:type="dxa"/>
          </w:tcPr>
          <w:p w14:paraId="2F607CE7" w14:textId="77777777" w:rsidR="00C45EE4" w:rsidRPr="00F245E6" w:rsidRDefault="00C45EE4" w:rsidP="00305183">
            <w:pPr>
              <w:rPr>
                <w:rFonts w:cs="Calibri Light"/>
              </w:rPr>
            </w:pPr>
            <w:r w:rsidRPr="00F245E6">
              <w:rPr>
                <w:rFonts w:cs="Calibri Light"/>
              </w:rPr>
              <w:t>H.2.3.f</w:t>
            </w:r>
          </w:p>
        </w:tc>
        <w:tc>
          <w:tcPr>
            <w:tcW w:w="6643" w:type="dxa"/>
          </w:tcPr>
          <w:p w14:paraId="23A472AD" w14:textId="00CC9F15" w:rsidR="00C45EE4" w:rsidRPr="00F245E6" w:rsidRDefault="00C45EE4" w:rsidP="00305183">
            <w:pPr>
              <w:rPr>
                <w:rFonts w:cs="Calibri Light"/>
              </w:rPr>
            </w:pPr>
            <w:r w:rsidRPr="00F245E6">
              <w:rPr>
                <w:rFonts w:cs="Calibri Light"/>
              </w:rPr>
              <w:t>Welche Unterstützung benötigt bzw. welche Wünsche hat die Gemeinde an die Wissenschaft bzw. fachliche Institutionen bezüglich der Nutzung der Chancen des Wandels? (Differenzierung nach fachlicher/idee</w:t>
            </w:r>
            <w:r w:rsidR="00A359BE">
              <w:rPr>
                <w:rFonts w:cs="Calibri Light"/>
              </w:rPr>
              <w:t>l</w:t>
            </w:r>
            <w:r w:rsidRPr="00F245E6">
              <w:rPr>
                <w:rFonts w:cs="Calibri Light"/>
              </w:rPr>
              <w:t>ler/finanzieller Unterstützung)</w:t>
            </w:r>
          </w:p>
          <w:p w14:paraId="76D018A2" w14:textId="77777777" w:rsidR="00C45EE4" w:rsidRPr="00F245E6" w:rsidRDefault="00C45EE4" w:rsidP="00305183">
            <w:pPr>
              <w:rPr>
                <w:rFonts w:cs="Calibri Light"/>
              </w:rPr>
            </w:pPr>
            <w:r w:rsidRPr="00F245E6">
              <w:rPr>
                <w:rFonts w:cs="Calibri Light"/>
              </w:rPr>
              <w:t>(Beschreibung 0,5 Punkte je Wunsch)</w:t>
            </w:r>
          </w:p>
        </w:tc>
        <w:tc>
          <w:tcPr>
            <w:tcW w:w="828" w:type="dxa"/>
            <w:vMerge w:val="restart"/>
          </w:tcPr>
          <w:p w14:paraId="284DEB20" w14:textId="77777777" w:rsidR="00C45EE4" w:rsidRPr="00F245E6" w:rsidRDefault="00C45EE4" w:rsidP="00305183">
            <w:pPr>
              <w:rPr>
                <w:rFonts w:cs="Calibri Light"/>
              </w:rPr>
            </w:pPr>
            <w:r w:rsidRPr="00F245E6">
              <w:rPr>
                <w:rFonts w:cs="Calibri Light"/>
              </w:rPr>
              <w:t>mögl.</w:t>
            </w:r>
          </w:p>
          <w:p w14:paraId="5041F03C" w14:textId="77777777" w:rsidR="00C45EE4" w:rsidRPr="00F245E6" w:rsidRDefault="00C45EE4" w:rsidP="00305183">
            <w:pPr>
              <w:jc w:val="center"/>
              <w:rPr>
                <w:rFonts w:cs="Calibri Light"/>
                <w:b/>
              </w:rPr>
            </w:pPr>
            <w:r w:rsidRPr="00F245E6">
              <w:rPr>
                <w:rFonts w:cs="Calibri Light"/>
                <w:b/>
              </w:rPr>
              <w:t>2 (K)</w:t>
            </w:r>
          </w:p>
        </w:tc>
        <w:tc>
          <w:tcPr>
            <w:tcW w:w="828" w:type="dxa"/>
            <w:vMerge w:val="restart"/>
          </w:tcPr>
          <w:p w14:paraId="0CA9FDD3" w14:textId="77777777" w:rsidR="00C45EE4" w:rsidRPr="00F245E6" w:rsidRDefault="00C45EE4" w:rsidP="00305183">
            <w:pPr>
              <w:rPr>
                <w:rFonts w:cs="Calibri Light"/>
              </w:rPr>
            </w:pPr>
            <w:r w:rsidRPr="00F245E6">
              <w:rPr>
                <w:rFonts w:cs="Calibri Light"/>
              </w:rPr>
              <w:t>tats.</w:t>
            </w:r>
          </w:p>
          <w:p w14:paraId="707B3AD3" w14:textId="77777777" w:rsidR="00C45EE4" w:rsidRPr="00F245E6" w:rsidRDefault="00C45EE4" w:rsidP="00305183">
            <w:pPr>
              <w:jc w:val="center"/>
              <w:rPr>
                <w:rFonts w:cs="Calibri Light"/>
                <w:b/>
              </w:rPr>
            </w:pPr>
          </w:p>
        </w:tc>
      </w:tr>
      <w:tr w:rsidR="00C45EE4" w:rsidRPr="00F245E6" w14:paraId="6CFA4C96" w14:textId="77777777" w:rsidTr="00117FAC">
        <w:tc>
          <w:tcPr>
            <w:tcW w:w="988" w:type="dxa"/>
          </w:tcPr>
          <w:p w14:paraId="2AC2AF5F" w14:textId="77777777" w:rsidR="00C45EE4" w:rsidRPr="00F245E6" w:rsidRDefault="00C45EE4" w:rsidP="00305183">
            <w:pPr>
              <w:rPr>
                <w:rFonts w:cs="Calibri Light"/>
              </w:rPr>
            </w:pPr>
          </w:p>
        </w:tc>
        <w:tc>
          <w:tcPr>
            <w:tcW w:w="6643" w:type="dxa"/>
          </w:tcPr>
          <w:p w14:paraId="09CEAA2E" w14:textId="77777777" w:rsidR="00C45EE4" w:rsidRPr="00F245E6" w:rsidRDefault="00C45EE4" w:rsidP="00305183">
            <w:pPr>
              <w:rPr>
                <w:rFonts w:cs="Calibri Light"/>
                <w:color w:val="C00000"/>
              </w:rPr>
            </w:pPr>
          </w:p>
        </w:tc>
        <w:tc>
          <w:tcPr>
            <w:tcW w:w="828" w:type="dxa"/>
            <w:vMerge/>
          </w:tcPr>
          <w:p w14:paraId="586351F2" w14:textId="77777777" w:rsidR="00C45EE4" w:rsidRPr="00F245E6" w:rsidRDefault="00C45EE4" w:rsidP="00305183">
            <w:pPr>
              <w:rPr>
                <w:rFonts w:cs="Calibri Light"/>
              </w:rPr>
            </w:pPr>
          </w:p>
        </w:tc>
        <w:tc>
          <w:tcPr>
            <w:tcW w:w="828" w:type="dxa"/>
            <w:vMerge/>
          </w:tcPr>
          <w:p w14:paraId="754B8355" w14:textId="77777777" w:rsidR="00C45EE4" w:rsidRPr="00F245E6" w:rsidRDefault="00C45EE4" w:rsidP="00305183">
            <w:pPr>
              <w:rPr>
                <w:rFonts w:cs="Calibri Light"/>
              </w:rPr>
            </w:pPr>
          </w:p>
        </w:tc>
      </w:tr>
    </w:tbl>
    <w:p w14:paraId="5959084F" w14:textId="77777777" w:rsidR="00350F44" w:rsidRPr="00F245E6" w:rsidRDefault="00350F44" w:rsidP="00350F44">
      <w:pPr>
        <w:rPr>
          <w:rFonts w:cs="Calibri Light"/>
        </w:rPr>
      </w:pPr>
    </w:p>
    <w:p w14:paraId="6064D51B" w14:textId="44FF8DF1" w:rsidR="00771381" w:rsidRDefault="00771381">
      <w:pPr>
        <w:rPr>
          <w:lang w:val="de-DE"/>
        </w:rPr>
      </w:pPr>
    </w:p>
    <w:sectPr w:rsidR="00771381" w:rsidSect="003F3C8B">
      <w:headerReference w:type="default" r:id="rId8"/>
      <w:footerReference w:type="default" r:id="rId9"/>
      <w:pgSz w:w="11906" w:h="16838"/>
      <w:pgMar w:top="1417" w:right="141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263E0E" w14:textId="77777777" w:rsidR="00DC6468" w:rsidRDefault="00DC6468" w:rsidP="003F3C8B">
      <w:r>
        <w:separator/>
      </w:r>
    </w:p>
  </w:endnote>
  <w:endnote w:type="continuationSeparator" w:id="0">
    <w:p w14:paraId="2D03E88B" w14:textId="77777777" w:rsidR="00DC6468" w:rsidRDefault="00DC6468" w:rsidP="003F3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DE21F8" w14:textId="77777777" w:rsidR="00DC6468" w:rsidRDefault="00DC6468">
    <w:pPr>
      <w:pStyle w:val="Fuzeile"/>
      <w:jc w:val="right"/>
    </w:pPr>
  </w:p>
  <w:sdt>
    <w:sdtPr>
      <w:id w:val="-1552531417"/>
      <w:docPartObj>
        <w:docPartGallery w:val="Page Numbers (Bottom of Page)"/>
        <w:docPartUnique/>
      </w:docPartObj>
    </w:sdtPr>
    <w:sdtContent>
      <w:p w14:paraId="2A1C4AA1" w14:textId="3AC9480E" w:rsidR="00DC6468" w:rsidRDefault="00DC6468">
        <w:pPr>
          <w:pStyle w:val="Fuzeile"/>
          <w:jc w:val="right"/>
        </w:pPr>
        <w:r>
          <w:fldChar w:fldCharType="begin"/>
        </w:r>
        <w:r>
          <w:instrText>PAGE   \* MERGEFORMAT</w:instrText>
        </w:r>
        <w:r>
          <w:fldChar w:fldCharType="separate"/>
        </w:r>
        <w:r w:rsidR="00C37832" w:rsidRPr="00C37832">
          <w:rPr>
            <w:noProof/>
            <w:lang w:val="de-DE"/>
          </w:rPr>
          <w:t>63</w:t>
        </w:r>
        <w:r>
          <w:fldChar w:fldCharType="end"/>
        </w:r>
      </w:p>
    </w:sdtContent>
  </w:sdt>
  <w:p w14:paraId="06BD74D6" w14:textId="77777777" w:rsidR="00DC6468" w:rsidRDefault="00DC6468">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F076ED" w14:textId="77777777" w:rsidR="00DC6468" w:rsidRDefault="00DC6468" w:rsidP="003F3C8B">
      <w:r>
        <w:separator/>
      </w:r>
    </w:p>
  </w:footnote>
  <w:footnote w:type="continuationSeparator" w:id="0">
    <w:p w14:paraId="48666AB9" w14:textId="77777777" w:rsidR="00DC6468" w:rsidRDefault="00DC6468" w:rsidP="003F3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F7D0EE" w14:textId="4F7BD9CD" w:rsidR="00DC6468" w:rsidRPr="00C1678B" w:rsidRDefault="00DC6468" w:rsidP="00563163">
    <w:pPr>
      <w:pStyle w:val="Kopfzeile"/>
      <w:pBdr>
        <w:bottom w:val="single" w:sz="4" w:space="1" w:color="808080" w:themeColor="background1" w:themeShade="80"/>
      </w:pBdr>
      <w:tabs>
        <w:tab w:val="clear" w:pos="9072"/>
        <w:tab w:val="right" w:pos="9355"/>
      </w:tabs>
      <w:jc w:val="right"/>
      <w:rPr>
        <w:i/>
        <w:color w:val="808080" w:themeColor="background1" w:themeShade="80"/>
        <w:sz w:val="18"/>
        <w:szCs w:val="18"/>
      </w:rPr>
    </w:pPr>
    <w:r>
      <w:rPr>
        <w:i/>
        <w:noProof/>
        <w:color w:val="808080" w:themeColor="background1" w:themeShade="80"/>
        <w:sz w:val="18"/>
        <w:szCs w:val="18"/>
        <w:lang w:eastAsia="de-AT"/>
      </w:rPr>
      <w:drawing>
        <wp:anchor distT="0" distB="0" distL="114300" distR="114300" simplePos="0" relativeHeight="251658240" behindDoc="0" locked="0" layoutInCell="1" allowOverlap="1" wp14:anchorId="07621F9A" wp14:editId="7702092C">
          <wp:simplePos x="0" y="0"/>
          <wp:positionH relativeFrom="column">
            <wp:posOffset>3401060</wp:posOffset>
          </wp:positionH>
          <wp:positionV relativeFrom="paragraph">
            <wp:posOffset>109220</wp:posOffset>
          </wp:positionV>
          <wp:extent cx="755650" cy="185004"/>
          <wp:effectExtent l="0" t="0" r="6350" b="5715"/>
          <wp:wrapNone/>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55650" cy="185004"/>
                  </a:xfrm>
                  <a:prstGeom prst="rect">
                    <a:avLst/>
                  </a:prstGeom>
                </pic:spPr>
              </pic:pic>
            </a:graphicData>
          </a:graphic>
          <wp14:sizeRelH relativeFrom="page">
            <wp14:pctWidth>0</wp14:pctWidth>
          </wp14:sizeRelH>
          <wp14:sizeRelV relativeFrom="page">
            <wp14:pctHeight>0</wp14:pctHeight>
          </wp14:sizeRelV>
        </wp:anchor>
      </w:drawing>
    </w:r>
    <w:r w:rsidRPr="00D3537C">
      <w:rPr>
        <w:i/>
        <w:color w:val="808080" w:themeColor="background1" w:themeShade="80"/>
        <w:sz w:val="18"/>
        <w:szCs w:val="18"/>
      </w:rPr>
      <w:t xml:space="preserve">SHARC </w:t>
    </w:r>
    <w:r>
      <w:rPr>
        <w:i/>
        <w:color w:val="808080" w:themeColor="background1" w:themeShade="80"/>
        <w:sz w:val="18"/>
        <w:szCs w:val="18"/>
      </w:rPr>
      <w:t>Tool</w:t>
    </w:r>
    <w:r>
      <w:rPr>
        <w:i/>
        <w:color w:val="808080" w:themeColor="background1" w:themeShade="80"/>
        <w:sz w:val="18"/>
        <w:szCs w:val="18"/>
      </w:rPr>
      <w:tab/>
    </w:r>
    <w:r>
      <w:rPr>
        <w:i/>
        <w:color w:val="808080" w:themeColor="background1" w:themeShade="80"/>
        <w:sz w:val="18"/>
        <w:szCs w:val="18"/>
      </w:rPr>
      <w:tab/>
    </w:r>
    <w:r>
      <w:rPr>
        <w:i/>
        <w:noProof/>
        <w:color w:val="808080" w:themeColor="background1" w:themeShade="80"/>
        <w:sz w:val="18"/>
        <w:szCs w:val="18"/>
        <w:lang w:eastAsia="de-AT"/>
      </w:rPr>
      <w:drawing>
        <wp:inline distT="0" distB="0" distL="0" distR="0" wp14:anchorId="71ED7C4B" wp14:editId="6C629607">
          <wp:extent cx="1656000" cy="702000"/>
          <wp:effectExtent l="0" t="0" r="1905" b="3175"/>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2">
                    <a:extLst>
                      <a:ext uri="{28A0092B-C50C-407E-A947-70E740481C1C}">
                        <a14:useLocalDpi xmlns:a14="http://schemas.microsoft.com/office/drawing/2010/main" val="0"/>
                      </a:ext>
                    </a:extLst>
                  </a:blip>
                  <a:stretch>
                    <a:fillRect/>
                  </a:stretch>
                </pic:blipFill>
                <pic:spPr>
                  <a:xfrm>
                    <a:off x="0" y="0"/>
                    <a:ext cx="1656000" cy="702000"/>
                  </a:xfrm>
                  <a:prstGeom prst="rect">
                    <a:avLst/>
                  </a:prstGeom>
                </pic:spPr>
              </pic:pic>
            </a:graphicData>
          </a:graphic>
        </wp:inline>
      </w:drawing>
    </w:r>
  </w:p>
  <w:p w14:paraId="1C1ADAC9" w14:textId="77777777" w:rsidR="00DC6468" w:rsidRPr="00573D45" w:rsidRDefault="00DC6468" w:rsidP="00573D45">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D45"/>
    <w:rsid w:val="0001697F"/>
    <w:rsid w:val="00020A54"/>
    <w:rsid w:val="000277D6"/>
    <w:rsid w:val="00046DB1"/>
    <w:rsid w:val="000740ED"/>
    <w:rsid w:val="00086EC3"/>
    <w:rsid w:val="000D3E9A"/>
    <w:rsid w:val="000F4D2E"/>
    <w:rsid w:val="000F6413"/>
    <w:rsid w:val="000F729F"/>
    <w:rsid w:val="00117FAC"/>
    <w:rsid w:val="00121455"/>
    <w:rsid w:val="0017124E"/>
    <w:rsid w:val="001837A7"/>
    <w:rsid w:val="00193E84"/>
    <w:rsid w:val="001A393A"/>
    <w:rsid w:val="001A40C1"/>
    <w:rsid w:val="001F1334"/>
    <w:rsid w:val="001F47FF"/>
    <w:rsid w:val="00200646"/>
    <w:rsid w:val="0023531C"/>
    <w:rsid w:val="00261512"/>
    <w:rsid w:val="002942E0"/>
    <w:rsid w:val="002C075A"/>
    <w:rsid w:val="002D06C0"/>
    <w:rsid w:val="002F7F3E"/>
    <w:rsid w:val="003040D3"/>
    <w:rsid w:val="00305183"/>
    <w:rsid w:val="00311F3F"/>
    <w:rsid w:val="0033495A"/>
    <w:rsid w:val="00346ACE"/>
    <w:rsid w:val="00350F44"/>
    <w:rsid w:val="00355072"/>
    <w:rsid w:val="00364766"/>
    <w:rsid w:val="003724EE"/>
    <w:rsid w:val="003E6DA5"/>
    <w:rsid w:val="003F14DA"/>
    <w:rsid w:val="003F3C8B"/>
    <w:rsid w:val="004110D4"/>
    <w:rsid w:val="00412EE6"/>
    <w:rsid w:val="00426B25"/>
    <w:rsid w:val="00466E46"/>
    <w:rsid w:val="004B0E8A"/>
    <w:rsid w:val="004C53E2"/>
    <w:rsid w:val="004D1FD8"/>
    <w:rsid w:val="004E0453"/>
    <w:rsid w:val="004F06BA"/>
    <w:rsid w:val="004F16B0"/>
    <w:rsid w:val="004F723A"/>
    <w:rsid w:val="0051043A"/>
    <w:rsid w:val="00563163"/>
    <w:rsid w:val="00573D45"/>
    <w:rsid w:val="00573EE4"/>
    <w:rsid w:val="005B0259"/>
    <w:rsid w:val="005E4B61"/>
    <w:rsid w:val="005E4C73"/>
    <w:rsid w:val="005F03EC"/>
    <w:rsid w:val="005F1ABA"/>
    <w:rsid w:val="00614AF7"/>
    <w:rsid w:val="00634FDF"/>
    <w:rsid w:val="00645D51"/>
    <w:rsid w:val="00652A95"/>
    <w:rsid w:val="00654CB9"/>
    <w:rsid w:val="00677C80"/>
    <w:rsid w:val="00682979"/>
    <w:rsid w:val="00697536"/>
    <w:rsid w:val="006A4A10"/>
    <w:rsid w:val="006A5FCD"/>
    <w:rsid w:val="006B619B"/>
    <w:rsid w:val="006B708F"/>
    <w:rsid w:val="007268AF"/>
    <w:rsid w:val="00747C35"/>
    <w:rsid w:val="00751672"/>
    <w:rsid w:val="00771381"/>
    <w:rsid w:val="00771EC7"/>
    <w:rsid w:val="00773A15"/>
    <w:rsid w:val="00793416"/>
    <w:rsid w:val="007B1941"/>
    <w:rsid w:val="007E4904"/>
    <w:rsid w:val="007F0C2E"/>
    <w:rsid w:val="007F6DE9"/>
    <w:rsid w:val="00807B4A"/>
    <w:rsid w:val="00832041"/>
    <w:rsid w:val="008446FC"/>
    <w:rsid w:val="00881636"/>
    <w:rsid w:val="00891B88"/>
    <w:rsid w:val="008D5B46"/>
    <w:rsid w:val="0092602C"/>
    <w:rsid w:val="009541B8"/>
    <w:rsid w:val="00984980"/>
    <w:rsid w:val="009857C0"/>
    <w:rsid w:val="009A59F1"/>
    <w:rsid w:val="009B469A"/>
    <w:rsid w:val="009B6648"/>
    <w:rsid w:val="009D3477"/>
    <w:rsid w:val="009E0ABA"/>
    <w:rsid w:val="00A071C7"/>
    <w:rsid w:val="00A10B7E"/>
    <w:rsid w:val="00A12A62"/>
    <w:rsid w:val="00A2422D"/>
    <w:rsid w:val="00A359BE"/>
    <w:rsid w:val="00A67FD9"/>
    <w:rsid w:val="00A7012D"/>
    <w:rsid w:val="00AB3064"/>
    <w:rsid w:val="00AB62A3"/>
    <w:rsid w:val="00AC5C65"/>
    <w:rsid w:val="00AD2464"/>
    <w:rsid w:val="00AD6105"/>
    <w:rsid w:val="00AF2F30"/>
    <w:rsid w:val="00B07D55"/>
    <w:rsid w:val="00B116BC"/>
    <w:rsid w:val="00B146FB"/>
    <w:rsid w:val="00B51FA8"/>
    <w:rsid w:val="00B93B43"/>
    <w:rsid w:val="00B96A78"/>
    <w:rsid w:val="00BA0652"/>
    <w:rsid w:val="00BE1A64"/>
    <w:rsid w:val="00C03DE3"/>
    <w:rsid w:val="00C33FF1"/>
    <w:rsid w:val="00C37832"/>
    <w:rsid w:val="00C378D3"/>
    <w:rsid w:val="00C45EE4"/>
    <w:rsid w:val="00C63744"/>
    <w:rsid w:val="00C74C67"/>
    <w:rsid w:val="00CB242C"/>
    <w:rsid w:val="00CC6731"/>
    <w:rsid w:val="00CE4A9E"/>
    <w:rsid w:val="00CE60DF"/>
    <w:rsid w:val="00D7115E"/>
    <w:rsid w:val="00D71DA4"/>
    <w:rsid w:val="00D8365D"/>
    <w:rsid w:val="00D94C7A"/>
    <w:rsid w:val="00D97023"/>
    <w:rsid w:val="00DA1F92"/>
    <w:rsid w:val="00DB1020"/>
    <w:rsid w:val="00DC6468"/>
    <w:rsid w:val="00DC6F5D"/>
    <w:rsid w:val="00E42E8B"/>
    <w:rsid w:val="00E54EC5"/>
    <w:rsid w:val="00E81A91"/>
    <w:rsid w:val="00EA5D13"/>
    <w:rsid w:val="00EB3316"/>
    <w:rsid w:val="00EC3DE7"/>
    <w:rsid w:val="00EC550A"/>
    <w:rsid w:val="00ED5834"/>
    <w:rsid w:val="00EE1EF1"/>
    <w:rsid w:val="00EE3F67"/>
    <w:rsid w:val="00EF707B"/>
    <w:rsid w:val="00F029E5"/>
    <w:rsid w:val="00F245E6"/>
    <w:rsid w:val="00F34489"/>
    <w:rsid w:val="00F36A56"/>
    <w:rsid w:val="00F44C4F"/>
    <w:rsid w:val="00F54EF0"/>
    <w:rsid w:val="00F5745A"/>
    <w:rsid w:val="00F7756D"/>
    <w:rsid w:val="00FA1360"/>
    <w:rsid w:val="00FC0B0A"/>
    <w:rsid w:val="00FD0D47"/>
    <w:rsid w:val="00FF1D78"/>
    <w:rsid w:val="00FF27B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9ACC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20A54"/>
    <w:pPr>
      <w:spacing w:after="0" w:line="240" w:lineRule="auto"/>
    </w:pPr>
    <w:rPr>
      <w:rFonts w:ascii="Calibri Light" w:hAnsi="Calibri Ligh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F3C8B"/>
    <w:pPr>
      <w:tabs>
        <w:tab w:val="center" w:pos="4536"/>
        <w:tab w:val="right" w:pos="9072"/>
      </w:tabs>
    </w:pPr>
  </w:style>
  <w:style w:type="character" w:customStyle="1" w:styleId="KopfzeileZchn">
    <w:name w:val="Kopfzeile Zchn"/>
    <w:basedOn w:val="Absatz-Standardschriftart"/>
    <w:link w:val="Kopfzeile"/>
    <w:uiPriority w:val="99"/>
    <w:rsid w:val="003F3C8B"/>
    <w:rPr>
      <w:rFonts w:ascii="Calibri Light" w:hAnsi="Calibri Light"/>
    </w:rPr>
  </w:style>
  <w:style w:type="paragraph" w:styleId="Fuzeile">
    <w:name w:val="footer"/>
    <w:basedOn w:val="Standard"/>
    <w:link w:val="FuzeileZchn"/>
    <w:uiPriority w:val="99"/>
    <w:unhideWhenUsed/>
    <w:rsid w:val="003F3C8B"/>
    <w:pPr>
      <w:tabs>
        <w:tab w:val="center" w:pos="4536"/>
        <w:tab w:val="right" w:pos="9072"/>
      </w:tabs>
    </w:pPr>
  </w:style>
  <w:style w:type="character" w:customStyle="1" w:styleId="FuzeileZchn">
    <w:name w:val="Fußzeile Zchn"/>
    <w:basedOn w:val="Absatz-Standardschriftart"/>
    <w:link w:val="Fuzeile"/>
    <w:uiPriority w:val="99"/>
    <w:rsid w:val="003F3C8B"/>
    <w:rPr>
      <w:rFonts w:ascii="Calibri Light" w:hAnsi="Calibri Light"/>
    </w:rPr>
  </w:style>
  <w:style w:type="table" w:styleId="Tabellenraster">
    <w:name w:val="Table Grid"/>
    <w:basedOn w:val="NormaleTabelle"/>
    <w:uiPriority w:val="59"/>
    <w:rsid w:val="00D94C7A"/>
    <w:pPr>
      <w:spacing w:after="0" w:line="240" w:lineRule="auto"/>
    </w:pPr>
    <w:rPr>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30518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051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20A54"/>
    <w:pPr>
      <w:spacing w:after="0" w:line="240" w:lineRule="auto"/>
    </w:pPr>
    <w:rPr>
      <w:rFonts w:ascii="Calibri Light" w:hAnsi="Calibri Ligh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F3C8B"/>
    <w:pPr>
      <w:tabs>
        <w:tab w:val="center" w:pos="4536"/>
        <w:tab w:val="right" w:pos="9072"/>
      </w:tabs>
    </w:pPr>
  </w:style>
  <w:style w:type="character" w:customStyle="1" w:styleId="KopfzeileZchn">
    <w:name w:val="Kopfzeile Zchn"/>
    <w:basedOn w:val="Absatz-Standardschriftart"/>
    <w:link w:val="Kopfzeile"/>
    <w:uiPriority w:val="99"/>
    <w:rsid w:val="003F3C8B"/>
    <w:rPr>
      <w:rFonts w:ascii="Calibri Light" w:hAnsi="Calibri Light"/>
    </w:rPr>
  </w:style>
  <w:style w:type="paragraph" w:styleId="Fuzeile">
    <w:name w:val="footer"/>
    <w:basedOn w:val="Standard"/>
    <w:link w:val="FuzeileZchn"/>
    <w:uiPriority w:val="99"/>
    <w:unhideWhenUsed/>
    <w:rsid w:val="003F3C8B"/>
    <w:pPr>
      <w:tabs>
        <w:tab w:val="center" w:pos="4536"/>
        <w:tab w:val="right" w:pos="9072"/>
      </w:tabs>
    </w:pPr>
  </w:style>
  <w:style w:type="character" w:customStyle="1" w:styleId="FuzeileZchn">
    <w:name w:val="Fußzeile Zchn"/>
    <w:basedOn w:val="Absatz-Standardschriftart"/>
    <w:link w:val="Fuzeile"/>
    <w:uiPriority w:val="99"/>
    <w:rsid w:val="003F3C8B"/>
    <w:rPr>
      <w:rFonts w:ascii="Calibri Light" w:hAnsi="Calibri Light"/>
    </w:rPr>
  </w:style>
  <w:style w:type="table" w:styleId="Tabellenraster">
    <w:name w:val="Table Grid"/>
    <w:basedOn w:val="NormaleTabelle"/>
    <w:uiPriority w:val="59"/>
    <w:rsid w:val="00D94C7A"/>
    <w:pPr>
      <w:spacing w:after="0" w:line="240" w:lineRule="auto"/>
    </w:pPr>
    <w:rPr>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30518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051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056769">
      <w:bodyDiv w:val="1"/>
      <w:marLeft w:val="0"/>
      <w:marRight w:val="0"/>
      <w:marTop w:val="0"/>
      <w:marBottom w:val="0"/>
      <w:divBdr>
        <w:top w:val="none" w:sz="0" w:space="0" w:color="auto"/>
        <w:left w:val="none" w:sz="0" w:space="0" w:color="auto"/>
        <w:bottom w:val="none" w:sz="0" w:space="0" w:color="auto"/>
        <w:right w:val="none" w:sz="0" w:space="0" w:color="auto"/>
      </w:divBdr>
    </w:div>
    <w:div w:id="1268999462">
      <w:bodyDiv w:val="1"/>
      <w:marLeft w:val="0"/>
      <w:marRight w:val="0"/>
      <w:marTop w:val="0"/>
      <w:marBottom w:val="0"/>
      <w:divBdr>
        <w:top w:val="none" w:sz="0" w:space="0" w:color="auto"/>
        <w:left w:val="none" w:sz="0" w:space="0" w:color="auto"/>
        <w:bottom w:val="none" w:sz="0" w:space="0" w:color="auto"/>
        <w:right w:val="none" w:sz="0" w:space="0" w:color="auto"/>
      </w:divBdr>
    </w:div>
    <w:div w:id="1642268273">
      <w:bodyDiv w:val="1"/>
      <w:marLeft w:val="0"/>
      <w:marRight w:val="0"/>
      <w:marTop w:val="0"/>
      <w:marBottom w:val="0"/>
      <w:divBdr>
        <w:top w:val="none" w:sz="0" w:space="0" w:color="auto"/>
        <w:left w:val="none" w:sz="0" w:space="0" w:color="auto"/>
        <w:bottom w:val="none" w:sz="0" w:space="0" w:color="auto"/>
        <w:right w:val="none" w:sz="0" w:space="0" w:color="auto"/>
      </w:divBdr>
    </w:div>
    <w:div w:id="1690597518">
      <w:bodyDiv w:val="1"/>
      <w:marLeft w:val="0"/>
      <w:marRight w:val="0"/>
      <w:marTop w:val="0"/>
      <w:marBottom w:val="0"/>
      <w:divBdr>
        <w:top w:val="none" w:sz="0" w:space="0" w:color="auto"/>
        <w:left w:val="none" w:sz="0" w:space="0" w:color="auto"/>
        <w:bottom w:val="none" w:sz="0" w:space="0" w:color="auto"/>
        <w:right w:val="none" w:sz="0" w:space="0" w:color="auto"/>
      </w:divBdr>
    </w:div>
    <w:div w:id="1713845565">
      <w:bodyDiv w:val="1"/>
      <w:marLeft w:val="0"/>
      <w:marRight w:val="0"/>
      <w:marTop w:val="0"/>
      <w:marBottom w:val="0"/>
      <w:divBdr>
        <w:top w:val="none" w:sz="0" w:space="0" w:color="auto"/>
        <w:left w:val="none" w:sz="0" w:space="0" w:color="auto"/>
        <w:bottom w:val="none" w:sz="0" w:space="0" w:color="auto"/>
        <w:right w:val="none" w:sz="0" w:space="0" w:color="auto"/>
      </w:divBdr>
    </w:div>
    <w:div w:id="18868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A90B2-7FD2-486D-8827-516D67C13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DCCDB6A5</Template>
  <TotalTime>0</TotalTime>
  <Pages>63</Pages>
  <Words>14909</Words>
  <Characters>93927</Characters>
  <Application>Microsoft Office Word</Application>
  <DocSecurity>0</DocSecurity>
  <Lines>782</Lines>
  <Paragraphs>217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heimaten®</dc:creator>
  <cp:keywords/>
  <dc:description/>
  <cp:lastModifiedBy>heimaten</cp:lastModifiedBy>
  <cp:revision>11</cp:revision>
  <cp:lastPrinted>2024-07-10T09:10:00Z</cp:lastPrinted>
  <dcterms:created xsi:type="dcterms:W3CDTF">2024-09-02T06:58:00Z</dcterms:created>
  <dcterms:modified xsi:type="dcterms:W3CDTF">2024-09-05T08:19:00Z</dcterms:modified>
</cp:coreProperties>
</file>